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737AD" w:rsidR="00A65001" w:rsidRPr="002E55BF">
        <w:tc>
          <w:tcPr>
            <w:tcW w:type="dxa" w:w="2829"/>
            <w:shd w:fill="auto" w:color="auto" w:val="clear"/>
          </w:tcPr>
          <w:p w:rsidRDefault="00A65001" w:rsidP="006737AD" w:rsidR="00A65001" w:rsidRPr="002E55BF">
            <w:pPr>
              <w:spacing w:after="0"/>
              <w:jc w:val="center"/>
            </w:pPr>
            <w:bookmarkStart w:name="_GoBack" w:id="0"/>
            <w:bookmarkEnd w:id="0"/>
            <w:r w:rsidRPr="002E55BF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5001" w:rsidP="006737AD" w:rsidR="00A65001" w:rsidRPr="002E55BF">
            <w:pPr>
              <w:spacing w:after="0" w:before="120"/>
              <w:jc w:val="center"/>
            </w:pPr>
            <w:r w:rsidRPr="002E55BF">
              <w:t>Republika Hrvatska</w:t>
            </w:r>
          </w:p>
          <w:p w:rsidRDefault="00A65001" w:rsidP="006737AD" w:rsidR="00A65001" w:rsidRPr="002E55BF">
            <w:pPr>
              <w:spacing w:after="0"/>
              <w:jc w:val="center"/>
            </w:pPr>
            <w:r w:rsidRPr="002E55BF">
              <w:t>Trgovački sud u Varaždinu</w:t>
            </w:r>
          </w:p>
          <w:p w:rsidRDefault="00A65001" w:rsidP="006737AD" w:rsidR="00A65001" w:rsidRPr="002E55BF">
            <w:pPr>
              <w:spacing w:after="0"/>
              <w:jc w:val="center"/>
            </w:pPr>
            <w:r w:rsidRPr="002E55BF">
              <w:t>Varaždin, Braće Radić 2</w:t>
            </w:r>
          </w:p>
        </w:tc>
      </w:tr>
    </w:tbl>
    <w:p w14:textId="9af90d2" w14:paraId="9af90d2" w:rsidRDefault="00A65001" w:rsidP="00A65001" w:rsidR="00A65001" w:rsidRPr="002E55BF">
      <w:pPr>
        <w:spacing w:after="0"/>
        <w:jc w:val="both"/>
        <w15:collapsed w:val="false"/>
        <w:rPr>
          <w:lang w:val="pt-BR"/>
        </w:rPr>
      </w:pPr>
    </w:p>
    <w:p w:rsidRDefault="00A65001" w:rsidP="00A65001" w:rsidR="00A65001" w:rsidRPr="002E55BF">
      <w:pPr>
        <w:spacing w:after="0"/>
        <w:jc w:val="both"/>
      </w:pPr>
      <w:r w:rsidRPr="002E55BF">
        <w:tab/>
      </w:r>
      <w:r w:rsidRPr="002E55BF">
        <w:tab/>
      </w:r>
      <w:r w:rsidRPr="002E55BF">
        <w:tab/>
      </w:r>
      <w:r w:rsidRPr="002E55BF">
        <w:tab/>
      </w:r>
      <w:r w:rsidRPr="002E55BF">
        <w:tab/>
        <w:t xml:space="preserve">    </w:t>
      </w:r>
    </w:p>
    <w:p w:rsidRDefault="00A65001" w:rsidP="00A65001" w:rsidR="00A65001" w:rsidRPr="002E55BF">
      <w:pPr>
        <w:spacing w:after="0"/>
        <w:jc w:val="center"/>
      </w:pPr>
      <w:r w:rsidRPr="002E55BF">
        <w:t>R E P U B L I K A    H R V A T S K A</w:t>
      </w:r>
    </w:p>
    <w:p w:rsidRDefault="00A65001" w:rsidP="00A65001" w:rsidR="00A65001" w:rsidRPr="002E55BF">
      <w:pPr>
        <w:spacing w:after="0"/>
        <w:jc w:val="both"/>
      </w:pPr>
    </w:p>
    <w:p w:rsidRDefault="00A65001" w:rsidP="00A65001" w:rsidR="00A65001">
      <w:pPr>
        <w:pStyle w:val="Naslov2"/>
        <w:spacing w:after="0"/>
        <w:rPr>
          <w:b w:val="false"/>
          <w:sz w:val="24"/>
          <w:szCs w:val="24"/>
        </w:rPr>
      </w:pPr>
      <w:r w:rsidRPr="002E55BF">
        <w:rPr>
          <w:b w:val="false"/>
          <w:sz w:val="24"/>
          <w:szCs w:val="24"/>
        </w:rPr>
        <w:t>R J E Š E NJ E</w:t>
      </w:r>
    </w:p>
    <w:p w:rsidRDefault="00564EDE" w:rsidP="00564EDE" w:rsidR="00564EDE">
      <w:pPr>
        <w:spacing w:after="0"/>
        <w:jc w:val="center"/>
      </w:pPr>
    </w:p>
    <w:p w:rsidRDefault="00A65001" w:rsidP="00564EDE" w:rsidR="00A65001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62186A">
        <w:t>19</w:t>
      </w:r>
      <w:r w:rsidR="00707319">
        <w:t>. prosinca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DF09EC" w:rsidP="00564EDE" w:rsidR="00DF09EC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BB20A9" w:rsidP="00BB20A9" w:rsidR="00BB20A9" w:rsidRPr="00C2698B">
      <w:pPr>
        <w:ind w:left="708"/>
        <w:jc w:val="both"/>
      </w:pPr>
      <w:r w:rsidRPr="00CE3EB3">
        <w:rPr>
          <w:b/>
        </w:rPr>
        <w:t>Suvlasnički dio: 4/5538 ETAŽNO VLASNIŠTVO (E-47) 1. Spremište SpA-17</w:t>
      </w:r>
      <w:r w:rsidRPr="00C2698B">
        <w:t xml:space="preserve"> koji se nalazi u podrumu višestambene građevine dilatacija S1A izgrađ. na čest. 376/6, u ul. Marije Jurić Zagorke 44 izgrađ. na čest. 376/6 neto korisne površine P=2,16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BB20A9">
        <w:rPr>
          <w:rFonts w:cs="Times New Roman"/>
        </w:rPr>
        <w:t>2</w:t>
      </w:r>
      <w:r w:rsidR="00FC0172">
        <w:rPr>
          <w:rFonts w:cs="Times New Roman"/>
        </w:rPr>
        <w:t>.525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BB20A9">
        <w:rPr>
          <w:rFonts w:cs="Times New Roman"/>
        </w:rPr>
        <w:t>2</w:t>
      </w:r>
      <w:r w:rsidR="00FC0172">
        <w:rPr>
          <w:rFonts w:cs="Times New Roman"/>
        </w:rPr>
        <w:t>.020</w:t>
      </w:r>
      <w:r w:rsidR="007207D4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CB4FEA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lastRenderedPageBreak/>
        <w:t xml:space="preserve">Pod poziv na broj (PNB) kao podatak prvi (P1) treba upisati broj </w:t>
      </w:r>
      <w:r w:rsidR="007207D4">
        <w:rPr>
          <w:rFonts w:cs="Times New Roman"/>
        </w:rPr>
        <w:t>11</w:t>
      </w:r>
      <w:r w:rsidR="00FC0172">
        <w:rPr>
          <w:rFonts w:cs="Times New Roman"/>
        </w:rPr>
        <w:t>0</w:t>
      </w:r>
      <w:r w:rsidR="00BB20A9">
        <w:rPr>
          <w:rFonts w:cs="Times New Roman"/>
        </w:rPr>
        <w:t>302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CB4FEA">
        <w:rPr>
          <w:rFonts w:cs="Times New Roman"/>
        </w:rPr>
        <w:t>561</w:t>
      </w:r>
      <w:r w:rsidR="00BB20A9">
        <w:rPr>
          <w:rFonts w:cs="Times New Roman"/>
        </w:rPr>
        <w:t>70</w:t>
      </w:r>
      <w:r w:rsidRPr="005F52AF">
        <w:rPr>
          <w:rFonts w:cs="Times New Roman"/>
        </w:rPr>
        <w:t>.</w:t>
      </w:r>
    </w:p>
    <w:p w:rsidRDefault="00DF09EC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550BF1" w:rsidR="008E3FD9" w:rsidRPr="008C4C35">
      <w:pPr>
        <w:pStyle w:val="Odlomakpopisa"/>
        <w:ind w:firstLine="0" w:left="708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12271/16,</w:t>
      </w:r>
      <w:r w:rsidR="00550BF1">
        <w:rPr>
          <w:rFonts w:cs="Times New Roman"/>
        </w:rPr>
        <w:t xml:space="preserve"> </w:t>
      </w:r>
      <w:r w:rsidR="00CD0B02">
        <w:rPr>
          <w:rFonts w:cs="Times New Roman"/>
        </w:rPr>
        <w:t xml:space="preserve">Z-11853/2017, </w:t>
      </w:r>
      <w:r w:rsidR="00550BF1">
        <w:rPr>
          <w:rFonts w:cs="Times New Roman"/>
        </w:rPr>
        <w:t>Z-4037/07,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DF09EC" w:rsidR="008E3FD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F09EC" w:rsidP="00DF09EC" w:rsidR="00DF09EC">
      <w:pPr>
        <w:spacing w:after="0"/>
        <w:jc w:val="center"/>
        <w:rPr>
          <w:rFonts w:cs="Times New Roman"/>
        </w:rPr>
      </w:pPr>
    </w:p>
    <w:p w:rsidRDefault="00DF09EC" w:rsidP="00DF09EC" w:rsidR="00DF09EC">
      <w:pPr>
        <w:spacing w:after="0"/>
        <w:jc w:val="both"/>
        <w:rPr>
          <w:rFonts w:cs="Times New Roman"/>
        </w:rPr>
      </w:pPr>
    </w:p>
    <w:p w:rsidRDefault="008E3FD9" w:rsidP="00DF09EC" w:rsidR="008E3F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966904">
        <w:rPr>
          <w:rFonts w:cs="Times New Roman"/>
        </w:rPr>
        <w:t>10. prosinca</w:t>
      </w:r>
      <w:r>
        <w:rPr>
          <w:rFonts w:cs="Times New Roman"/>
        </w:rPr>
        <w:t xml:space="preserve"> 2018. izvještaj o provedenoj elektroničkoj javnoj dražbi (identifikator nadmetanja </w:t>
      </w:r>
      <w:r w:rsidR="002734A2">
        <w:rPr>
          <w:rFonts w:cs="Times New Roman"/>
        </w:rPr>
        <w:t>11030</w:t>
      </w:r>
      <w:r>
        <w:rPr>
          <w:rFonts w:cs="Times New Roman"/>
        </w:rPr>
        <w:t xml:space="preserve">) od </w:t>
      </w:r>
      <w:r w:rsidR="00966904">
        <w:rPr>
          <w:rFonts w:cs="Times New Roman"/>
        </w:rPr>
        <w:t>5. prosinca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2734A2">
        <w:rPr>
          <w:rFonts w:cs="Times New Roman"/>
        </w:rPr>
        <w:t>345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966904">
        <w:rPr>
          <w:rFonts w:cs="Times New Roman"/>
        </w:rPr>
        <w:t>4. prosinca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2734A2">
        <w:rPr>
          <w:rFonts w:cs="Times New Roman"/>
        </w:rPr>
        <w:t>2</w:t>
      </w:r>
      <w:r w:rsidR="00A81A49">
        <w:rPr>
          <w:rFonts w:cs="Times New Roman"/>
        </w:rPr>
        <w:t>.525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DF09EC" w:rsidP="00DF09EC" w:rsidR="00DF09EC">
      <w:pPr>
        <w:spacing w:after="0"/>
        <w:jc w:val="both"/>
        <w:rPr>
          <w:rFonts w:cs="Times New Roman"/>
        </w:rPr>
      </w:pP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2734A2">
        <w:rPr>
          <w:rFonts w:cs="Times New Roman"/>
        </w:rPr>
        <w:t>2</w:t>
      </w:r>
      <w:r w:rsidR="00A81A49">
        <w:rPr>
          <w:rFonts w:cs="Times New Roman"/>
        </w:rPr>
        <w:t>.52</w:t>
      </w:r>
      <w:r w:rsidR="00966904">
        <w:rPr>
          <w:rFonts w:cs="Times New Roman"/>
        </w:rPr>
        <w:t>5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A81A49">
        <w:rPr>
          <w:rFonts w:cs="Times New Roman"/>
        </w:rPr>
        <w:t>505,00</w:t>
      </w:r>
      <w:r w:rsidRPr="00FB365F">
        <w:rPr>
          <w:rFonts w:cs="Times New Roman"/>
        </w:rPr>
        <w:t xml:space="preserve">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2734A2">
        <w:rPr>
          <w:rFonts w:cs="Times New Roman"/>
        </w:rPr>
        <w:t>2</w:t>
      </w:r>
      <w:r w:rsidR="00A81A49">
        <w:rPr>
          <w:rFonts w:cs="Times New Roman"/>
        </w:rPr>
        <w:t>.020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2734A2">
        <w:rPr>
          <w:rFonts w:cs="Times New Roman"/>
        </w:rPr>
        <w:t>2</w:t>
      </w:r>
      <w:r w:rsidR="005C71D0">
        <w:rPr>
          <w:rFonts w:cs="Times New Roman"/>
        </w:rPr>
        <w:t>.020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DF09EC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DF09EC" w:rsidP="00DF09EC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62186A">
        <w:t>19</w:t>
      </w:r>
      <w:r w:rsidR="00966904">
        <w:rPr>
          <w:rFonts w:cs="Times New Roman"/>
        </w:rPr>
        <w:t>. prosinca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8B0857" w:rsidR="008E3FD9">
      <w:pPr>
        <w:ind w:firstLine="708" w:left="4956"/>
        <w:jc w:val="both"/>
      </w:pPr>
      <w:r>
        <w:t xml:space="preserve">Iris Hatvalić Nemec </w:t>
      </w:r>
    </w:p>
    <w:p w:rsidRDefault="008E3FD9" w:rsidP="00DF09EC" w:rsidR="008E3FD9">
      <w:pPr>
        <w:jc w:val="both"/>
        <w:rPr>
          <w:rFonts w:cs="Times New Roman"/>
        </w:rPr>
      </w:pPr>
    </w:p>
    <w:p w:rsidRDefault="00DF09EC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A65001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395" w:rsidP="00537B78" w:rsidR="00317395">
      <w:r>
        <w:separator/>
      </w:r>
    </w:p>
  </w:endnote>
  <w:endnote w:id="0" w:type="continuationSeparator">
    <w:p w:rsidRDefault="00317395" w:rsidP="00537B78" w:rsidR="0031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395" w:rsidP="00537B78" w:rsidR="00317395">
      <w:r>
        <w:separator/>
      </w:r>
    </w:p>
  </w:footnote>
  <w:footnote w:id="0" w:type="continuationSeparator">
    <w:p w:rsidRDefault="00317395" w:rsidP="00537B78" w:rsidR="00317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2572717"/>
      <w:docPartObj>
        <w:docPartGallery w:val="Page Numbers (Top of Page)"/>
        <w:docPartUnique/>
      </w:docPartObj>
    </w:sdtPr>
    <w:sdtEndPr/>
    <w:sdtContent>
      <w:p w:rsidRDefault="00A65001" w:rsidP="00A65001" w:rsidR="00A650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857">
          <w:t>1</w:t>
        </w:r>
        <w:r>
          <w:fldChar w:fldCharType="end"/>
        </w:r>
      </w:p>
      <w:p w:rsidRDefault="008B0857" w:rsidP="00A65001" w:rsidR="00A65001">
        <w:pPr>
          <w:pStyle w:val="Zaglavlje"/>
          <w:spacing w:after="0"/>
          <w:jc w:val="center"/>
        </w:pPr>
      </w:p>
    </w:sdtContent>
  </w:sdt>
  <w:p w:rsidRDefault="00A65001" w:rsidP="00A65001" w:rsidR="008C21E9">
    <w:pPr>
      <w:pStyle w:val="Zaglavlje"/>
      <w:spacing w:after="0"/>
      <w:jc w:val="center"/>
    </w:pPr>
    <w:r>
      <w:tab/>
      <w:t>Poslovni broj: 4 St-252/16-271</w:t>
    </w:r>
  </w:p>
  <w:p w:rsidRDefault="00A65001" w:rsidP="00A65001" w:rsidR="00A65001" w:rsidRPr="00A65001">
    <w:pPr>
      <w:pStyle w:val="Zaglavlje"/>
      <w:spacing w:after="0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1E93"/>
    <w:rsid w:val="002720BB"/>
    <w:rsid w:val="0027245D"/>
    <w:rsid w:val="002724AE"/>
    <w:rsid w:val="002734A2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95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FF8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2E2"/>
    <w:rsid w:val="005437D7"/>
    <w:rsid w:val="00543CB6"/>
    <w:rsid w:val="00544E5B"/>
    <w:rsid w:val="00547C28"/>
    <w:rsid w:val="0055093A"/>
    <w:rsid w:val="00550BF1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97DF7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1D0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AC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86A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430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319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7D4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DD0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5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04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001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1A49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20A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FEA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B02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9EC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3CEF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172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opticaju svežanj 6, 7, 8 i 9
-ostali u ref. - ormar 1</izvorni_sadrzaj>
    <derivirana_varijabla naziv="DomainObject.Predmet.PrimjedbaSuca_1">u opticaju svežanj 6, 7, 8 i 9
-ostali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7B8B6-8647-4005-9D84-BDE02F827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5109</properties:Characters>
  <properties:Lines>119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2018-12-14T14:11:00Z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2018-12-19T13:48:00Z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(St-252-16-271-III rješenje o dosudi spremište  E-47 Erste banka-19.12.18..docx)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