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9594" w14:paraId="ba49594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E13B09" w:rsidP="008C1F15" w:rsidR="00E13B09">
      <w:pPr>
        <w:jc w:val="both"/>
        <w:rPr>
          <w:rFonts w:cstheme="minorBidi" w:eastAsiaTheme="minorHAnsi"/>
          <w:b/>
          <w:lang w:eastAsia="en-US"/>
        </w:rPr>
      </w:pPr>
      <w:r>
        <w:rPr>
          <w:rFonts w:cstheme="minorBidi" w:eastAsiaTheme="minorHAnsi"/>
          <w:b/>
          <w:lang w:eastAsia="en-US"/>
        </w:rPr>
        <w:t xml:space="preserve">             OPĆINSKI SUD U SPLITU</w:t>
      </w:r>
    </w:p>
    <w:p w:rsidRDefault="00E13B09" w:rsidP="00E13B09" w:rsidR="00E13B09" w:rsidRPr="00E13B09">
      <w:pPr>
        <w:tabs>
          <w:tab w:pos="6336" w:val="left"/>
        </w:tabs>
        <w:jc w:val="both"/>
        <w:rPr>
          <w:rFonts w:cstheme="minorBidi" w:eastAsiaTheme="minorHAnsi"/>
          <w:lang w:eastAsia="en-US"/>
        </w:rPr>
      </w:pPr>
      <w:r w:rsidRPr="00E13B09">
        <w:rPr>
          <w:rFonts w:cstheme="minorBidi" w:eastAsiaTheme="minorHAnsi"/>
          <w:lang w:eastAsia="en-US"/>
        </w:rPr>
        <w:t xml:space="preserve">            </w:t>
      </w:r>
      <w:r>
        <w:rPr>
          <w:rFonts w:cstheme="minorBidi" w:eastAsiaTheme="minorHAnsi"/>
          <w:lang w:eastAsia="en-US"/>
        </w:rPr>
        <w:t xml:space="preserve"> </w:t>
      </w:r>
      <w:r w:rsidRPr="00E13B09">
        <w:rPr>
          <w:rFonts w:cstheme="minorBidi" w:eastAsiaTheme="minorHAnsi"/>
          <w:lang w:eastAsia="en-US"/>
        </w:rPr>
        <w:t>Ex. vojarna Sv.Križ Dračevac</w:t>
      </w:r>
      <w:r>
        <w:rPr>
          <w:rFonts w:cstheme="minorBidi" w:eastAsiaTheme="minorHAnsi"/>
          <w:lang w:eastAsia="en-US"/>
        </w:rPr>
        <w:tab/>
      </w:r>
      <w:r w:rsidR="00945408">
        <w:rPr>
          <w:rFonts w:cstheme="minorBidi" w:eastAsiaTheme="minorHAnsi"/>
          <w:lang w:eastAsia="en-US"/>
        </w:rPr>
        <w:t>Poslovni broj: Sp-7</w:t>
      </w:r>
      <w:r w:rsidRPr="00E13B09">
        <w:rPr>
          <w:rFonts w:cstheme="minorBidi" w:eastAsiaTheme="minorHAnsi"/>
          <w:lang w:eastAsia="en-US"/>
        </w:rPr>
        <w:t>/16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E13B09" w:rsidP="008C1F15" w:rsidR="00DA0CED">
      <w:pPr>
        <w:jc w:val="center"/>
      </w:pPr>
      <w:r>
        <w:t xml:space="preserve"> R E P U B L I K A   H R V A T S K A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</w:r>
      <w:r w:rsidR="00631215">
        <w:t>Općinski građanski sud u Splitu</w:t>
      </w:r>
      <w:r>
        <w:t xml:space="preserve"> po sucu </w:t>
      </w:r>
      <w:r w:rsidR="00631215">
        <w:t>Ireni Klisović</w:t>
      </w:r>
      <w:r>
        <w:t xml:space="preserve"> kao sucu pojedincu, povodom prijedloga potrošača </w:t>
      </w:r>
      <w:r w:rsidR="00945408" w:rsidRPr="00945408">
        <w:t>VLADIMIR POLIĆ iz Splita, Marina Držića 25, OIB: 59835330267</w:t>
      </w:r>
      <w:r>
        <w:t>, za otvaranje pos</w:t>
      </w:r>
      <w:r w:rsidR="00E13B09">
        <w:t>tupka s</w:t>
      </w:r>
      <w:r w:rsidR="00C60D30">
        <w:t xml:space="preserve">tečaja potrošača, dana </w:t>
      </w:r>
      <w:r w:rsidR="00945408">
        <w:t xml:space="preserve">31.siječnja </w:t>
      </w:r>
      <w:r w:rsidR="00E13B09">
        <w:t xml:space="preserve"> </w:t>
      </w:r>
      <w:r w:rsidR="00C20909">
        <w:t xml:space="preserve"> 2018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C60D30" w:rsidP="00945408" w:rsidR="00DA0CED">
      <w:pPr>
        <w:numPr>
          <w:ilvl w:val="0"/>
          <w:numId w:val="1"/>
        </w:numPr>
        <w:jc w:val="both"/>
      </w:pPr>
      <w:r w:rsidRPr="00C60D30">
        <w:t>Nikola Kruljac  dipl.ekonomist OIB: 49223643131 iz Našica, Bana Jelačića 48</w:t>
      </w:r>
      <w:r w:rsidR="00DA0CED">
        <w:t xml:space="preserve"> </w:t>
      </w:r>
      <w:r w:rsidR="00DA0CED" w:rsidRPr="00DA0CED">
        <w:t>na vlastiti zahtjev se</w:t>
      </w:r>
      <w:r w:rsidR="008C1F15">
        <w:t xml:space="preserve"> </w:t>
      </w:r>
      <w:r w:rsidR="00DA0CED">
        <w:t>razrješava dužnosti povjerenika  potrošača</w:t>
      </w:r>
      <w:r w:rsidR="001C653A">
        <w:t xml:space="preserve"> </w:t>
      </w:r>
      <w:r w:rsidR="00631215">
        <w:t xml:space="preserve"> </w:t>
      </w:r>
      <w:r>
        <w:t>Mile Šimunića</w:t>
      </w:r>
      <w:r w:rsidR="001C653A">
        <w:t xml:space="preserve"> Nikolića </w:t>
      </w:r>
      <w:r w:rsidR="00DA0CED">
        <w:t xml:space="preserve"> u postupku stečaja potrošača</w:t>
      </w:r>
      <w:r w:rsidR="001C653A">
        <w:t xml:space="preserve"> </w:t>
      </w:r>
      <w:r w:rsidR="00945408" w:rsidRPr="00945408">
        <w:t>VLADIMIR POLIĆ iz Splita, Marina Držića 25, OIB: 59835330267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3866DE" w:rsidP="00C20909" w:rsidR="00DA0CED" w:rsidRPr="00C20909">
      <w:pPr>
        <w:numPr>
          <w:ilvl w:val="0"/>
          <w:numId w:val="1"/>
        </w:numPr>
        <w:jc w:val="both"/>
        <w:textAlignment w:val="baseline"/>
        <w:rPr>
          <w:b/>
        </w:rPr>
      </w:pPr>
      <w:r>
        <w:rPr>
          <w:sz w:val="23"/>
          <w:szCs w:val="23"/>
        </w:rPr>
        <w:t>Bože Guvo dr.sc.oec. OB: 55368811100 iz Splita, Smiljanićeva 2, mob. 098-9113 241, tel. 021/538220, email  bozo.guvo@st.t-com.hr</w:t>
      </w:r>
      <w:r w:rsidR="00DA0CED">
        <w:t xml:space="preserve">, imenuje se </w:t>
      </w:r>
      <w:r w:rsidR="008C1F15">
        <w:t xml:space="preserve">povjerenikom potrošača </w:t>
      </w:r>
      <w:r w:rsidR="00C20909" w:rsidRPr="00C20909">
        <w:t>VLADIMIR POLIĆ iz Splita, Marina Držića 25, OIB: 59835330267</w:t>
      </w:r>
      <w:r w:rsidR="00C20909">
        <w:t>.</w:t>
      </w:r>
    </w:p>
    <w:p w:rsidRDefault="00C20909" w:rsidP="00C20909" w:rsidR="00C20909">
      <w:pPr>
        <w:pStyle w:val="Odlomakpopisa"/>
        <w:rPr>
          <w:b/>
        </w:rPr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3866DE" w:rsidRPr="003866DE">
        <w:t>Boži Guvo</w:t>
      </w:r>
      <w:r w:rsidRPr="003866DE">
        <w:t xml:space="preserve"> da</w:t>
      </w:r>
      <w:r w:rsidRPr="00304B35">
        <w:t xml:space="preserve">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>pov</w:t>
      </w:r>
      <w:r w:rsidR="001C653A">
        <w:t xml:space="preserve">jerenik </w:t>
      </w:r>
      <w:r w:rsidR="00C20909">
        <w:t xml:space="preserve">Nikola Kruljac podneskom od 14.srpnja </w:t>
      </w:r>
      <w:r w:rsidR="001C653A">
        <w:t xml:space="preserve"> </w:t>
      </w:r>
      <w:r w:rsidR="008C1F15">
        <w:t xml:space="preserve">2017 zatražio da ga se </w:t>
      </w:r>
      <w:r>
        <w:t xml:space="preserve"> razriješi</w:t>
      </w:r>
      <w:r w:rsidR="0073535F">
        <w:t xml:space="preserve">,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podredno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1C653A" w:rsidR="00304B35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304B35" w:rsidP="008C1F15" w:rsidR="00304B35" w:rsidRPr="001C653A">
      <w:pPr>
        <w:jc w:val="both"/>
        <w:rPr>
          <w:b/>
        </w:rPr>
      </w:pPr>
      <w:r>
        <w:tab/>
      </w:r>
      <w:r w:rsidR="008C1F15" w:rsidRPr="001C653A">
        <w:rPr>
          <w:b/>
        </w:rPr>
        <w:t xml:space="preserve">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</w:t>
      </w:r>
      <w:r>
        <w:lastRenderedPageBreak/>
        <w:t>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3866DE" w:rsidP="008C1F15" w:rsidR="00DA0CED">
      <w:pPr>
        <w:jc w:val="center"/>
      </w:pPr>
      <w:r>
        <w:t xml:space="preserve">U Splitu, dana </w:t>
      </w:r>
      <w:r w:rsidR="00945408">
        <w:t>31.siječnja 2018</w:t>
      </w:r>
      <w:r w:rsidR="00DA0CED"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3B09">
        <w:t>Irena Klisović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Sect="00E13B09" w:rsidR="004251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4FB" w:rsidP="008C1F15" w:rsidR="00AC54FB">
      <w:r>
        <w:separator/>
      </w:r>
    </w:p>
  </w:endnote>
  <w:endnote w:id="0" w:type="continuationSeparator">
    <w:p w:rsidRDefault="00AC54FB" w:rsidP="008C1F15" w:rsidR="00AC5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4FB" w:rsidP="008C1F15" w:rsidR="00AC54FB">
      <w:r>
        <w:separator/>
      </w:r>
    </w:p>
  </w:footnote>
  <w:footnote w:id="0" w:type="continuationSeparator">
    <w:p w:rsidRDefault="00AC54FB" w:rsidP="008C1F15" w:rsidR="00AC54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408" w:rsidP="008C1F15" w:rsidR="008C1F15">
    <w:pPr>
      <w:pStyle w:val="Zaglavlje"/>
      <w:jc w:val="right"/>
    </w:pPr>
    <w:r>
      <w:t>Poslovni broj: Sp-7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EC"/>
    <w:rsid w:val="001C653A"/>
    <w:rsid w:val="002C7AC9"/>
    <w:rsid w:val="00304B35"/>
    <w:rsid w:val="003259D1"/>
    <w:rsid w:val="003866DE"/>
    <w:rsid w:val="0042518F"/>
    <w:rsid w:val="00456C68"/>
    <w:rsid w:val="0058033B"/>
    <w:rsid w:val="00631215"/>
    <w:rsid w:val="006470DB"/>
    <w:rsid w:val="006A3988"/>
    <w:rsid w:val="0073535F"/>
    <w:rsid w:val="008C1F15"/>
    <w:rsid w:val="00945408"/>
    <w:rsid w:val="009A5B47"/>
    <w:rsid w:val="00A31A4E"/>
    <w:rsid w:val="00AC54FB"/>
    <w:rsid w:val="00AE1180"/>
    <w:rsid w:val="00B36171"/>
    <w:rsid w:val="00C20909"/>
    <w:rsid w:val="00C60D30"/>
    <w:rsid w:val="00C84B8B"/>
    <w:rsid w:val="00DA0CED"/>
    <w:rsid w:val="00E13B09"/>
    <w:rsid w:val="00FD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09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09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
PRILOŽEN SPIS R1-140/11</izvorni_sadrzaj>
    <derivirana_varijabla naziv="DomainObject.Predmet.Opis_1">PRIJEDLOG ZA OTVARANJE STEČAJA POTROŠAČA I PROVOĐENJE POSTUPKA
PRILOŽEN SPIS R1-140/11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zatražen spis R1-140/11 primka kod nate 19.07.2017</izvorni_sadrzaj>
    <derivirana_varijabla naziv="DomainObject.Predmet.PrimjedbaSuca_1">zatražen spis R1-140/11 primka kod nate 19.07.2017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Polić</izvorni_sadrzaj>
    <derivirana_varijabla naziv="DomainObject.Predmet.StrankaFormated_1">  Vladimir Polić</derivirana_varijabla>
  </DomainObject.Predmet.StrankaFormated>
  <DomainObject.Predmet.StrankaFormatedOIB>
    <izvorni_sadrzaj>  Vladimir Polić, OIB 59835330267</izvorni_sadrzaj>
    <derivirana_varijabla naziv="DomainObject.Predmet.StrankaFormatedOIB_1">  Vladimir Polić, OIB 59835330267</derivirana_varijabla>
  </DomainObject.Predmet.StrankaFormatedOIB>
  <DomainObject.Predmet.StrankaFormatedWithAdress>
    <izvorni_sadrzaj> Vladimir Polić, Marina Držića 25, 21000 Split</izvorni_sadrzaj>
    <derivirana_varijabla naziv="DomainObject.Predmet.StrankaFormatedWithAdress_1"> Vladimir Polić, Marina Držića 25, 21000 Split</derivirana_varijabla>
  </DomainObject.Predmet.StrankaFormatedWithAdress>
  <DomainObject.Predmet.StrankaFormatedWithAdressOIB>
    <izvorni_sadrzaj> Vladimir Polić, OIB 59835330267, Marina Držića 25, 21000 Split</izvorni_sadrzaj>
    <derivirana_varijabla naziv="DomainObject.Predmet.StrankaFormatedWithAdressOIB_1"> Vladimir Polić, OIB 59835330267, Marina Držića 25, 21000 Split</derivirana_varijabla>
  </DomainObject.Predmet.StrankaFormatedWithAdressOIB>
  <DomainObject.Predmet.StrankaWithAdress>
    <izvorni_sadrzaj>Vladimir Polić Marina Držića 25,21000 Split</izvorni_sadrzaj>
    <derivirana_varijabla naziv="DomainObject.Predmet.StrankaWithAdress_1">Vladimir Polić Marina Držića 25,21000 Split</derivirana_varijabla>
  </DomainObject.Predmet.StrankaWithAdress>
  <DomainObject.Predmet.StrankaWithAdressOIB>
    <izvorni_sadrzaj>Vladimir Polić, OIB 59835330267, Marina Držića 25,21000 Split</izvorni_sadrzaj>
    <derivirana_varijabla naziv="DomainObject.Predmet.StrankaWithAdressOIB_1">Vladimir Polić, OIB 59835330267, Marina Držića 25,21000 Split</derivirana_varijabla>
  </DomainObject.Predmet.StrankaWithAdressOIB>
  <DomainObject.Predmet.StrankaNazivFormated>
    <izvorni_sadrzaj>Vladimir Polić</izvorni_sadrzaj>
    <derivirana_varijabla naziv="DomainObject.Predmet.StrankaNazivFormated_1">Vladimir Polić</derivirana_varijabla>
  </DomainObject.Predmet.StrankaNazivFormated>
  <DomainObject.Predmet.StrankaNazivFormatedOIB>
    <izvorni_sadrzaj>Vladimir Polić, OIB 59835330267</izvorni_sadrzaj>
    <derivirana_varijabla naziv="DomainObject.Predmet.StrankaNazivFormatedOIB_1">Vladimir Polić, OIB 59835330267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Vladimir Polić</item>
    </izvorni_sadrzaj>
    <derivirana_varijabla naziv="DomainObject.Predmet.StrankaListFormated_1">
      <item>Vladimir Polić</item>
    </derivirana_varijabla>
  </DomainObject.Predmet.StrankaListFormated>
  <DomainObject.Predmet.StrankaListFormatedOIB>
    <izvorni_sadrzaj>
      <item>Vladimir Polić, OIB 59835330267</item>
    </izvorni_sadrzaj>
    <derivirana_varijabla naziv="DomainObject.Predmet.StrankaListFormatedOIB_1">
      <item>Vladimir Polić, OIB 59835330267</item>
    </derivirana_varijabla>
  </DomainObject.Predmet.StrankaListFormatedOIB>
  <DomainObject.Predmet.StrankaListFormatedWithAdress>
    <izvorni_sadrzaj>
      <item>Vladimir Polić, Marina Držića 25, 21000 Split</item>
    </izvorni_sadrzaj>
    <derivirana_varijabla naziv="DomainObject.Predmet.StrankaListFormatedWithAdress_1">
      <item>Vladimir Polić, Marina Držića 25, 21000 Split</item>
    </derivirana_varijabla>
  </DomainObject.Predmet.StrankaListFormatedWithAdress>
  <DomainObject.Predmet.StrankaListFormatedWithAdressOIB>
    <izvorni_sadrzaj>
      <item>Vladimir Polić, OIB 59835330267, Marina Držića 25, 21000 Split</item>
    </izvorni_sadrzaj>
    <derivirana_varijabla naziv="DomainObject.Predmet.StrankaListFormatedWithAdressOIB_1">
      <item>Vladimir Polić, OIB 59835330267, Marina Držića 25, 21000 Split</item>
    </derivirana_varijabla>
  </DomainObject.Predmet.StrankaListFormatedWithAdressOIB>
  <DomainObject.Predmet.StrankaListNazivFormated>
    <izvorni_sadrzaj>
      <item>Vladimir Polić</item>
    </izvorni_sadrzaj>
    <derivirana_varijabla naziv="DomainObject.Predmet.StrankaListNazivFormated_1">
      <item>Vladimir Polić</item>
    </derivirana_varijabla>
  </DomainObject.Predmet.StrankaListNazivFormated>
  <DomainObject.Predmet.StrankaListNazivFormatedOIB>
    <izvorni_sadrzaj>
      <item>Vladimir Polić, OIB 59835330267</item>
    </izvorni_sadrzaj>
    <derivirana_varijabla naziv="DomainObject.Predmet.StrankaListNazivFormatedOIB_1">
      <item>Vladimir Polić, OIB 59835330267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Naziv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Polić</izvorni_sadrzaj>
    <derivirana_varijabla naziv="DomainObject.Predmet.StrankaIDrugi_1">Vladimir Polić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Polić, OIB 59835330267, Marina Držića 25, 21000 Split</izvorni_sadrzaj>
    <derivirana_varijabla naziv="DomainObject.Predmet.StrankaIDrugiAdressOIB_1">Vladimir Polić, OIB 59835330267, Marina Držića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SudioniciListNaziv_1"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SudioniciListNaziv>
  <DomainObject.Predmet.SudioniciListAdressOIB>
    <izvorni_sadrzaj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izvorni_sadrzaj>
    <derivirana_varijabla naziv="DomainObject.Predmet.SudioniciListAdressOIB_1"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59835330267</item>
      <item>, OIB 76674680107</item>
      <item>, OIB 02535697732</item>
      <item>, OIB 85941596441</item>
      <item>, OIB 81793146560</item>
      <item>, OIB 29524210204</item>
      <item>, OIB 85821130368</item>
    </izvorni_sadrzaj>
    <derivirana_varijabla naziv="DomainObject.Predmet.SudioniciListNazivOIB_1">
      <item>, OIB 59835330267</item>
      <item>, OIB 76674680107</item>
      <item>, OIB 02535697732</item>
      <item>, OIB 85941596441</item>
      <item>, OIB 81793146560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2299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2018-01-31T13:14:00Z</dcterms:created>
  <dc:creator>Jasna Gažić Ferenčina</dc:creator>
  <cp:lastModifiedBy>Božena Semren</cp:lastModifiedBy>
  <cp:lastPrinted>2018-01-31T13:12:00Z</cp:lastPrinted>
  <dcterms:modified xmlns:xsi="http://www.w3.org/2001/XMLSchema-instance" xsi:type="dcterms:W3CDTF">2018-02-02T07:44:00Z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