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bbbb" w14:paraId="bf6bbb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6408" w:rsidP="00066408" w:rsidR="0006640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St-1319/2016-</w:t>
      </w:r>
      <w:r>
        <w:rPr>
          <w:rFonts w:hAnsi="Arial" w:ascii="Arial"/>
        </w:rPr>
        <w:t>20</w:t>
      </w:r>
      <w:r>
        <w:rPr>
          <w:rFonts w:hAnsi="Arial" w:ascii="Arial"/>
        </w:rPr>
        <w:t>.</w:t>
      </w:r>
    </w:p>
    <w:p w:rsidRDefault="00066408" w:rsidP="00066408" w:rsidR="00066408">
      <w:pPr>
        <w:rPr>
          <w:rFonts w:hAnsi="Arial" w:ascii="Arial"/>
        </w:rPr>
      </w:pPr>
    </w:p>
    <w:p w:rsidRDefault="00066408" w:rsidP="00066408" w:rsidR="00066408">
      <w:pPr>
        <w:rPr>
          <w:rFonts w:hAnsi="Arial" w:ascii="Arial"/>
          <w:b/>
        </w:rPr>
      </w:pPr>
    </w:p>
    <w:p w:rsidRDefault="00066408" w:rsidP="00066408" w:rsidR="00066408">
      <w:pPr>
        <w:jc w:val="center"/>
        <w:rPr>
          <w:rFonts w:hAnsi="Arial" w:ascii="Arial"/>
          <w:b/>
        </w:rPr>
      </w:pPr>
    </w:p>
    <w:p w:rsidRDefault="00066408" w:rsidP="00066408" w:rsidR="0006640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066408" w:rsidP="00066408" w:rsidR="00066408">
      <w:pPr>
        <w:jc w:val="center"/>
        <w:rPr>
          <w:rFonts w:hAnsi="Arial" w:ascii="Arial"/>
          <w:b/>
        </w:rPr>
      </w:pPr>
    </w:p>
    <w:p w:rsidRDefault="00066408" w:rsidP="00066408" w:rsidR="0006640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066408" w:rsidP="00066408" w:rsidR="00066408">
      <w:pPr>
        <w:rPr>
          <w:rFonts w:hAnsi="Arial" w:ascii="Arial"/>
          <w:b/>
        </w:rPr>
      </w:pPr>
    </w:p>
    <w:p w:rsidRDefault="00066408" w:rsidP="00066408" w:rsidR="00066408">
      <w:pPr>
        <w:jc w:val="both"/>
        <w:rPr>
          <w:rFonts w:hAnsi="Arial" w:ascii="Arial"/>
        </w:rPr>
      </w:pP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povodom prijedloga dužnika VRT d.o.o. za proizvodnju, sjemenarstvo, trgovinu i usluge iz Bjelovara, Matice Hrvatske 4/I , OIB 68416812428, nakon održanog ročišta radi ispitivanja tražbina</w:t>
      </w:r>
      <w:r>
        <w:rPr>
          <w:rFonts w:hAnsi="Arial" w:ascii="Arial"/>
        </w:rPr>
        <w:t>, dana 30. rujna 2016. godine</w:t>
      </w:r>
    </w:p>
    <w:p w:rsidRDefault="00066408" w:rsidP="00066408" w:rsidR="00066408">
      <w:pPr>
        <w:jc w:val="both"/>
        <w:rPr>
          <w:rFonts w:hAnsi="Arial" w:ascii="Arial"/>
        </w:rPr>
      </w:pPr>
    </w:p>
    <w:p w:rsidRDefault="00066408" w:rsidP="00066408" w:rsidR="0006640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Utvrđuju</w:t>
      </w:r>
      <w:proofErr w:type="spellEnd"/>
      <w:r>
        <w:rPr>
          <w:rFonts w:hAnsi="Arial" w:ascii="Arial"/>
        </w:rPr>
        <w:t xml:space="preserve"> se osnovanim slijedeće tražbine prema ovoj </w:t>
      </w:r>
    </w:p>
    <w:p w:rsidRDefault="00066408" w:rsidP="00066408" w:rsidR="00066408">
      <w:pPr>
        <w:jc w:val="both"/>
        <w:rPr>
          <w:rFonts w:hAnsi="Arial" w:ascii="Arial"/>
        </w:rPr>
      </w:pPr>
    </w:p>
    <w:p w:rsidRDefault="00066408" w:rsidP="00066408" w:rsidR="0006640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TABLICI ISPITANIH TRAŽBINA</w:t>
      </w:r>
    </w:p>
    <w:p w:rsidRDefault="00066408" w:rsidP="00066408" w:rsidR="00066408">
      <w:pPr>
        <w:jc w:val="center"/>
        <w:rPr>
          <w:b/>
          <w:sz w:val="16"/>
          <w:szCs w:val="16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63"/>
        <w:gridCol w:w="1539"/>
        <w:gridCol w:w="810"/>
        <w:gridCol w:w="1373"/>
        <w:gridCol w:w="902"/>
        <w:gridCol w:w="902"/>
        <w:gridCol w:w="914"/>
        <w:gridCol w:w="829"/>
        <w:gridCol w:w="1657"/>
      </w:tblGrid>
      <w:tr w:rsidTr="00066408" w:rsidR="00066408">
        <w:trPr>
          <w:trHeight w:val="990"/>
        </w:trPr>
        <w:tc>
          <w:tcPr>
            <w:tcW w:type="pct" w:w="287"/>
            <w:tcBorders>
              <w:top w:space="0" w:sz="4" w:color="808080" w:val="single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R. br. </w:t>
            </w:r>
          </w:p>
        </w:tc>
        <w:tc>
          <w:tcPr>
            <w:tcW w:type="pct" w:w="609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Ime i prezime / Naziv vjerovnika</w:t>
            </w:r>
          </w:p>
        </w:tc>
        <w:tc>
          <w:tcPr>
            <w:tcW w:type="pct" w:w="563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OIB vjerovnika</w:t>
            </w:r>
          </w:p>
        </w:tc>
        <w:tc>
          <w:tcPr>
            <w:tcW w:type="pct" w:w="581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Adresa vjerovnika</w:t>
            </w:r>
          </w:p>
        </w:tc>
        <w:tc>
          <w:tcPr>
            <w:tcW w:type="pct" w:w="61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Iznos tražbine navedene u prijedlogu za otvaranje </w:t>
            </w:r>
            <w:proofErr w:type="spellStart"/>
            <w:r>
              <w:rPr>
                <w:b/>
                <w:bCs/>
                <w:color w:val="000000"/>
                <w:sz w:val="12"/>
                <w:szCs w:val="12"/>
              </w:rPr>
              <w:t>predstečajnog</w:t>
            </w:r>
            <w:proofErr w:type="spellEnd"/>
            <w:r>
              <w:rPr>
                <w:b/>
                <w:bCs/>
                <w:color w:val="000000"/>
                <w:sz w:val="12"/>
                <w:szCs w:val="12"/>
              </w:rPr>
              <w:t xml:space="preserve"> postupka</w:t>
            </w:r>
          </w:p>
        </w:tc>
        <w:tc>
          <w:tcPr>
            <w:tcW w:type="pct" w:w="61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Prijava tražbine vjerovnika</w:t>
            </w:r>
          </w:p>
        </w:tc>
        <w:tc>
          <w:tcPr>
            <w:tcW w:type="pct" w:w="610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Priznato</w:t>
            </w:r>
          </w:p>
        </w:tc>
        <w:tc>
          <w:tcPr>
            <w:tcW w:type="pct" w:w="534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Osporeno</w:t>
            </w:r>
          </w:p>
        </w:tc>
        <w:tc>
          <w:tcPr>
            <w:tcW w:type="pct" w:w="59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Razlog osporavanja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ABRAMOVIĆ,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93322447880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GORNJA GAREŠNICA 11,TRNOVITIČKI POPOVAC 43233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131,55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131,55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ABUNDAN, društvo s ograničenom odgovornošću za trgovinu, proizvodnju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27461541024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VIDRENJAK, SVETOG MIHAELA  19,VELIKA LUDINA 44316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11.341,51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11.341,51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AGENCIJA ZA POLJOPRIVREDNO </w:t>
            </w:r>
            <w:r>
              <w:rPr>
                <w:color w:val="000000"/>
                <w:sz w:val="12"/>
                <w:szCs w:val="12"/>
              </w:rPr>
              <w:lastRenderedPageBreak/>
              <w:t>ZEMLJIŠTE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48339869626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Vukovarska 78,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4.710,33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4.710,33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AGRARIA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46454798005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GLOBETKA 4,ČAKOVEC 40000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3.330,40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3.466,08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3.466,08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AGRARIAN SERVICE AND TRADE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09719546394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IVANA ŠIBLA 17,ZAGREB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977,38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977,38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AGRI VRT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30582330606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CESTA 173,ZAGREB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17.493,28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17.493,28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AGRIGENETICS d.o.o. za oplemenjivanje bilja i sjemenarstvo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55849415954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SJENJAK 13,OSIJEK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145.625,00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145.625,00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AGRIONICA d. o. o. za trgovinu i zastupstva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40757149409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SOKOLOVA 16,POŽEGA 34000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AGRO-NIKA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48089815086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Hrvoja </w:t>
            </w:r>
            <w:proofErr w:type="spellStart"/>
            <w:r>
              <w:rPr>
                <w:color w:val="000000"/>
                <w:sz w:val="12"/>
                <w:szCs w:val="12"/>
              </w:rPr>
              <w:t>Vukčića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Hrvatinića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2, VUKOVAR 32000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37.901,66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37.901,66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AGROHORVAT društvo s ograničenom odgovornošću za poljoprivrednu proizvodnju i usluge, trgovinu i ugostiteljstvo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16933084472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D. FODROVEC  23,SVETI PETAR OREHOVEC 48267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478,75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478,75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AGROPROJEKT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31999338764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BANIJA 130,KARLOVAC 47000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56.915,73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56.915,73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AMARILIS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35063921066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KRALJA ZVONIMIRA 99,VINKOVCI 32100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30.729,62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7.177,21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115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AMEROPA ŽITNI TERMINAL društvo s ograničenom odgovornošću za uskladištenje, pretovar, transport i trgovinu poljoprivrednih i ostalih proizvoda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97966928557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VRANJIČKI PUT 16, VRANJIC, VRANJIC 21211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579.610,68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383.059,33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383.059,33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AMTING, d.o.o., za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97098682001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VLADIMIRA NAZORA 32/B,SVETI IVAN ZELINA 10380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31.066,65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31.066,65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ZORAN ANDOV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94919005401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PATKOVAC 13,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14.513,15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14.513,15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ANDRO d.o.o. za trgovinu i prijevoz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63999785620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11,BISTRINCI 31551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12.580,00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898.915,89 kn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737.310,00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161.605,89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Iznos ne odgovara knjigovodstvenom stanju. Prijava tražbine primljena nakon zakonski propisanog roka. 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ARTING društvo s ograničenom odgovornošću za projektiranje izvođenje i nadzor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32759739930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STROSSMAJEROVA 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207.698,00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207.698,00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AUTO KUĆA CUPAN trgovina i popravak motornih vozila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96213733249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S.RADIĆA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15,PREDAVAC 43211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8.272,53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8.272,53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8.272,53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AUTOELEKTRIKA društvo s ograničenom odgovornošću za usluge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47549663345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IVE TIJARDOVIĆA 9,BJELOVAR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825,00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B.A.M.T. društvo s ograničenom odgovornošću za proizvodnju, unutarnju i vanjsku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42990871544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Ante Topića-Mimare 20, 1000 ZAGREB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66.797,80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66.797,80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KRUNOSLAV BARBERIĆ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97593187520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ĆURLOVAC 81,BJELOVAR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298,61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298,61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Poljoprivredni i trgovački obrt "AGRO-PAULA", Ana-</w:t>
            </w:r>
            <w:proofErr w:type="spellStart"/>
            <w:r>
              <w:rPr>
                <w:color w:val="000000"/>
                <w:sz w:val="12"/>
                <w:szCs w:val="12"/>
              </w:rPr>
              <w:t>Marie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Bartolin</w:t>
            </w:r>
            <w:proofErr w:type="spellEnd"/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89451739401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MIRKA VIRIUSA 75,ĐELEKOVEC 48316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8.312,50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3.317,13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BB FARM d.o.o. 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65140628786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EMILIJA LASZOWSKOG 1,VELIKA GORICA 10410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130,56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130,56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BEGIĆ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91343500617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MALE SREDICE 47 B,BJELOVAR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625,00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ROMANA BELEG,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74889324294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NOVA PLOŠČICA 111, VELIKA TRNOVITICA 43285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68,99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68,99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BELJE dioničko društvo za privređivanje u poljodjelstvu, prerađivačkoj industriji i prometu roba, Darda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92404445155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Svetog Ivana Krstitelja 1a, DARDA 31326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665,23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665,23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DOMAGOJ BELOŠEVIĆ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44070294656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KRSTE FRANKOPANA 70.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6.065.691,07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6.090.335,15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GABRIJELA BELOŠEVIĆ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56077015541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KRSTE FRANKOPANA 70,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2.612,45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2.612,45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701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BELOŠEVIĆ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88477086610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KRSTE FRANKOPANA 70.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17.341.645,10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13.652.651,49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MARIJANA BELOŠEVIĆ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17576035505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KRSTE FRANKOPANA 70,BJELOVAR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1.732,68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60.254,83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BENIĆ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66088740770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DONJA KOVAČICA 128, VELIKI GRĐEVAC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38,92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38,92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MARIJAN BEZUH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93650171292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PRGOMELJE,</w:t>
            </w:r>
            <w:proofErr w:type="spellStart"/>
            <w:r>
              <w:rPr>
                <w:color w:val="000000"/>
                <w:sz w:val="12"/>
                <w:szCs w:val="12"/>
              </w:rPr>
              <w:t>PRGOMELJE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43252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BiŽ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- TRADE društvo s ograničenom odgovornošću za proizvodnju, trgovinu, ugostiteljstvo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98158164607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IVANA VITEZA TRNSKOG 10,BJELOVAR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4.471,20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4.471,20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BIOINSTITUT d.o.o. za usluge u zdravstvu i veterinarstvu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42588898414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R.STEINERA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7,ČAKOVEC 40000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9.462,47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BJELOVARSKI SAJAM društvo s ograničenom odgovornošću za organiziranje sajmova i izložbi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95270568579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DR.ANTE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STARČEVIĆA 8,BJELOVAR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19.059,20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19.059,20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19.059,20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Popravak pumpi visokog pritiska i trgovina rezervnih dijelova" Vlasnik IVAN BOGDAN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61042979952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PRETOKI 3,SVETI IVAN ZELINA 10380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1.950,00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1.950,00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38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BOMI-</w:t>
            </w:r>
            <w:proofErr w:type="spellStart"/>
            <w:r>
              <w:rPr>
                <w:color w:val="000000"/>
                <w:sz w:val="12"/>
                <w:szCs w:val="12"/>
              </w:rPr>
              <w:t>max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08647157179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J.J.STROSSMAYERA  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11.368,75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11.368,75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MIROSLAV BOŠNJAK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86675303830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KAŠLJAVAC 6,SEVERIN 43274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1.290,11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566,22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BRATI RITOŠA Proizvodnja i trgovina, društvo s ograničenom odgovornošću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82487963656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ŠIME KURELIĆA 20/5,PAZIN 52000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74.327,69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74.327,69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JASMIN BRCKO,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05644123992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ČEMERNICA 38,KLOŠTAR IVANIĆ 10312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11.349,55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11.349,55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VLADIMIR BRDARIĆ,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86880486511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IVE MARINKOVIĆA 253, SPIŠIĆ BUKOVICA 33404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1.632,82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1.632,82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ĐURĐICA BRKIĆ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73376615582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GORNJI KRIŽ 8,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7,65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7,65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MILAN BRLEČIĆ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97753331145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231,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21,08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21,08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 BUDINSKI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29515670884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BOLČ 187, FARKAŠEVAC 10344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9.680,00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9.680,00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TOMISLAV BUKAL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23968969060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PRAŠČEVAC 60, FARKAŠEVAC 10344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13,29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13,29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TRANSPORT-</w:t>
            </w:r>
            <w:proofErr w:type="spellStart"/>
            <w:r>
              <w:rPr>
                <w:color w:val="000000"/>
                <w:sz w:val="12"/>
                <w:szCs w:val="12"/>
              </w:rPr>
              <w:t>GRAĐ.MEHANIZACIJA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CELJAK, Vlasnik JURAJ CELJAK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97883530811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PAVLOVEC ZABOČKI,ZABOK 49210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3.671,71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3.671,71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CENTAR ZA KOMBINIRANI TRANSPORT ZAGREB, d.d. za proizvodnju, prijevoz, otpremništvo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49800593791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SENJSKIH USKOKA 7-8,ZAGREB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16.154,84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76.367,14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76.367,14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COFFEA 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35924294523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VAREŠKA 29,ZAGREB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707,31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707,31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IVANČICA COPAK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04544568097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BOSANSKA 7,BJELOVAR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75.054,30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68.391,80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CROATIA osiguranje d.d.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26187994862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VATROSLAVA JAGIĆA 33,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4.804,87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5.785,69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5.785,69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CROATIA-TEHNIČKI PREGLEDI d.o.o. za tehničke analize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89968033067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Savska cesta 41,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26.628,48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32.703,43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32.703,43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SERVIS, Vlasnik IVAN CUPAN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30938992811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S.RADIĆA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15,PREDAVAC 43211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2.857,74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2.857,74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2.857,74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OBRT ZA PROIZVODNJU ISPUŠNIH CIJEVI AUTO IV, Vlasnik RADOVAN ĆETKOVIĆ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74476247151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ALOJZIJA STEPINCA 20,VELIKA PISANICA 43271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G.T.B.-gumeno tehnička brtvila, Vlasnik IVICA ĆURIĆ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33001753417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VELIKO KORENOVO 6,VELIKO KORENOVO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750,00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56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MATIJA ĆURIĆ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04480316749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PROKLJUVANI 85,PROKLJUVANI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2.268,00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2.268,00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ČAZMATRANS PROMET društvo s ograničenom odgovornošću za prijevoze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96107776452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MILANA NOVAČIĆA 10,ČAZMA 43240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110,31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110,31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MARIJA ČULO POLJAK,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31302966148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EUGENA KVATERNIKA 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871,68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DANON društvo s ograničenom odgovornošću za trgovinu na veliko i malo, uvoz i izvoz, zastupanje stranih tvrtki i turizam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08285160598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LEDINSKA 7,DONJI STUPNIK,GORNJI STUPNIK 10255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50.266,94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53.528,94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IGOR DLAKA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34136371488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MATIJE GUPCA 41, KOPRIVNIČKI BREGI 48324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35,75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MARTINA DUJMOVIĆ,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36676911716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P.PRERADOVIĆA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8/1,BJELOVAR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3.836,25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3.836,25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ZVONIMIR ĐURAS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99699995305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TUK 100,ROVIŠĆE 43212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78,35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78,35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 ĐURIČIĆ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59236865761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MALI BJELOVAR 16,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3.621,54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3.621,54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115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ELEKTROMETAL dioničko društvo za izvođenje instalatersko montažerskih  radova, proizvodnju vatrootpornih elemenata, distribuciju plina te inženjering izgradnju investicijskih objekata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45669853088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FERDE RUSANA 21,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562.402,58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30,25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562.402,58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Tražbinu osporena u cijelosti sukladno točci III pravomoćne presude Trgovačkog suda u Bjelovaru broj 5 </w:t>
            </w:r>
            <w:proofErr w:type="spellStart"/>
            <w:r>
              <w:rPr>
                <w:color w:val="000000"/>
                <w:sz w:val="12"/>
                <w:szCs w:val="12"/>
              </w:rPr>
              <w:t>Povrvr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-349/2011-44.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ERSTE&amp;STEIERMÄRKISCHE BANKA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23057039320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JADRANSKI TRG 3A, 51000 RIJEKA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13.325.346,85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17.590.618,07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4.230.132,30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EURO-ALFA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15191211491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CESTA 202,ZAGREB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1.431,25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1.431,25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EUROHERC osiguranje - dioničko društvo za osiguranje imovine i osoba i druge poslove osiguranja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22694857747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282,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87.244,37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20.105,11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80.936,92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EUROINSPEKT CROATIAKONTROLA društvo s ograničenom odgovornošću za kontrolu robe i inženjering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50024748563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KARLOVAČKA CESTA 4L,ZAGREB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10.000,00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FANON društvo s ograničenom odgovornošću za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30703851882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VLADIMIRA NAZORA BB,PETRIJANEC 42206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83.457,50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85.542,91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85.542,91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FARMECOCHEM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05303310751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KLANJČIĆ 18,ZAGREB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1.506,00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1.506,00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FAST jednostavno društvo s ograničenom odgovornošću za ugostiteljstvo i usluge autopraonice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79736614098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VELIKE SREDICE 29/B,BJELOVAR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1.085,00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1.085,00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FERMOPROMET, d.o.o. za proizvodnju i promet robom u unutrašnjoj i vanjskoj trgovini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78721685462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II. RESNIČKI GAJ 10,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14.595,00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14.595,00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73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Financijska agencija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85821130368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70, ZAGREB,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1.264,31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1.264,31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FINDRI,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17770850990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ZAGREBAČKA 76A,SESVETE 10360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20.764,51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23.915,44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23.915,44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FITO PROMET društvo s ograničenom odgovornošću za poljoprivrednu proizvodnju i promet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68339203084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MOŠĆENIČKA 15,ZAGREB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428.945,76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428.945,76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 FORJAN,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69210808669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GORNJA PETRIČKA 36, IVANSKA 43231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1.410,55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1.410,55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DALIBOR FRANTAL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09530234192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BANA JOSIPA JELAČIĆA 9, GRUBIŠNO POLJE 43290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41,43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41,43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DRAŽEN FRČKO,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80773793676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MEĐURAČA 112, MEĐURAČA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35.157,50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35.157,50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FSI GRUPA društvo s ograničenom odgovornošću za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06472773387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BANA JELAČIĆA  16A,ŽIGROVEC 42214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1.423,92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1.423,92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 PROJEKT jednostavno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03350796571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LADISLAV 73,LADISLAV 43284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GACKA d.o.o. za prodaju poljoprivredne mehanizacije, priključnih strojeva i rezervnih dijelova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75550605361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TRPINJSKA CESTA 136,VUKOVAR 32000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1.292,77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1.292,77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RUŽICA GAGRO,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00538405979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KRALJA TOMISLAVA 10,VALPOVO 31550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6.468,75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6.468,75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FRANJO GAVRAN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68139762742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VIJENAC 42,BJELOVAR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572,50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TERMODOM, Vlasnik. Božo </w:t>
            </w:r>
            <w:proofErr w:type="spellStart"/>
            <w:r>
              <w:rPr>
                <w:color w:val="000000"/>
                <w:sz w:val="12"/>
                <w:szCs w:val="12"/>
              </w:rPr>
              <w:t>Gelo</w:t>
            </w:r>
            <w:proofErr w:type="spellEnd"/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32828994564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NOVE PLAVNICE 22,BJELOVAR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1.505,00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1.505,00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MATKO GELO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56524660781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RAJIĆ 136, RAJIĆ 43252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179,50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179,50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GMB GRAĐEVINSKI MATERIJAL društvo s ograničenom odgovornošću za trgovinu, proizvodnju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35324305480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MILKE TRNINE 16,BJELOVAR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87,89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87,89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GORUP d.o.o. za proizvodnju, trgovinu, ugostiteljstvo i turizam, uvoz-izvoz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59013770221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TOMAŠEVEC 2,KLANJEC 49290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179.582,00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179.582,00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GORUP STOČARSTVO d.o.o. za proizvodnju u stočarstvu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97328499380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TOMAŠEVEC 2,KLANJEC 49290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384,09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384,09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GOSPODARSKI LIST, novinsko,nakladničko i trgovinsko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09377481666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BANA JELAČIĆA 3,ZAGREB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280,00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GRAD BJELOVAR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18970641692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EUGENA KVATERNIKA 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57.914,20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13.270,80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13.270,80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GRADSKA PLINARA ZAGREB-OPSKRBA društvo s ograničenom odgovornošću za opskrbu </w:t>
            </w:r>
            <w:r>
              <w:rPr>
                <w:color w:val="000000"/>
                <w:sz w:val="12"/>
                <w:szCs w:val="12"/>
              </w:rPr>
              <w:lastRenderedPageBreak/>
              <w:t>plinom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74364571096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CESTA 1,ZAGREB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171.936,83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179.769,76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179.769,76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92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 GRAHEK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73407571970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182,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8.000,00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GRANAGLIA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13941739322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J.J.STOOSSMAYERA 213,OSIJEK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224.211,97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224.211,97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132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ZAJEDNIČKI ODVJETNIČKI URED FIGAČ-GREGURIĆ TANJA, GREGURIĆ ZLATKO, MLADINIĆ HRVOJE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70851049834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MIHANOVIĆEVA 35,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32.812,50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723.420,32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37.187,50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686.232,82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Knjigovodstveno evidentirano stanje je ono na temelju primljenih računa u iznosu 37.187.50 kn. Iz tog razloga preostali iznos je osporen jer za isti ne postoje računi.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POLJOPRIVREDNO -GOSPODARSKI OBRT "L&amp;M", Vlasnik LJILJANA GRGIĆ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35212931667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STJEPANA RADIĆA 29,ROVIŠĆE 43212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2.178,75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2.178,75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MIROSLAV GRUBIĆ,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07496158847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DUGA RIJEKA 15, RASINJA 48312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114,84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114,84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132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03365973101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TUŠKANAC 14,ZAGREB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2.265,52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2.265,52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GYROSCOPE j.d.o.o. za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87544599971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MAKSIMIRSKA 94,ZAGREB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703,98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703,98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KRUNOSLAV HADROVIĆ,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34418697480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LUKORANSKA 1,NOVI ZAGREB 10020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48.731,11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90.620,39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90.620,39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DARKO HANŽEVAČKI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51995386734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NEVINAC 19,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16.283,62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16.283,62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HARD-JURA društvo s ograničenom odgovornošću za informatički inženjering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60204973674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JOSIPA JELAČIĆA 10 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8.391,14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8.391,14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HEP - Opskrba d.o.o. za opskrbu potrošača električnom, toplinskom energijom i plinom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63073332379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37,ZAGREB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16.758,92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20.541,78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20.541,78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HEP-Operator distribucijskog sustava d.o.o. za distribuciju i opskrbu električne energije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46830600751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37,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8.041,48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12.098,62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12.098,62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HIM-TRGOPAK,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50323718338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KNEZA PORINA 101, VELIKA GORICA 10410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24.153,83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25.072,58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25.072,58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ZORAN HIŽAK, Vlasnik 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41772412822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BJELOVARSKA  18,ROVIŠĆE 43212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138,22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138,22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MIROSLAV HLUBOCKI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38004213766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ŽDRALOVSKA 56,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2,30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2,32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LJILJANA HORVAT,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16110886839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MIRKA VIRIUSA 75,ĐELEKOVEC 48316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1.290,00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1.290,00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108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Hrvatska radiotelevizija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68419124305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PRISAVLJE 3,ZAGREB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3.277,65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HT d.d. (Hrvatski Telekom d.d.)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81793146560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ROBERTA FRANGEŠA MIHANOVIĆA 9. ZAGREB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27.098,19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28.965,61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28.965,61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HRAST proizvodnja, trgovina i usluge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59416345867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BB,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139,95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139,95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HRELEC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95486125739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GUDOVAC 289,GUDOVAC 43251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32.258,18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32.258,18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HRGA - servis i prodaja vatrogasnih aparata, Vlasnik MARIO HRGA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27036426518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PRILAZ SVETE ANE 15,BJELOVAR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5.033,50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5.033,50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HRVATSKE ŠUME društvo s ograničenom odgovornošću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69693144506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UL.LJUDEVITA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FARKAŠA VUKOTINOVIĆA 2,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18,87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51.422,92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51.422,92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HRVATSKI CENTAR ZA POLJOPRIVREDU, HRANU I SELO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35506269186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SVETOŠIMUNSKA 25,ZAGREB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5.360,94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11.653,43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11.653,43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HRVATSKI VETERINARSKI INSTITUT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29059177553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ZAKMARDIJEVA 10,KRIŽEVCI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16.093,75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16.228,75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HRVATSKI ZAVOD ZA JAVNO ZDRAVSTVO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75297532041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ROCKEFELLEROVA 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HRVATSKI ZAVOD ZA TOKSIKOLOGIJU I ANTIDOPING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23691527614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BORONGAJSKA 83G,ZAGREB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HRVATSKO DRUŠTVO SKLADATELJA - ZAMP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56668956985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BERISLAVIĆEVA 9,ZAGREB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833,36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1.057,65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1.057,65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HTH REFRIGERATION ČERNAK PETER </w:t>
            </w:r>
            <w:proofErr w:type="spellStart"/>
            <w:r>
              <w:rPr>
                <w:color w:val="000000"/>
                <w:sz w:val="12"/>
                <w:szCs w:val="12"/>
              </w:rPr>
              <w:t>S.P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SI54381096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OBLAKOVA ULICA 36,CELJE 3000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3.830,93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3.830,93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IDA COMERC društvo s ograničenom odgovornošću za trgovinu i </w:t>
            </w:r>
            <w:proofErr w:type="spellStart"/>
            <w:r>
              <w:rPr>
                <w:color w:val="000000"/>
                <w:sz w:val="12"/>
                <w:szCs w:val="12"/>
              </w:rPr>
              <w:t>export</w:t>
            </w:r>
            <w:proofErr w:type="spellEnd"/>
            <w:r>
              <w:rPr>
                <w:color w:val="000000"/>
                <w:sz w:val="12"/>
                <w:szCs w:val="12"/>
              </w:rPr>
              <w:t>-import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82286842529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SLOBODE  1,PRELOG 40323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691,25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691,25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IMPULS društvo s ograničenom odgovornošću za usluge i trgovinu, poduzetnički centar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13673713009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P.PRERADOVIĆA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9/I,BJELOVAR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50.312,50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50.312,50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INA-INDUSTRIJA NAFTE, d.d.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27759560625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AV. V. HOLJEVCA 10,ZAGREB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102.883,25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209.971,04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104.985,52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104.985,52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Zbog pogrešno ispunjenog obrasca za prijavu tražbine FINA je uvećala iznos tražbine za 2 puta. Priznata je tražbina u iznosu 104.985,52 kn.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INFO TIM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07097009801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NASELJE KRALJA ZVONIMIRA 2/</w:t>
            </w:r>
            <w:proofErr w:type="spellStart"/>
            <w:r>
              <w:rPr>
                <w:color w:val="000000"/>
                <w:sz w:val="12"/>
                <w:szCs w:val="12"/>
              </w:rPr>
              <w:t>2</w:t>
            </w:r>
            <w:proofErr w:type="spellEnd"/>
            <w:r>
              <w:rPr>
                <w:color w:val="000000"/>
                <w:sz w:val="12"/>
                <w:szCs w:val="12"/>
              </w:rPr>
              <w:t>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2.455,50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2.455,50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INOTEN d.o.o. za usluge i gradnju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82096636593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DRAGE GERVAISA 4,ZAGREB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125.600,00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125.600,00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INVEST SEDLIĆ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66826406727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BEREK 171,BEREK 43232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375,00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</w:t>
            </w:r>
            <w:r>
              <w:rPr>
                <w:color w:val="000000"/>
                <w:sz w:val="12"/>
                <w:szCs w:val="12"/>
              </w:rPr>
              <w:lastRenderedPageBreak/>
              <w:t>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IRBI d.o.o. za trgovinu i </w:t>
            </w:r>
            <w:r>
              <w:rPr>
                <w:color w:val="000000"/>
                <w:sz w:val="12"/>
                <w:szCs w:val="12"/>
              </w:rPr>
              <w:lastRenderedPageBreak/>
              <w:t>građevinarstvo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767409569</w:t>
            </w:r>
            <w:r>
              <w:rPr>
                <w:color w:val="000000"/>
                <w:sz w:val="12"/>
                <w:szCs w:val="12"/>
              </w:rPr>
              <w:lastRenderedPageBreak/>
              <w:t>82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RISNJAČKA </w:t>
            </w:r>
            <w:r>
              <w:rPr>
                <w:color w:val="000000"/>
                <w:sz w:val="12"/>
                <w:szCs w:val="12"/>
              </w:rPr>
              <w:lastRenderedPageBreak/>
              <w:t>32,ČEPIN 31431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15.875,00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15.875,00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128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IŠTOK USLUGE, Vlasnik NIKOLA IŠTOK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11336001504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GORNJE SELO 48, TREMA 48214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3.475,68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3.475,68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 JAKOPOVIĆ,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95272820248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BOJNIKOVEC 60, 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NIKOLA JERGOVIĆ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50280665466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UTISKANI 43A, IVANSKA 43231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4,05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4,05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JILK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54371285729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VELIKE SREDICE 133,BJELOVAR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10.857,04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10.857,04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FRANO JUKIĆ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05285947693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BEDENIK 182, BULINAC 43273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1.125,39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1.125,39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MIRKO KATALENIĆ,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61866297718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GUDOVAC 415,GUDOVAC 43251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1.081,75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1.081,75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KATAVA d.o.o. za novinsko izdavačku djelatnost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36624139799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ZRINJEVAC 3, 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2.750,00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2.750,00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KEMOBOJA-BJELOVAR d.o.o. za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55561144160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AUGUSTA ŠENOE 17,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1.666,54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1.666,54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1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JURAJ KOLAREK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28021081837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GUDOVAC 303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25.017,40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25.017,40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KOMUNALAC društvo s ograničenom odgovornošću za obavljanje komunalnih djelatnosti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27962400486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FERDE LIVADIĆA 14A, P.P.93,BJELOVAR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2.229,67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2.483,57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KOMUNALAC ROVIŠĆE društvo s ograničenom odgovornošću za obavljanje komunalnih i drugih djelatnosti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06590996723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TRG HRVATSKIH BRANITELJA 2, ROVIŠĆE 43212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KONOR proizvodnja, trgovina i usluge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02745408438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LJESKOVA  27,NOVA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ZORAN KOSANOVIĆ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16139997381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GALOVAC 197,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276,47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276,47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ALSIKO ALARMNI SUSTAVI, Vlasnik DRAŽEN KOŠČAK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32219319679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MATIJE GUPCA 14A,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1.744,38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1.744,38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DALIBOR KOVAČ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20612063563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NIKOLA ŠOPA 9B,BJELOVAR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625,00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SINIŠA KOVAČEVIĆ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92517045751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LADISLAV SOKOLOVAČKI 29, SOKOLOVAC 48306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190,32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190,32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DAMIR KRAMARIĆ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65469443557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MEĐURAČA 228,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21,32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21,32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KTC proizvodnja, trgovina, usluge i turistička agencija, d.d.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95970838122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NIKOLE TESLE 18,KRIŽEVCI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6.330,00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6.330,00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MARIJA KUSTIĆ,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26027300253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DR.ANTE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STARČEVIĆA 5,BJELOVAR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8.999,18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KUŠIĆ PROMET društvo s ograničenom odgovornošću za proizvodnju, trgovinu i </w:t>
            </w:r>
            <w:r>
              <w:rPr>
                <w:color w:val="000000"/>
                <w:sz w:val="12"/>
                <w:szCs w:val="12"/>
              </w:rPr>
              <w:lastRenderedPageBreak/>
              <w:t>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01252708526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PSARJEVO DONJE 61,SVETI IVAN ZELINA 10380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983,00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983,00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148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 LEPOGLAVEC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31537022450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MALO TROJSTVO 39, MALO TROJSTVO 43226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135,32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135,32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LEŽAJ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61713292105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PAVLA RADIĆA 14,BJELOVAR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33.262,50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33.907,50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LIBRA TEHNIČAR društvo s ograničenom odgovornošću za proizvodnju i servis proizvoda precizne mehanike i elektronike, unutarnju i vanjsku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34578772340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II PRAĆANSKA 6A,ZAGREB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25.562,50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25.562,50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LIDER društvo s ograničenom odgovornošću za poslovno savjetovanje, promet nekretninama te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87335161400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TOME BAKAČA 6A,BJELOVAR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13.126,00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13.126,00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LONČAR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07202311656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SRIJEMSKA 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0,23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0,23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MAGMA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65673920115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VARAŽDINSKA ULICA ODVOJAK I. 14, JALKOVEC,VARAŽDIN 42000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45.618,07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45.618,07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MAJCAN VETERINARSKA AMBULANTA društvo s ograničenom odgovornošću za proizvodnju,  usluge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56492483135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KRSTE FRANKOPANA 38,BJELOVAR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73,70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73,70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C/MONT - obrt za izvođenje </w:t>
            </w:r>
            <w:proofErr w:type="spellStart"/>
            <w:r>
              <w:rPr>
                <w:color w:val="000000"/>
                <w:sz w:val="12"/>
                <w:szCs w:val="12"/>
              </w:rPr>
              <w:t>srojarskih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montaža, Vlasnik MIRKO MALJKOVIĆ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16801485298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KNEZA LJUDEVITA POSAVSKOG 37,ZAGREB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252.046,00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252.046,00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DARKO MALVIĆ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16992678775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KOKINAC 82,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1.235,66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1.235,66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ZDRAVKO MANJKAZ,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19604518003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BEDENIK 147,BULINAC 43273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2.592,18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2.592,18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ODVJETNIK MARKOVINOVIĆ KRUNOSLAV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77048740258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A. MIHANOVIĆA 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335,25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335,25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POLJOPRIVREDNO GOSPODARSKI OBRT " STOKA PROMET " Vlasnik MIROSLAV MARODOLAC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79634905547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OROVAC 146, SEVERIN 43274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22,88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22,88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MATIĆ PROMET društvo s ograničenom odgovornošću za trgovinu, ugostiteljstvo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23124459286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ĐURĐEVAČKA CESTA 112,BJELOVAR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8.238,00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8.238,00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MB GRADNJA društvo s ograničenom odgovornošću za građenje,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95716850163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MILKE TRNINE 14,BJELOVAR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565,40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565,40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MATO MEDIĆ,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06304919374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KRALJA TOMISLAVA 7,KUTINA 44320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95,75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163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MEGEC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26063514149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TOMAŠ 74,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1.050,38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1.050,38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MERETINE društvo s ograničenom odgovornošću za poljoprivrednu proizvodnju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83426209860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NASELJE ŠEĆERANA 59, ŽUPANJA 32270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2.539,52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2.539,52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MESSIS društvo s ograničenom odgovornošću za trgovinu, usluge i zastupanje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32087382809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FROUDEOVA  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5.431,25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5.431,25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99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MGN-Metalna galanterija Novak, društvo s ograničenom odgovornošću za proizvodnju metalne galanterije, trgovinu, uvoz-izvoz, marketing i zastupanje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97087294364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KUMIČIĆEVA 78,VARAŽDIN 42000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2.652,61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2.652,61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MIAGRA d.o.o. za vanjsku i unutarnju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47557446984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 POŽARINJE 18,ZAGREB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856,14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856,14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 MIHACI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96119109237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GALOVAC 195,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9,12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9,12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STEVO MIHAJLOVIĆ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61109209498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BULINAC 62, BULINAC 43273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4.570,74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4.570,74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DRAŽEN MIHOKOVIĆ,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46377470080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BOLČ 21,FARKAŠEVAC 10344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24.121,14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24.121,14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MIKAC trgovina i usluge,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32280411524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BLAJBURŠKIH ŽRTAVA 14,BJELOVAR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14.478,88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14.478,88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USLUŽNI OBRT MILETIĆ, Vlasnik ĐANI MILETIĆ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18147428215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LJUBLJANSKA CESTA 24,RIJEKA 51000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1.142,55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1.142,55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MINISTARSTVO POLJOPRIVREDE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76767369197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78,ZAGREB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3.610,00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70.033,59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70.033,59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MARIJAN MIŠKOVIĆ,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74321357002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MOSLAVAČKA 12,IVANIĆ-GRAD 10310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MLIKOTIĆ DAVOR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          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MIROSLAVA KRLEŽE 82,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165,00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MOSLAVINATRANSPORT, prijevozna zadruga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30311799326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DUBROVAČKA 2,KUTINA 44320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33.600,83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33.600,83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MOSLAVKA proizvodnja, trgovina i usluge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58967222855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MATICE HRVATSKE 6/1,BJELOVAR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2.896,25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2.896,25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MS KLJUČAROVCI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Sl38992663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KRIŽEVCI PRI LJUTOMERU 9424 KLJUČAROVCI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234.634,71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234.634,71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NEOPREN d.o.o. za trgovinu i turizam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29242162010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MARKA TEPEŠA 8,PREGRADA 49218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5.359,05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5.359,05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GRAFIČKI OBRT N-DESIGN, Vlasnik DRAGUTIN NOVAK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57907153613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EUGENA KVATERNIKA 6,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2.872,50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2.872,50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NOVOCOMMERCE INTERNATIONAL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68189057981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JABLANOVA 13,OSIJEK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3.427,86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3.427,86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182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DIMNJAČARSKI OBRT DIMKO, Vlasnik DRAGAN OKRUGIĆ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38365816454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M. KRLEŽE 91,BJELOVAR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540,00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OPĆINA NOVA RAČA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63151588084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S. RADIĆA  56,NOVA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96.166,42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91.291,42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OPĆINA ROVIŠĆE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02335455291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TRG </w:t>
            </w:r>
            <w:proofErr w:type="spellStart"/>
            <w:r>
              <w:rPr>
                <w:color w:val="000000"/>
                <w:sz w:val="12"/>
                <w:szCs w:val="12"/>
              </w:rPr>
              <w:t>HRV.BRANITELJA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2,ROVIŠĆE 43212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2.184,00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1.872,00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PA-VIN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59920925649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VEĆESLAVA HOLJEVCA 20,JASTREBARSKO 10450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20.523,57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20.523,57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PAJDO d.o.o. za usluge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88947026738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VUKOVARSKA 24,BJELOVAR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410,38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639,76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PAPIGA TRGOVINA d.o.o. za unutarnju i vanjsku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76807909398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ČREĆAN 10B,SVETI IVAN ZELINA 10380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274,00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274,00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PBZ CARD društvo s ograničenom odgovornošću za poslovanje kreditnim karticama, putnička agencija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28495895537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CESTA 44,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32.085,52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32.085,52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DARKO PEHNEC, Vlasnik 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99123451141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HUDOVLJANI 23, KOPRIVNICA 48000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11,48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11,48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PERFA - BIO d.o.o. za proizvodnju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77145316465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GOLUBOVAČKA  44, DONJA STUBICA 49240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29.069,16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29.069,16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PERFEX-PERADARSTVO d.o.o. za proizvodnju i uzgoj peradi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11571018928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GOLUBOVEČKA 44,DONJA STUBICA 49240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45.370,83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50.431,27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50.431,27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LIDIJA PERIĆ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34606856519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ŠET.KARDINALA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FRANJE ŠEPERA 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2.698,94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2.698,94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VLADIMIR PETREKOVIĆ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24640504475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PRGOMELJE 321,PRGOMELJE 43252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3.552,61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1.281,51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PINOVA društvo s ograničenom odgovornošću za poljoprivredu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19638479848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DR. IVANA NOVAKA 1, ČAKOVEC 40000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1.250,00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POLJOCENTAR trgovačko društvo za trgovinu i usluge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49929727453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OBRTNIČKA 12,KRIŽEVCI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907.940,95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1.038.133,07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1.038.133,07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POLJOPRIVREDNA ZADRUGA ČAKOVEC za poljoprivrednu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35206187543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DR. IVANA NOVAKA 1, ČAKOVEC 40000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0,01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POLJOPRIVREDNA ZADRUGA GAR-AGRO za poljoprivredu, trgovinu i proizvodnju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71282533021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VUKOVARSKA 6,GAREŠNICA 43280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24,40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PPK-BJELOVAR trgovina i usluge, d.d.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37828020359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ĐURĐEVAČKA C. 138,BJELOVAR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1.839,67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2.527,86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PRIMA TEHNIČAR d.o.o.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19504870273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I.N.JEMERŠIĆA  37 A,GRUBIŠNO POLJE 43290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15.452,50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15.452,50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200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PRIVREDNA BANKA ZAGREB -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02535697732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cesta 50,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147,20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147,20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PROJEKT društvo s ograničenom odgovornošću za projektiranje i građenje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37495232186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NASELJE KRALJA ZVONIMIRA 33,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6.200,00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6.200,00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PROVOLUS d.o.o. za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14097669316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ZAVRTNICA 17,ZAGREB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8.476,56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180.976,56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PRVI FAKTOR društvo s ograničenom odgovornošću za </w:t>
            </w:r>
            <w:proofErr w:type="spellStart"/>
            <w:r>
              <w:rPr>
                <w:color w:val="000000"/>
                <w:sz w:val="12"/>
                <w:szCs w:val="12"/>
              </w:rPr>
              <w:t>faktoring</w:t>
            </w:r>
            <w:proofErr w:type="spellEnd"/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63278028623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HEKTOROVIĆEVA 2/V,ZAGREB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8.274,78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10.728,95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RATKO PUCARIN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34719124229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OBROVNICA 76,OBROVNICA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277,04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277,04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PUREX d.o.o. proizvodnja i uzgoj peradi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31813200148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HRVACE 556,HRVACE 21233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34.829,00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34.829,00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RADINOST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79433617986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MILANA ŠUFFLAYA 10A,BJELOVAR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3.789,71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3.789,71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99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RAIFFEISEN TRGOVINA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SI80684858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INDUSTRIJSKA ULICA 8 LENART 2230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43.222,05 EUR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43.222,05 EUR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Osporava se tražbina u cijelosti zato što je ista dana 31.05.2016. Ugovorom o ustupu potraživanja ustupljena društvu UNSER LAGERHAUS WARENHANDELSGES.M.B.H., a ista je također prijavljena pod rednim brojem 246.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DOMAGOJ, obrt za poljoprivredno-gospodarsku djelatnost, Vlasnik DOMAGOJ RAKNIĆ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75670161110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GUDOVAC 58,GUDOVAC 43251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2.433,35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163,77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RATARSTVO društvo s ograničenom odgovornošću za poljoprivrednu proizvodnju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39141474711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M.HRVATSKE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4/1,BJELOVAR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16.224.786,90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19.515.908,69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REPUBLIKA HRVATSKA MINISTARSTVO FINANCIJA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18683136487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KATANČIĆEVA 5,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2.099.134,89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2.099.134,89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RIZMAN društvo s ograničenom odgovornošću za trgovinu, promet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14523427957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ANTUNA MIHANOVIĆA 48 A,VELIKI ZDENCI 43293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5.577,50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5.577,50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NIKOLA ROGOVIĆ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87549592584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GUDOVAC 367,GUDOVAC 43251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6.557,30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7.421,31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RWA RAIFFEISEN AGRO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42621503715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BUZINSKI PRILAZ  10,ZAGREB 10010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17.636,88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17.636,88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VLADO SABO,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50438085408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DONJA RAŠENICA 62, GRUBIŠNO POLJE 43290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94,82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94,82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VLADIMIR SABOLOVIĆ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44004699780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RADNIČKO NASELJE PRILAZ II./1,BJELOVAR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634,47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634,47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SANITACIJA OSIJEK dioničko društvo za dezinfekciju, dezinsekciju i </w:t>
            </w:r>
            <w:r>
              <w:rPr>
                <w:color w:val="000000"/>
                <w:sz w:val="12"/>
                <w:szCs w:val="12"/>
              </w:rPr>
              <w:lastRenderedPageBreak/>
              <w:t>deratizaciju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98661816049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JARAK 3, 31208 PETRIJEVCI,OSIJEK </w:t>
            </w:r>
            <w:r>
              <w:rPr>
                <w:color w:val="000000"/>
                <w:sz w:val="12"/>
                <w:szCs w:val="12"/>
              </w:rPr>
              <w:lastRenderedPageBreak/>
              <w:t>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13.962,50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13.962,50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217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SANO - suvremena hranidba životinja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58814210661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INDUSTRIJSKA CESTA BB,POPOVAČA 44317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19.418,13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19.418,13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99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SCHAUMANN AGRI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87757871090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KUNOVEC BREG, KOPRIVNIČKA 5-7,KOPRIVNICA 48000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5.338,14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5.338,14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SERAFIN d.o.o. za trgovinu i ugostiteljstvo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15469055176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MIRAMARSKA 15A,ZAGREB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536,59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536,59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SET proizvodnja, trgovina i usluge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35140755222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PAKRAČKA ULICA 3,BJELOVAR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1.221,67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1.221,67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SIMSI d.o.o. za trgovinu i usluge u poljoprivredi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62560871668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VRBANCI 1,DRAGANIĆI 47201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314,50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314,50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SIROVINA društvo s ograničenom odgovornošću za ekologiju i gospodarenje otpadom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30322785480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29. RUJNA 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1.445,00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1.570,00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SJEMENARNA RI, društvo sa ograničenom odgovornošću za trgovinu, proizvodnju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92985232137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ANTE PILEPIĆA 19,RIJEKA 51000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5.535,36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5.535,36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SJEMESERVIS AGRO d.o.o.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81763246191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BEDEM  LJUBAVI  33,SESVETE 10360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6.625,00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6.625,00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 SKENDER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28231864203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NOVA PLOŠČICA 131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119,58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119,58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 SLUKIĆ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75834798329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273,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0,11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MILAN SMILJANOVIĆ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18804811064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DOMŽALSKA 22, KOPRIVNICA 48000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ĐURO SMRČEK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95157918393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144,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MATIJA SMRČEK Vlasnik 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95667558018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144,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34,25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MARKO STARČEVIĆ,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85224139705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SASOVAC 30,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Syngenta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Agro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20226779781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SAMOBORSKA  147,ZAGREB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108.174,37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108.174,38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108.174,38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MATKO ŠČRBAČIĆ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89032907609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VELIKA TRNOVITICA 92, VELIKA TRNOVITICA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235,32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235,32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ILIJA ŠEŠIĆ,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09047444971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STAROPLAVNIČKI ODVOJAK 3, BJELOVAR,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ŽELJKO ŠEŠIĆ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43488314042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DR.M.ŠUFFLAYA 10 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1.574,21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1.574,21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235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SLAĐANA ŠKREBLIN, Vlasnik 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53317505272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RAJIĆ 29,RAJIĆ 43252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142,65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142,65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IVICA ŠKRIVANEK,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13036223100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OMLADINSKA 22,BEŠLINEC 10312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11.570,03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11.570,03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MARKO ŠOBAK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34390365357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STARA KAPELA 112,STARA KAPELA 10343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104,78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104,78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DALIBOR ŠPOLJAR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13750650206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BILOGORSKA ULICA 27, KAPELA 43203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43,50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BOŽIDAR ŠTEFANIĆ,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60373753364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MARTINAC 13,VELIKO TROJSTVO 43226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1.305,35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1.305,35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TEHNO-PARTNER društvo s ograničenom odgovornošću za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37366676729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CEHOVSKA    12,VARAŽDIN 42000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14.060,37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14.060,37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TOI </w:t>
            </w:r>
            <w:proofErr w:type="spellStart"/>
            <w:r>
              <w:rPr>
                <w:color w:val="000000"/>
                <w:sz w:val="12"/>
                <w:szCs w:val="12"/>
              </w:rPr>
              <w:t>TOI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d.o.o. sanitarni sistemi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73497369534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KVINTIČKA 16,ZAGREB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4.500,00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MATO TONKOVIĆ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12686391112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BEREK 41, BEREK 43232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33,09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33,09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TRAKTORSKI DIJELOVI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26569291682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FRANJEVAČKA 12A,BJELOVAR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6.938,37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7.132,62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7.132,62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TURIST  dioničko društvo za ugostiteljstvo i turističke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06061438402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VATROSLAVA LISINSKOG 2,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1.080,00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1.080,00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BARA TURKOVIĆ,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36908590111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VEĆESLAVEC 62, 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17.476,34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17.476,34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UNSER LAGERHAUS WARENHANDELSGES.M.B.H.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ATU25323307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SUDRING 240,KLAGENFURT 9020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44.097,5 EUR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333.659,08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UNSER LAGREHAUS WARENHANDELSGES.M.B.H.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ATU25323307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SUDRING 240,KLAGENFURT 9021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332.948,97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332.948,97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Dupliran vjerovnik - r.br.: 246 i 247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Vaba d.d. banka Varaždin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38182927268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ALEJA KRALJA ZVONIMIRA 1, 42000 VARAŽDIN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8.802,61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8.802,61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ĐURO VADLJEVIĆ,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93153578147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RUŠKOVAC 7, BEREK 43232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43,58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43,58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30335873024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KALEDOVČINA 2A,ZAGREB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5.062,50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5.062,50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VASILJEV d.o.o. za trgovinu na malo i veliko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81990781189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MILOŠA OBILIĆA  18,VERA 32225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4.216,36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4.216,36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ZLATKO VELIČAN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12768197908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LIPOVO BRDO 42, KAPELA 43203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4.485,00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4.485,00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ANKICA VELJAČIĆ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80222903209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ĆURLOVAC 93,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 VIDAK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92700036207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KLOKOČEVAC 172,PREDAVAC 43211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1.062,36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1.062,36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256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VIDIK društvo s ograničenom odgovornošću za trgovinu, zastupanje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63869637255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IVANA VITEZA TRNSKOG 7,BJELOVAR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1.305,60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1.356,53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1.356,53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MARICA VILENICA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76766362147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KOZAREVAC 59,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4.751,93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4.751,93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Građevinski obrt "VINCEK" </w:t>
            </w:r>
            <w:proofErr w:type="spellStart"/>
            <w:r>
              <w:rPr>
                <w:color w:val="000000"/>
                <w:sz w:val="12"/>
                <w:szCs w:val="12"/>
              </w:rPr>
              <w:t>vl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. Damir </w:t>
            </w:r>
            <w:proofErr w:type="spellStart"/>
            <w:r>
              <w:rPr>
                <w:color w:val="000000"/>
                <w:sz w:val="12"/>
                <w:szCs w:val="12"/>
              </w:rPr>
              <w:t>Vincek</w:t>
            </w:r>
            <w:proofErr w:type="spellEnd"/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12498472093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KRALJA TOMISLAVA 15,MOLVE 48327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57.272,62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57.272,62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VISOKO GOSPODARSKO UČILIŠTE U KRIŽEVCIMA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75480885018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MILISLAVA DEMERCA 1,KRIŽEVCI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3.120,00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3.120,00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3.120,00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DANIJEL VIŠNJIĆ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87766157329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CAREVDAR 87,KRIŽEVCI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6.158,41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6.158,41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GORAN VLAŠIĆ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89244218069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JAKOVA ZADRANINA 8,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VOĆNJAK društvo s ograničenom odgovornošću za proizvodnju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52871551229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MATICE HRVATSKE 4/1.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14.497.653,51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11.461.514,69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82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VODNE USLUGE društvo s ograničenom odgovornošću za proizvodnju, distribuciju i prodaju vode, te odvodnju i pročišćavanje otpadnih voda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43307218011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FERDE LIVADIĆA 14/A,BJELOVAR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820,55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909,79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VRTINVEST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22535621645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MATICE HRVATSKE 4/1.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15.755.331,40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15.784.080,72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TOKARSKO STROJOBRAVARSKA RADIONA, Vlasnik ANTUN VUJNOVIĆ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84108438681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RUĐERA BOŠKOVIĆA 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AUTOMEHANIČARSKI I AUTOPRIJEVOZNIČKI OBRT "VUKOVIĆ", Vlasnik NEBOJŠA VUKOVIĆ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06129736660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PRGOMELJE 69,PRGOMELJE 43252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2.400,00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2.400,00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WÜRTH-HRVATSKA d.o.o. za trgovinu, usluge i zastupanje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52641439848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FRANJE LUČIĆA 23/III,ZAGREB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8.741,00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9.302,86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9.302,86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ZADRUŽNA ŠTAMPA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52035912612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Maksimirska 132,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764,78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764,78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ZAGREBINSPEKT d.o.o. za kontrolu i inženjering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82752153530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DRAŠKOVIĆEVA 29,ZAGREB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LIBUŠKA ZALABAK,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36850838408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GORNJA RAŠENICA 19,GRUBIŠNO POLJE 43290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54,00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ZAŠTITA-ATEST društvo s ograničenom odgovornošću za stručne poslove zaštite na radu, zaštite okoliša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72702911449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CHICAGA 25,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2.477,50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2.477,50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ZAVOD ZA UNAPREĐIVANJE SIGURNOSTI d.d.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83442273157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LAVA MIRSKOG 3/III,OSIJEK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5.056,25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5.056,25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ANTUN ŽABJAČAN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95479732618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SASOVAC 5,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7.366,40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7.366,40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274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MIRKO ŽABJAČAN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46563191680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SASOVAC  12,NOVA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11.675,03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11.359,89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11.359,89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ADOLF ŽAGER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29508030715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BULINAC 65,BULINAC 43273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444,26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444,26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33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ŽIVA KAVA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56977970104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KUŠLANOVA 2, 10000 ZAGREB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1.033,03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1.033,03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JELKA ŽIVKOVIĆ,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26650440941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MARTINAC 48,VELIKO TROJSTVO 43226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5.472,22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5.472,22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TRGOVINA NA VELIKO I MALO "PICOBELA" Vlasnik JOSIP ŽUPANAC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29680554478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BREZARIĆ 28, KRAŠIĆ 10454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7,75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Hrvatske vode, pravna osoba za upravljanje vodama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28921383001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220,ZAGREB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85.820,39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85.820,39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912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AGROKOR koncern za upravljanje društvima, proizvodnju i trgovinu poljoprivrednim proizvodima,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05937759187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DRAŽENA PETROVIĆA 3,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274.236,34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274.236,34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Osporavamo u cijelosti. Tražbina knjigovodstveno ne postoji. Prijava tražbine primljena nakon zakonski propisanog roka.  </w:t>
            </w:r>
          </w:p>
        </w:tc>
      </w:tr>
      <w:tr w:rsidTr="00066408" w:rsidR="00066408">
        <w:trPr>
          <w:trHeight w:val="66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JAVNA VATROGASNA POSTROJBA GRADA BJELOVARA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79991880130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OTONA KUČERE 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71,56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Javni bilježnik - Mirko </w:t>
            </w:r>
            <w:proofErr w:type="spellStart"/>
            <w:r>
              <w:rPr>
                <w:color w:val="000000"/>
                <w:sz w:val="12"/>
                <w:szCs w:val="12"/>
              </w:rPr>
              <w:t>Čižmek</w:t>
            </w:r>
            <w:proofErr w:type="spellEnd"/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02584871976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LIJEPE NAŠE 22,KLANJEC 49290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1.701,69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SEDLIĆ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31937776003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BEREK 171,BEREK 43232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211.673,63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NAPLATA BERO j.d.o.o. za naplatu potraživanja 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92111865036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BRAĆE RADIĆ 1,HRAŠĆICA 42000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6.000,00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6.000,00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FF0000"/>
                <w:sz w:val="12"/>
                <w:szCs w:val="12"/>
              </w:rPr>
            </w:pPr>
            <w:r>
              <w:rPr>
                <w:color w:val="FF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DIRECTUS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35573612931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JOSIPA BAŠIĆA 67,SLAVONSKI BROD 35000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11.542,50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7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165"/>
        </w:trPr>
        <w:tc>
          <w:tcPr>
            <w:tcW w:type="pct" w:w="287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09"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63"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81"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12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12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10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92"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</w:tr>
      <w:tr w:rsidTr="00066408" w:rsidR="00066408">
        <w:trPr>
          <w:trHeight w:val="165"/>
        </w:trPr>
        <w:tc>
          <w:tcPr>
            <w:tcW w:type="pct" w:w="287"/>
            <w:noWrap/>
            <w:vAlign w:val="center"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09"/>
            <w:vAlign w:val="center"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63"/>
            <w:vAlign w:val="center"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81"/>
            <w:vAlign w:val="center"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12"/>
            <w:noWrap/>
            <w:vAlign w:val="center"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12"/>
            <w:noWrap/>
            <w:vAlign w:val="center"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10"/>
            <w:noWrap/>
            <w:vAlign w:val="center"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34"/>
            <w:noWrap/>
            <w:vAlign w:val="center"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92"/>
            <w:vAlign w:val="center"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</w:p>
        </w:tc>
      </w:tr>
      <w:tr w:rsidTr="00066408" w:rsidR="00066408">
        <w:trPr>
          <w:trHeight w:val="195"/>
        </w:trPr>
        <w:tc>
          <w:tcPr>
            <w:tcW w:type="pct" w:w="896"/>
            <w:gridSpan w:val="2"/>
            <w:tcBorders>
              <w:top w:space="0" w:sz="4" w:color="808080" w:val="single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RAZLUČNI VJEROVNICI</w:t>
            </w: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63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81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990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AGROFRUCTUS 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07350499058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INDUSTRIJSKA ZONA JANJEVCI 6,DONJI MIHOLJAC 31540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3.856.836,63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3.880.508,51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3.880.508,51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ERSTE&amp;STEIERMÄRKISCHE BANKA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23057039320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JADRANSKI TRG 3A, 51000 RIJEKA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13.360.485,77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Hrvatska banka za obnovu i razvitak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26702280390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HORVATOVA 82,ZAGREB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6.280.000,00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4.408.548,52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4.408.548,52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7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165"/>
        </w:trPr>
        <w:tc>
          <w:tcPr>
            <w:tcW w:type="pct" w:w="287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09"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63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81"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12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12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10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92"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</w:tr>
      <w:tr w:rsidTr="00066408" w:rsidR="00066408">
        <w:trPr>
          <w:trHeight w:val="165"/>
        </w:trPr>
        <w:tc>
          <w:tcPr>
            <w:tcW w:type="pct" w:w="287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09"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63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81"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12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12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10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92"/>
            <w:vAlign w:val="center"/>
            <w:hideMark/>
          </w:tcPr>
          <w:p w:rsidRDefault="00066408" w:rsidR="00066408">
            <w:pPr>
              <w:rPr>
                <w:sz w:val="20"/>
              </w:rPr>
            </w:pPr>
          </w:p>
        </w:tc>
      </w:tr>
      <w:tr w:rsidTr="00066408" w:rsidR="00066408">
        <w:trPr>
          <w:trHeight w:val="195"/>
        </w:trPr>
        <w:tc>
          <w:tcPr>
            <w:tcW w:type="pct" w:w="896"/>
            <w:gridSpan w:val="2"/>
            <w:tcBorders>
              <w:top w:space="0" w:sz="4" w:color="808080" w:val="single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IZLUČNI VJEROVNICI</w:t>
            </w:r>
          </w:p>
        </w:tc>
        <w:tc>
          <w:tcPr>
            <w:tcW w:type="pct" w:w="563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81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49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VB LEASING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55525619967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HORVATOVA 82,ZAGREB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749.643,18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681.130,37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066408" w:rsidR="00066408">
        <w:trPr>
          <w:trHeight w:val="75"/>
        </w:trPr>
        <w:tc>
          <w:tcPr>
            <w:tcW w:type="pct" w:w="287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066408" w:rsidR="00066408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</w:tbl>
    <w:p w:rsidRDefault="00066408" w:rsidP="00066408" w:rsidR="00066408">
      <w:pPr>
        <w:rPr>
          <w:sz w:val="20"/>
          <w:szCs w:val="20"/>
        </w:rPr>
      </w:pPr>
    </w:p>
    <w:p w:rsidRDefault="00066408" w:rsidP="00066408" w:rsidR="00066408">
      <w:pPr>
        <w:jc w:val="center"/>
        <w:rPr>
          <w:rFonts w:hAnsi="Arial" w:ascii="Arial"/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4"/>
        <w:gridCol w:w="1997"/>
        <w:gridCol w:w="1124"/>
        <w:gridCol w:w="1289"/>
        <w:gridCol w:w="1261"/>
        <w:gridCol w:w="992"/>
        <w:gridCol w:w="2092"/>
      </w:tblGrid>
      <w:tr w:rsidTr="00066408" w:rsidR="00066408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1075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05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94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1126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</w:tr>
      <w:tr w:rsidTr="00066408" w:rsidR="00066408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1075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05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94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1126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</w:tr>
      <w:tr w:rsidTr="00066408" w:rsidR="00066408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1075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05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94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  <w:tc>
          <w:tcPr>
            <w:tcW w:type="pct" w:w="1126"/>
            <w:vAlign w:val="bottom"/>
            <w:hideMark/>
          </w:tcPr>
          <w:p w:rsidRDefault="00066408" w:rsidR="00066408">
            <w:pPr>
              <w:rPr>
                <w:sz w:val="20"/>
              </w:rPr>
            </w:pPr>
          </w:p>
        </w:tc>
      </w:tr>
    </w:tbl>
    <w:p w:rsidRDefault="00066408" w:rsidP="00066408" w:rsidR="00066408">
      <w:pPr>
        <w:rPr>
          <w:sz w:val="20"/>
          <w:szCs w:val="20"/>
        </w:rPr>
      </w:pP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Upućuju</w:t>
      </w:r>
      <w:proofErr w:type="spellEnd"/>
      <w:r>
        <w:rPr>
          <w:rFonts w:hAnsi="Arial" w:ascii="Arial"/>
        </w:rPr>
        <w:t xml:space="preserve"> se slijedeći vjerovnici i to:</w:t>
      </w:r>
    </w:p>
    <w:p w:rsidRDefault="00066408" w:rsidP="00066408" w:rsidR="00066408">
      <w:pPr>
        <w:jc w:val="both"/>
        <w:rPr>
          <w:rFonts w:hAnsi="Arial" w:ascii="Arial"/>
        </w:rPr>
      </w:pP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-ZORAN ANDOV, </w:t>
      </w:r>
      <w:proofErr w:type="spellStart"/>
      <w:r>
        <w:rPr>
          <w:rFonts w:hAnsi="Arial" w:ascii="Arial"/>
        </w:rPr>
        <w:t>Patkovac</w:t>
      </w:r>
      <w:proofErr w:type="spellEnd"/>
      <w:r>
        <w:rPr>
          <w:rFonts w:hAnsi="Arial" w:ascii="Arial"/>
        </w:rPr>
        <w:t xml:space="preserve"> 13,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-ANDRO d.o.o. Radnička 11, </w:t>
      </w:r>
      <w:proofErr w:type="spellStart"/>
      <w:r>
        <w:rPr>
          <w:rFonts w:hAnsi="Arial" w:ascii="Arial"/>
        </w:rPr>
        <w:t>Bistrinci</w:t>
      </w:r>
      <w:proofErr w:type="spellEnd"/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-ROMANA BELEG iz Nove Ploščice 111,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-JOSIP BENIĆ iz Donje </w:t>
      </w:r>
      <w:proofErr w:type="spellStart"/>
      <w:r>
        <w:rPr>
          <w:rFonts w:hAnsi="Arial" w:ascii="Arial"/>
        </w:rPr>
        <w:t>Kovačice</w:t>
      </w:r>
      <w:proofErr w:type="spellEnd"/>
      <w:r>
        <w:rPr>
          <w:rFonts w:hAnsi="Arial" w:ascii="Arial"/>
        </w:rPr>
        <w:t xml:space="preserve"> 128,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-VLADIMIR BRDARIĆ iz Ive Marinkovića 53, </w:t>
      </w:r>
      <w:proofErr w:type="spellStart"/>
      <w:r>
        <w:rPr>
          <w:rFonts w:hAnsi="Arial" w:ascii="Arial"/>
        </w:rPr>
        <w:t>Špišić</w:t>
      </w:r>
      <w:proofErr w:type="spellEnd"/>
      <w:r>
        <w:rPr>
          <w:rFonts w:hAnsi="Arial" w:ascii="Arial"/>
        </w:rPr>
        <w:t xml:space="preserve"> Bukovica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-ĐURĐICA BRKIĆ iz Gornjeg Križa 8, Zrinski Topolovac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-MILAN BRLEČIĆ iz Zrinskog Topolovca 231,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-IVAN BUDINSKI iz </w:t>
      </w:r>
      <w:proofErr w:type="spellStart"/>
      <w:r>
        <w:rPr>
          <w:rFonts w:hAnsi="Arial" w:ascii="Arial"/>
        </w:rPr>
        <w:t>Bolča</w:t>
      </w:r>
      <w:proofErr w:type="spellEnd"/>
      <w:r>
        <w:rPr>
          <w:rFonts w:hAnsi="Arial" w:ascii="Arial"/>
        </w:rPr>
        <w:t xml:space="preserve"> 187,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-TOMISLAV BUKAL iz </w:t>
      </w:r>
      <w:proofErr w:type="spellStart"/>
      <w:r>
        <w:rPr>
          <w:rFonts w:hAnsi="Arial" w:ascii="Arial"/>
        </w:rPr>
        <w:t>Prašćevca</w:t>
      </w:r>
      <w:proofErr w:type="spellEnd"/>
      <w:r>
        <w:rPr>
          <w:rFonts w:hAnsi="Arial" w:ascii="Arial"/>
        </w:rPr>
        <w:t xml:space="preserve"> 60,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-IGOR DLAKA iz Bjelovara, Matije Gupca 41,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-IVAN ĐURIČIĆ iz Malog Bjelovara 16, Nova </w:t>
      </w:r>
      <w:proofErr w:type="spellStart"/>
      <w:r>
        <w:rPr>
          <w:rFonts w:hAnsi="Arial" w:ascii="Arial"/>
        </w:rPr>
        <w:t>Rača</w:t>
      </w:r>
      <w:proofErr w:type="spellEnd"/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-ELEKTROMETAL d.d. iz Bjelovara, Ferde Rusana 21,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-IVO FORIJAN iz Gornje </w:t>
      </w:r>
      <w:proofErr w:type="spellStart"/>
      <w:r>
        <w:rPr>
          <w:rFonts w:hAnsi="Arial" w:ascii="Arial"/>
        </w:rPr>
        <w:t>Petričke</w:t>
      </w:r>
      <w:proofErr w:type="spellEnd"/>
      <w:r>
        <w:rPr>
          <w:rFonts w:hAnsi="Arial" w:ascii="Arial"/>
        </w:rPr>
        <w:t xml:space="preserve"> 36,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-DALIBOR FRANTAL iz Bjelovara, Trg B.J.Jelačića 9,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-DRAŽEN FRČKO iz </w:t>
      </w:r>
      <w:proofErr w:type="spellStart"/>
      <w:r>
        <w:rPr>
          <w:rFonts w:hAnsi="Arial" w:ascii="Arial"/>
        </w:rPr>
        <w:t>Međurače</w:t>
      </w:r>
      <w:proofErr w:type="spellEnd"/>
      <w:r>
        <w:rPr>
          <w:rFonts w:hAnsi="Arial" w:ascii="Arial"/>
        </w:rPr>
        <w:t xml:space="preserve"> 112,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-MATO GELO iz Rajića 136,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-STJEPAN GRAHEK iz Zrinskog Topolovca 182,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-ZLATKO GREGURIĆ iz Bjelovara, </w:t>
      </w:r>
      <w:proofErr w:type="spellStart"/>
      <w:r>
        <w:rPr>
          <w:rFonts w:hAnsi="Arial" w:ascii="Arial"/>
        </w:rPr>
        <w:t>Sv.Antuna</w:t>
      </w:r>
      <w:proofErr w:type="spellEnd"/>
      <w:r>
        <w:rPr>
          <w:rFonts w:hAnsi="Arial" w:ascii="Arial"/>
        </w:rPr>
        <w:t xml:space="preserve"> 7,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-MIROSLAV GRUBIĆ iz Duge Rijeke 15, </w:t>
      </w:r>
      <w:proofErr w:type="spellStart"/>
      <w:r>
        <w:rPr>
          <w:rFonts w:hAnsi="Arial" w:ascii="Arial"/>
        </w:rPr>
        <w:t>Rasinja</w:t>
      </w:r>
      <w:proofErr w:type="spellEnd"/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-DARKO HANŽEVAČKI iz </w:t>
      </w:r>
      <w:proofErr w:type="spellStart"/>
      <w:r>
        <w:rPr>
          <w:rFonts w:hAnsi="Arial" w:ascii="Arial"/>
        </w:rPr>
        <w:t>Nevinca</w:t>
      </w:r>
      <w:proofErr w:type="spellEnd"/>
      <w:r>
        <w:rPr>
          <w:rFonts w:hAnsi="Arial" w:ascii="Arial"/>
        </w:rPr>
        <w:t xml:space="preserve"> 19,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-MIROSLAV HLUBOCKI iz Bjelovara, </w:t>
      </w:r>
      <w:proofErr w:type="spellStart"/>
      <w:r>
        <w:rPr>
          <w:rFonts w:hAnsi="Arial" w:ascii="Arial"/>
        </w:rPr>
        <w:t>Ždralovska</w:t>
      </w:r>
      <w:proofErr w:type="spellEnd"/>
      <w:r>
        <w:rPr>
          <w:rFonts w:hAnsi="Arial" w:ascii="Arial"/>
        </w:rPr>
        <w:t xml:space="preserve"> 56,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-HRAST d.o.o. iz Zrinskog Topolovca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-INA d.d. iz Zagreba, Avenija </w:t>
      </w:r>
      <w:proofErr w:type="spellStart"/>
      <w:r>
        <w:rPr>
          <w:rFonts w:hAnsi="Arial" w:ascii="Arial"/>
        </w:rPr>
        <w:t>V.Holjevca</w:t>
      </w:r>
      <w:proofErr w:type="spellEnd"/>
      <w:r>
        <w:rPr>
          <w:rFonts w:hAnsi="Arial" w:ascii="Arial"/>
        </w:rPr>
        <w:t xml:space="preserve"> 10,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-STJEPAN JAKOPOVIĆ iz </w:t>
      </w:r>
      <w:proofErr w:type="spellStart"/>
      <w:r>
        <w:rPr>
          <w:rFonts w:hAnsi="Arial" w:ascii="Arial"/>
        </w:rPr>
        <w:t>Bojnikovca</w:t>
      </w:r>
      <w:proofErr w:type="spellEnd"/>
      <w:r>
        <w:rPr>
          <w:rFonts w:hAnsi="Arial" w:ascii="Arial"/>
        </w:rPr>
        <w:t xml:space="preserve"> 60, Križevci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-NIKOLA JERGOVIĆ iz Utiskana 43/a, </w:t>
      </w:r>
      <w:proofErr w:type="spellStart"/>
      <w:r>
        <w:rPr>
          <w:rFonts w:hAnsi="Arial" w:ascii="Arial"/>
        </w:rPr>
        <w:t>Ivanska</w:t>
      </w:r>
      <w:proofErr w:type="spellEnd"/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-FRANJO JUKIĆ iz </w:t>
      </w:r>
      <w:proofErr w:type="spellStart"/>
      <w:r>
        <w:rPr>
          <w:rFonts w:hAnsi="Arial" w:ascii="Arial"/>
        </w:rPr>
        <w:t>Bedenika</w:t>
      </w:r>
      <w:proofErr w:type="spellEnd"/>
      <w:r>
        <w:rPr>
          <w:rFonts w:hAnsi="Arial" w:ascii="Arial"/>
        </w:rPr>
        <w:t xml:space="preserve"> 182,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-JURAJ KOLAREK iz </w:t>
      </w:r>
      <w:proofErr w:type="spellStart"/>
      <w:r>
        <w:rPr>
          <w:rFonts w:hAnsi="Arial" w:ascii="Arial"/>
        </w:rPr>
        <w:t>Gudovca</w:t>
      </w:r>
      <w:proofErr w:type="spellEnd"/>
      <w:r>
        <w:rPr>
          <w:rFonts w:hAnsi="Arial" w:ascii="Arial"/>
        </w:rPr>
        <w:t xml:space="preserve"> 303,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-KOMUNALAC ROVIŠĆE</w:t>
      </w:r>
      <w:r>
        <w:rPr>
          <w:rFonts w:hAnsi="Arial" w:ascii="Arial"/>
        </w:rPr>
        <w:tab/>
        <w:t xml:space="preserve">d.o.o. iz </w:t>
      </w:r>
      <w:proofErr w:type="spellStart"/>
      <w:r>
        <w:rPr>
          <w:rFonts w:hAnsi="Arial" w:ascii="Arial"/>
        </w:rPr>
        <w:t>Rovišća</w:t>
      </w:r>
      <w:proofErr w:type="spellEnd"/>
      <w:r>
        <w:rPr>
          <w:rFonts w:hAnsi="Arial" w:ascii="Arial"/>
        </w:rPr>
        <w:t>, Trg hrvatskih branitelja 2,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-ZORAN KOSANOVIĆ iz </w:t>
      </w:r>
      <w:proofErr w:type="spellStart"/>
      <w:r>
        <w:rPr>
          <w:rFonts w:hAnsi="Arial" w:ascii="Arial"/>
        </w:rPr>
        <w:t>Galovca</w:t>
      </w:r>
      <w:proofErr w:type="spellEnd"/>
      <w:r>
        <w:rPr>
          <w:rFonts w:hAnsi="Arial" w:ascii="Arial"/>
        </w:rPr>
        <w:t xml:space="preserve"> 197,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-DRAŽEN KOŠĆAK / ALSKIKO iz Matije Gupca 14/a, Bjelovar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-SINIŠA KOVAČEVIĆ iz Ladislava </w:t>
      </w:r>
      <w:proofErr w:type="spellStart"/>
      <w:r>
        <w:rPr>
          <w:rFonts w:hAnsi="Arial" w:ascii="Arial"/>
        </w:rPr>
        <w:t>Sokolovačkog</w:t>
      </w:r>
      <w:proofErr w:type="spellEnd"/>
      <w:r>
        <w:rPr>
          <w:rFonts w:hAnsi="Arial" w:ascii="Arial"/>
        </w:rPr>
        <w:t xml:space="preserve"> 92,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-DAMIR KRAMARIĆ iz </w:t>
      </w:r>
      <w:proofErr w:type="spellStart"/>
      <w:r>
        <w:rPr>
          <w:rFonts w:hAnsi="Arial" w:ascii="Arial"/>
        </w:rPr>
        <w:t>Međurače</w:t>
      </w:r>
      <w:proofErr w:type="spellEnd"/>
      <w:r>
        <w:rPr>
          <w:rFonts w:hAnsi="Arial" w:ascii="Arial"/>
        </w:rPr>
        <w:t xml:space="preserve"> 228,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-IVAN LEPOGLAVEC iz Malog Trojstva 39,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-DARKO MALVIĆ iz </w:t>
      </w:r>
      <w:proofErr w:type="spellStart"/>
      <w:r>
        <w:rPr>
          <w:rFonts w:hAnsi="Arial" w:ascii="Arial"/>
        </w:rPr>
        <w:t>Kokinca</w:t>
      </w:r>
      <w:proofErr w:type="spellEnd"/>
      <w:r>
        <w:rPr>
          <w:rFonts w:hAnsi="Arial" w:ascii="Arial"/>
        </w:rPr>
        <w:t xml:space="preserve"> 82,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-MIROSLAV MARODOLAC iz </w:t>
      </w:r>
      <w:proofErr w:type="spellStart"/>
      <w:r>
        <w:rPr>
          <w:rFonts w:hAnsi="Arial" w:ascii="Arial"/>
        </w:rPr>
        <w:t>Orovca</w:t>
      </w:r>
      <w:proofErr w:type="spellEnd"/>
      <w:r>
        <w:rPr>
          <w:rFonts w:hAnsi="Arial" w:ascii="Arial"/>
        </w:rPr>
        <w:t xml:space="preserve"> 146,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-JOSIP MEGEC iz </w:t>
      </w:r>
      <w:proofErr w:type="spellStart"/>
      <w:r>
        <w:rPr>
          <w:rFonts w:hAnsi="Arial" w:ascii="Arial"/>
        </w:rPr>
        <w:t>Tomaša</w:t>
      </w:r>
      <w:proofErr w:type="spellEnd"/>
      <w:r>
        <w:rPr>
          <w:rFonts w:hAnsi="Arial" w:ascii="Arial"/>
        </w:rPr>
        <w:t xml:space="preserve"> 74,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-MERETINE d.o.o. iz Naselja Šećerana 59, Županja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-STJEPAN MIHACI iz </w:t>
      </w:r>
      <w:proofErr w:type="spellStart"/>
      <w:r>
        <w:rPr>
          <w:rFonts w:hAnsi="Arial" w:ascii="Arial"/>
        </w:rPr>
        <w:t>Galovca</w:t>
      </w:r>
      <w:proofErr w:type="spellEnd"/>
      <w:r>
        <w:rPr>
          <w:rFonts w:hAnsi="Arial" w:ascii="Arial"/>
        </w:rPr>
        <w:t xml:space="preserve"> 195,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-STEVO MIHAJLOVIĆ iz </w:t>
      </w:r>
      <w:proofErr w:type="spellStart"/>
      <w:r>
        <w:rPr>
          <w:rFonts w:hAnsi="Arial" w:ascii="Arial"/>
        </w:rPr>
        <w:t>Bulinca</w:t>
      </w:r>
      <w:proofErr w:type="spellEnd"/>
      <w:r>
        <w:rPr>
          <w:rFonts w:hAnsi="Arial" w:ascii="Arial"/>
        </w:rPr>
        <w:t xml:space="preserve"> 62,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-MLIKOTIĆ DAVOR iz Miroslava Krleže 82, Bjelovar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-MS KLJUČAROVCI d.o.o. iz Križevaca pri </w:t>
      </w:r>
      <w:proofErr w:type="spellStart"/>
      <w:r>
        <w:rPr>
          <w:rFonts w:hAnsi="Arial" w:ascii="Arial"/>
        </w:rPr>
        <w:t>Ljutomeru</w:t>
      </w:r>
      <w:proofErr w:type="spellEnd"/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-DARKO PEHNEC iz </w:t>
      </w:r>
      <w:proofErr w:type="spellStart"/>
      <w:r>
        <w:rPr>
          <w:rFonts w:hAnsi="Arial" w:ascii="Arial"/>
        </w:rPr>
        <w:t>Hudovljana</w:t>
      </w:r>
      <w:proofErr w:type="spellEnd"/>
      <w:r>
        <w:rPr>
          <w:rFonts w:hAnsi="Arial" w:ascii="Arial"/>
        </w:rPr>
        <w:t xml:space="preserve"> 23,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-LIDIJA PERIĆ iz </w:t>
      </w:r>
      <w:proofErr w:type="spellStart"/>
      <w:r>
        <w:rPr>
          <w:rFonts w:hAnsi="Arial" w:ascii="Arial"/>
        </w:rPr>
        <w:t>Šet.kardinala</w:t>
      </w:r>
      <w:proofErr w:type="spellEnd"/>
      <w:r>
        <w:rPr>
          <w:rFonts w:hAnsi="Arial" w:ascii="Arial"/>
        </w:rPr>
        <w:t xml:space="preserve"> Franje </w:t>
      </w:r>
      <w:proofErr w:type="spellStart"/>
      <w:r>
        <w:rPr>
          <w:rFonts w:hAnsi="Arial" w:ascii="Arial"/>
        </w:rPr>
        <w:t>Šepera</w:t>
      </w:r>
      <w:proofErr w:type="spellEnd"/>
      <w:r>
        <w:rPr>
          <w:rFonts w:hAnsi="Arial" w:ascii="Arial"/>
        </w:rPr>
        <w:t xml:space="preserve"> 2, 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-PZ ČAKOVEC iz Čakovca, Doktora Ivana Novaka 1,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-PRIVREDNA BANKA ZAGREB d.d. iz Zagreba, Radnička cesta 50,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-RAIFFEISEN TRGOVINA d.o.o. iz Industrijske ulice 8, </w:t>
      </w:r>
      <w:proofErr w:type="spellStart"/>
      <w:r>
        <w:rPr>
          <w:rFonts w:hAnsi="Arial" w:ascii="Arial"/>
        </w:rPr>
        <w:t>Lenart</w:t>
      </w:r>
      <w:proofErr w:type="spellEnd"/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-VLADO SABO iz Donje </w:t>
      </w:r>
      <w:proofErr w:type="spellStart"/>
      <w:r>
        <w:rPr>
          <w:rFonts w:hAnsi="Arial" w:ascii="Arial"/>
        </w:rPr>
        <w:t>Rašenice</w:t>
      </w:r>
      <w:proofErr w:type="spellEnd"/>
      <w:r>
        <w:rPr>
          <w:rFonts w:hAnsi="Arial" w:ascii="Arial"/>
        </w:rPr>
        <w:t xml:space="preserve"> 62, 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-IVAN SKENDER iz Nove Ploščice 131,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-STJEPAN SLUKIĆ iz Zrinskog Topolovca 273,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-MILAN SMILJANOVIĆ iz </w:t>
      </w:r>
      <w:proofErr w:type="spellStart"/>
      <w:r>
        <w:rPr>
          <w:rFonts w:hAnsi="Arial" w:ascii="Arial"/>
        </w:rPr>
        <w:t>Domžalske</w:t>
      </w:r>
      <w:proofErr w:type="spellEnd"/>
      <w:r>
        <w:rPr>
          <w:rFonts w:hAnsi="Arial" w:ascii="Arial"/>
        </w:rPr>
        <w:t xml:space="preserve"> 22, Koprivnica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-ĐURO SMRČEK iz Zrinskog Topolovca 144,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-MATIJA SMRČEK iz Zrinskog Topolovca 144,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-MARKO STARČEVIĆ iz </w:t>
      </w:r>
      <w:proofErr w:type="spellStart"/>
      <w:r>
        <w:rPr>
          <w:rFonts w:hAnsi="Arial" w:ascii="Arial"/>
        </w:rPr>
        <w:t>Sasovca</w:t>
      </w:r>
      <w:proofErr w:type="spellEnd"/>
      <w:r>
        <w:rPr>
          <w:rFonts w:hAnsi="Arial" w:ascii="Arial"/>
        </w:rPr>
        <w:t xml:space="preserve"> 30,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-ILIJA ŠEŠIĆ iz Bjelovara, </w:t>
      </w:r>
      <w:proofErr w:type="spellStart"/>
      <w:r>
        <w:rPr>
          <w:rFonts w:hAnsi="Arial" w:ascii="Arial"/>
        </w:rPr>
        <w:t>Staroplavnički</w:t>
      </w:r>
      <w:proofErr w:type="spellEnd"/>
      <w:r>
        <w:rPr>
          <w:rFonts w:hAnsi="Arial" w:ascii="Arial"/>
        </w:rPr>
        <w:t xml:space="preserve"> odvojak 3,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-DALIBOR ŠPOLJAR iz Bilogorska ulica 27, Kapela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-MATO TONKOVIĆ iz </w:t>
      </w:r>
      <w:proofErr w:type="spellStart"/>
      <w:r>
        <w:rPr>
          <w:rFonts w:hAnsi="Arial" w:ascii="Arial"/>
        </w:rPr>
        <w:t>Bereka</w:t>
      </w:r>
      <w:proofErr w:type="spellEnd"/>
      <w:r>
        <w:rPr>
          <w:rFonts w:hAnsi="Arial" w:ascii="Arial"/>
        </w:rPr>
        <w:t xml:space="preserve"> 41,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-BARA TURKOVIĆ iz </w:t>
      </w:r>
      <w:proofErr w:type="spellStart"/>
      <w:r>
        <w:rPr>
          <w:rFonts w:hAnsi="Arial" w:ascii="Arial"/>
        </w:rPr>
        <w:t>Većeslavec</w:t>
      </w:r>
      <w:proofErr w:type="spellEnd"/>
      <w:r>
        <w:rPr>
          <w:rFonts w:hAnsi="Arial" w:ascii="Arial"/>
        </w:rPr>
        <w:t xml:space="preserve"> 62,Križevci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-UNSER LAGREHAUS WARENHANDELSGES. M.B.H. iz </w:t>
      </w:r>
      <w:proofErr w:type="spellStart"/>
      <w:r>
        <w:rPr>
          <w:rFonts w:hAnsi="Arial" w:ascii="Arial"/>
        </w:rPr>
        <w:t>Sudring</w:t>
      </w:r>
      <w:proofErr w:type="spellEnd"/>
      <w:r>
        <w:rPr>
          <w:rFonts w:hAnsi="Arial" w:ascii="Arial"/>
        </w:rPr>
        <w:t xml:space="preserve"> 240,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-VABA  d.d. banka Varaždin iz Varaždina, Aleja kralja Zvonimira 1,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-ĐURO VADLJEVIĆ iz </w:t>
      </w:r>
      <w:proofErr w:type="spellStart"/>
      <w:r>
        <w:rPr>
          <w:rFonts w:hAnsi="Arial" w:ascii="Arial"/>
        </w:rPr>
        <w:t>Ruškovca</w:t>
      </w:r>
      <w:proofErr w:type="spellEnd"/>
      <w:r>
        <w:rPr>
          <w:rFonts w:hAnsi="Arial" w:ascii="Arial"/>
        </w:rPr>
        <w:t xml:space="preserve"> 7,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-ZLATKO VELIČAN iz Lipovog Brda 42,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-ANKICA VELJAČIĆ iz </w:t>
      </w:r>
      <w:proofErr w:type="spellStart"/>
      <w:r>
        <w:rPr>
          <w:rFonts w:hAnsi="Arial" w:ascii="Arial"/>
        </w:rPr>
        <w:t>Ćurlovca</w:t>
      </w:r>
      <w:proofErr w:type="spellEnd"/>
      <w:r>
        <w:rPr>
          <w:rFonts w:hAnsi="Arial" w:ascii="Arial"/>
        </w:rPr>
        <w:t xml:space="preserve"> 93,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-MARICA VILENICA iz </w:t>
      </w:r>
      <w:proofErr w:type="spellStart"/>
      <w:r>
        <w:rPr>
          <w:rFonts w:hAnsi="Arial" w:ascii="Arial"/>
        </w:rPr>
        <w:t>Kozarevca</w:t>
      </w:r>
      <w:proofErr w:type="spellEnd"/>
      <w:r>
        <w:rPr>
          <w:rFonts w:hAnsi="Arial" w:ascii="Arial"/>
        </w:rPr>
        <w:t xml:space="preserve"> 59,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-GORAN VLAŠIĆ iz Jakova Zadranina 8, Bjelovar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-ANTUN ŽABJAČAN iz </w:t>
      </w:r>
      <w:proofErr w:type="spellStart"/>
      <w:r>
        <w:rPr>
          <w:rFonts w:hAnsi="Arial" w:ascii="Arial"/>
        </w:rPr>
        <w:t>Sasovca</w:t>
      </w:r>
      <w:proofErr w:type="spellEnd"/>
      <w:r>
        <w:rPr>
          <w:rFonts w:hAnsi="Arial" w:ascii="Arial"/>
        </w:rPr>
        <w:t xml:space="preserve"> 5,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-JOSIP ŽUPANEC / PICOBELA iz </w:t>
      </w:r>
      <w:proofErr w:type="spellStart"/>
      <w:r>
        <w:rPr>
          <w:rFonts w:hAnsi="Arial" w:ascii="Arial"/>
        </w:rPr>
        <w:t>Brezarića</w:t>
      </w:r>
      <w:proofErr w:type="spellEnd"/>
      <w:r>
        <w:rPr>
          <w:rFonts w:hAnsi="Arial" w:ascii="Arial"/>
        </w:rPr>
        <w:t xml:space="preserve"> 28, Krašić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-AGROKOR d.d. iz Zagreba, Trg Dražena  Petrovića 3,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t>a čije tražbine su u cijelosti ili djelomično osporene od strane dužnika i povjerenika, da u roku od 8 dana, od dana pravomoćnosti ovog rješenja o upućivanju u parnicu odnosno, od primitka drugostupanjske odluke, pokrenu parnicu protiv dužnika radi utvrđivanja njihove osporene tražbine.</w:t>
      </w:r>
    </w:p>
    <w:p w:rsidRDefault="00066408" w:rsidP="00066408" w:rsidR="00066408">
      <w:pPr>
        <w:jc w:val="both"/>
        <w:rPr>
          <w:rFonts w:hAnsi="Arial" w:ascii="Arial"/>
        </w:rPr>
      </w:pPr>
    </w:p>
    <w:p w:rsidRDefault="00066408" w:rsidP="00066408" w:rsidR="0006640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III.</w:t>
      </w:r>
      <w:r>
        <w:rPr>
          <w:rFonts w:hAnsi="Arial" w:ascii="Arial"/>
        </w:rPr>
        <w:t>Nalaže</w:t>
      </w:r>
      <w:proofErr w:type="spellEnd"/>
      <w:r>
        <w:rPr>
          <w:rFonts w:hAnsi="Arial" w:ascii="Arial"/>
        </w:rPr>
        <w:t xml:space="preserve"> se dužniku VRT d.o.o. za proizvodnju, sjemenarstvo, trgovinu i usluge iz Bjelovara, Matice Hrvatske 4/I , OIB 68416812428, da najkasnije u roku 8 dana od dana pravomoćnosti ovog rješenja o utvrđenim tražbinama, dostavi ovom </w:t>
      </w:r>
      <w:r>
        <w:rPr>
          <w:rFonts w:hAnsi="Arial" w:ascii="Arial"/>
        </w:rPr>
        <w:lastRenderedPageBreak/>
        <w:t xml:space="preserve">sudu, pozivom na broj ovog spisa St-1319/2016, izmijenjeni Plan restrukturiranja sukladno ovom rješenju o utvrđenim tražbinama, jer će u protivnom sud obustaviti ovaj </w:t>
      </w:r>
      <w:proofErr w:type="spellStart"/>
      <w:r>
        <w:rPr>
          <w:rFonts w:hAnsi="Arial" w:ascii="Arial"/>
        </w:rPr>
        <w:t>predstečajni</w:t>
      </w:r>
      <w:proofErr w:type="spellEnd"/>
      <w:r>
        <w:rPr>
          <w:rFonts w:hAnsi="Arial" w:ascii="Arial"/>
        </w:rPr>
        <w:t xml:space="preserve"> postupak.   </w:t>
      </w:r>
      <w:r>
        <w:rPr>
          <w:rFonts w:hAnsi="Arial" w:ascii="Arial"/>
        </w:rPr>
        <w:tab/>
      </w:r>
    </w:p>
    <w:p w:rsidRDefault="00066408" w:rsidP="00066408" w:rsidR="00066408">
      <w:pPr>
        <w:jc w:val="center"/>
        <w:rPr>
          <w:rFonts w:hAnsi="Arial" w:ascii="Arial"/>
          <w:b/>
        </w:rPr>
      </w:pPr>
    </w:p>
    <w:p w:rsidRDefault="00066408" w:rsidP="00066408" w:rsidR="0006640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066408" w:rsidP="00066408" w:rsidR="00066408">
      <w:pPr>
        <w:jc w:val="both"/>
        <w:rPr>
          <w:rFonts w:hAnsi="Arial" w:ascii="Arial"/>
        </w:rPr>
      </w:pP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Dužnik je podnio ovom sudu prijedlog za otvaranje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na temelju odredbe čl.25.st.1.Stečajnog zakona (Narodne novine broj 71/15, dalje SZ-a), nakon čega je ovaj sud donio rješenje o otvaranju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postupka, kojim je između ostalog imenovao povjerenika i odredio ročište radi ispitivanja tražbina dana 30. rujna 2016. godine u 09,00 sati, kada su ispitane sve prijavljene tražbine. 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Financijska agencija dostavila je u pisanom obliku svu propisanu dokumentaciju, koja je objavljena na e-oglasnoj ploči suda.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Na temelju te dokumentacije koju je dostavila FINA, te rezultata ispitnog ročišta od 30. rujna 2016. godine, sud je sastavio Tablicu ispitanih tražbina, sukladno čl.49.st.1.SZ-a, a na temelju koje je donijeto ovo rješenje temeljem čl.50.st.1.SZ-a, a kojim rješenjem je odlučeno u kojem su iznosu pojedine tražbine vjerovnika utvrđene osnovanim, a u kojem iznosu su pojedine tražbine vjerovnika osporene. 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Tražbine vjerovnika prijavljene u propisanom roku koje nije osporio dužnik, niti povjerenik, a niti nitko od vjerovnika smatraju se utvrđenima, zbog čega je odlučeno kao u točki I. izreke ovog rješenja sukladno čl.47.SZ-a.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Dužnik i povjerenik, prema objavi na e-oglasnoj ploči suda od svih prijavljenih tražbina, osporili su pojedine tražbine vjerovnika koji su navedeni u točki II. izreke ovog rješenja, te su ovi vjerovnici upućeni da u roku od 8 dana, od dana pravomoćnosti ovog rješenja, odnosno od primitka drugostupanjske odluke, pokrenu parnicu protiv dužnika, radi utvrđivanja njihove osporene tražbine u iznosu navedenom u Tablici ispitanih tražbina u koloni označenoj pod osporeno, a razlozi osporavanja tražbina ovih vjerovnika, navedeni su u Tablici ispitanih tražbina u koloni označenoj pod razlog osporavanja.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Pored Tablice ispitanih tražbina sud je sastavio i Tablicu </w:t>
      </w:r>
      <w:proofErr w:type="spellStart"/>
      <w:r>
        <w:rPr>
          <w:rFonts w:hAnsi="Arial" w:ascii="Arial"/>
        </w:rPr>
        <w:t>razlučnih</w:t>
      </w:r>
      <w:proofErr w:type="spellEnd"/>
      <w:r>
        <w:rPr>
          <w:rFonts w:hAnsi="Arial" w:ascii="Arial"/>
        </w:rPr>
        <w:t xml:space="preserve"> vjerovnika, koji su se izjasnili da zadržavaju svoje pravo odvojenog namirenja kao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vjerovnici, a koji su navedeni u toj tablici. </w:t>
      </w:r>
    </w:p>
    <w:p w:rsidRDefault="00066408" w:rsidP="00066408" w:rsidR="00066408">
      <w:pPr>
        <w:jc w:val="both"/>
        <w:rPr>
          <w:rFonts w:hAnsi="Arial" w:ascii="Arial"/>
        </w:rPr>
      </w:pP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Kako Plan restrukturiranja koji se nalazi u spisu ne obuhvaća sve utvrđene tražbine, temeljem čl.52.st.1.SZ-a naloženo je dužniku, da najkasnije u roku od 8 dana od dana pravomoćnosti ovog rješenja o utvrđenim tražbinama, dostavi ovom sudu izmijenjeni Plan restrukturiranja, koji će se objaviti na mrežnoj stranici e-oglasna ploča sudova u roku od tri dana, od dana primitka istog. Ako dužnik ne dostavi Plan restrukturiranja u navedenom roku sud će obustaviti postupak, a sve to sukladno čl.52.st.1., st.2. i st.3.Sz-a, zbog čega je odlučeno kao u točki III. izreke ovog rješenja.   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30. rujna 2016. godine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ulaže u tri primjerka putem ovog suda, a o žalbi odlučuje Visoki trgovački sud Republike Hrvatske. </w:t>
      </w:r>
    </w:p>
    <w:p w:rsidRDefault="00066408" w:rsidP="00066408" w:rsidR="00066408">
      <w:pPr>
        <w:ind w:firstLine="720"/>
        <w:jc w:val="both"/>
        <w:rPr>
          <w:rFonts w:hAnsi="Arial" w:ascii="Arial"/>
        </w:rPr>
      </w:pPr>
    </w:p>
    <w:p w:rsidRDefault="00066408" w:rsidP="00066408" w:rsidR="00066408">
      <w:pPr>
        <w:ind w:firstLine="720"/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</w:t>
      </w:r>
    </w:p>
    <w:p w:rsidRDefault="00066408" w:rsidP="00066408" w:rsidR="0006640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t>Dna: predlagatelju-dužniku VRT d.o.o. Bjelovar putem e-oglasne ploče suda</w:t>
      </w: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povjereniku Branku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putem e-oglasne ploče suda</w:t>
      </w: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putem e-oglasne ploče suda</w:t>
      </w:r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svim vjerovnicima putem e-oglasne ploče suda</w:t>
      </w:r>
    </w:p>
    <w:p w:rsidRDefault="00066408" w:rsidP="00066408" w:rsidR="0006640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066408" w:rsidP="00066408" w:rsidR="00066408">
      <w:pPr>
        <w:jc w:val="both"/>
        <w:rPr>
          <w:rFonts w:hAnsi="Arial" w:ascii="Arial"/>
        </w:rPr>
      </w:pPr>
      <w:r>
        <w:rPr>
          <w:rFonts w:hAnsi="Arial" w:ascii="Arial"/>
        </w:rPr>
        <w:t>Bj.23.12.2016.g.</w:t>
      </w:r>
    </w:p>
    <w:p w:rsidRDefault="00066408" w:rsidP="00066408" w:rsidR="00066408">
      <w:pPr>
        <w:jc w:val="both"/>
        <w:rPr>
          <w:rFonts w:hAnsi="Arial" w:ascii="Arial"/>
        </w:rPr>
      </w:pPr>
    </w:p>
    <w:p w:rsidRDefault="00066408" w:rsidP="00066408" w:rsidR="00066408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D0" w:rsidP="00537B78" w:rsidR="004E16D0">
      <w:r>
        <w:separator/>
      </w:r>
    </w:p>
  </w:endnote>
  <w:endnote w:id="0" w:type="continuationSeparator">
    <w:p w:rsidRDefault="004E16D0" w:rsidP="00537B78" w:rsidR="004E1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D0" w:rsidP="00537B78" w:rsidR="004E16D0">
      <w:r>
        <w:separator/>
      </w:r>
    </w:p>
  </w:footnote>
  <w:footnote w:id="0" w:type="continuationSeparator">
    <w:p w:rsidRDefault="004E16D0" w:rsidP="00537B78" w:rsidR="004E1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40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6D0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uiPriority="0" w:name="foot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l65" w:type="paragraph">
    <w:name w:val="xl65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67" w:type="paragraph">
    <w:name w:val="xl67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68" w:type="paragraph">
    <w:name w:val="xl68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69" w:type="paragraph">
    <w:name w:val="xl69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0" w:type="paragraph">
    <w:name w:val="xl70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1" w:type="paragraph">
    <w:name w:val="xl71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2" w:type="paragraph">
    <w:name w:val="xl72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3" w:type="paragraph">
    <w:name w:val="xl73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4" w:type="paragraph">
    <w:name w:val="xl74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color w:val="FF0000"/>
      <w:sz w:val="20"/>
      <w:szCs w:val="20"/>
      <w:lang w:eastAsia="hr-HR"/>
    </w:rPr>
  </w:style>
  <w:style w:customStyle="true" w:styleId="xl75" w:type="paragraph">
    <w:name w:val="xl75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color w:val="FF0000"/>
      <w:sz w:val="20"/>
      <w:szCs w:val="20"/>
      <w:lang w:eastAsia="hr-HR"/>
    </w:rPr>
  </w:style>
  <w:style w:customStyle="true" w:styleId="xl76" w:type="paragraph">
    <w:name w:val="xl76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color w:val="FF0000"/>
      <w:sz w:val="20"/>
      <w:szCs w:val="20"/>
      <w:lang w:eastAsia="hr-HR"/>
    </w:rPr>
  </w:style>
  <w:style w:customStyle="true" w:styleId="xl77" w:type="paragraph">
    <w:name w:val="xl77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8" w:type="paragraph">
    <w:name w:val="xl78"/>
    <w:basedOn w:val="Normal"/>
    <w:rsid w:val="00066408"/>
    <w:pPr>
      <w:pBdr>
        <w:top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9" w:type="paragraph">
    <w:name w:val="xl79"/>
    <w:basedOn w:val="Normal"/>
    <w:rsid w:val="00066408"/>
    <w:pPr>
      <w:pBdr>
        <w:top w:space="0" w:sz="4" w:color="A6A6A6" w:val="single"/>
        <w:left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0" w:type="paragraph">
    <w:name w:val="xl80"/>
    <w:basedOn w:val="Normal"/>
    <w:rsid w:val="00066408"/>
    <w:pPr>
      <w:pBdr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1" w:type="paragraph">
    <w:name w:val="xl81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2" w:type="paragraph">
    <w:name w:val="xl82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3" w:type="paragraph">
    <w:name w:val="xl83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4" w:type="paragraph">
    <w:name w:val="xl84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85" w:type="paragraph">
    <w:name w:val="xl85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6" w:type="paragraph">
    <w:name w:val="xl86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87" w:type="paragraph">
    <w:name w:val="xl87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8" w:type="paragraph">
    <w:name w:val="xl88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color w:val="FF0000"/>
      <w:sz w:val="20"/>
      <w:szCs w:val="20"/>
      <w:lang w:eastAsia="hr-HR"/>
    </w:rPr>
  </w:style>
  <w:style w:customStyle="true" w:styleId="xl89" w:type="paragraph">
    <w:name w:val="xl89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color w:val="FF0000"/>
      <w:sz w:val="20"/>
      <w:szCs w:val="20"/>
      <w:lang w:eastAsia="hr-HR"/>
    </w:rPr>
  </w:style>
  <w:style w:customStyle="true" w:styleId="xl90" w:type="paragraph">
    <w:name w:val="xl90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91" w:type="paragraph">
    <w:name w:val="xl91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92" w:type="paragraph">
    <w:name w:val="xl92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93" w:type="paragraph">
    <w:name w:val="xl93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94" w:type="paragraph">
    <w:name w:val="xl94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  <w:jc w:val="right"/>
    </w:pPr>
    <w:rPr>
      <w:rFonts w:cs="Times New Roman" w:eastAsia="Times New Roman"/>
      <w:sz w:val="20"/>
      <w:szCs w:val="20"/>
      <w:lang w:eastAsia="hr-HR"/>
    </w:rPr>
  </w:style>
  <w:style w:customStyle="true" w:styleId="xl95" w:type="paragraph">
    <w:name w:val="xl95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96" w:type="paragraph">
    <w:name w:val="xl96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</w:pBdr>
      <w:spacing w:afterAutospacing="true" w:after="100" w:beforeAutospacing="true" w:before="100"/>
    </w:pPr>
    <w:rPr>
      <w:rFonts w:cs="Times New Roman" w:eastAsia="Times New Roman"/>
      <w:color w:val="FF0000"/>
      <w:sz w:val="20"/>
      <w:szCs w:val="20"/>
      <w:lang w:eastAsia="hr-HR"/>
    </w:rPr>
  </w:style>
  <w:style w:customStyle="true" w:styleId="xl97" w:type="paragraph">
    <w:name w:val="xl97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98" w:type="paragraph">
    <w:name w:val="xl98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99" w:type="paragraph">
    <w:name w:val="xl99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00" w:type="paragraph">
    <w:name w:val="xl100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  <w:jc w:val="right"/>
    </w:pPr>
    <w:rPr>
      <w:rFonts w:cs="Times New Roman" w:eastAsia="Times New Roman"/>
      <w:sz w:val="20"/>
      <w:szCs w:val="20"/>
      <w:lang w:eastAsia="hr-HR"/>
    </w:rPr>
  </w:style>
  <w:style w:customStyle="true" w:styleId="xl101" w:type="paragraph">
    <w:name w:val="xl101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02" w:type="paragraph">
    <w:name w:val="xl102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03" w:type="paragraph">
    <w:name w:val="xl103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104" w:type="paragraph">
    <w:name w:val="xl104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105" w:type="paragraph">
    <w:name w:val="xl105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106" w:type="paragraph">
    <w:name w:val="xl106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107" w:type="paragraph">
    <w:name w:val="xl107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108" w:type="paragraph">
    <w:name w:val="xl108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109" w:type="paragraph">
    <w:name w:val="xl109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110" w:type="paragraph">
    <w:name w:val="xl110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11" w:type="paragraph">
    <w:name w:val="xl111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112" w:type="paragraph">
    <w:name w:val="xl112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13" w:type="paragraph">
    <w:name w:val="xl113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14" w:type="paragraph">
    <w:name w:val="xl114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15" w:type="paragraph">
    <w:name w:val="xl115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16" w:type="paragraph">
    <w:name w:val="xl116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17" w:type="paragraph">
    <w:name w:val="xl117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118" w:type="paragraph">
    <w:name w:val="xl118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119" w:type="paragraph">
    <w:name w:val="xl119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  <w:jc w:val="right"/>
    </w:pPr>
    <w:rPr>
      <w:rFonts w:cs="Times New Roman" w:eastAsia="Times New Roman"/>
      <w:sz w:val="20"/>
      <w:szCs w:val="20"/>
      <w:lang w:eastAsia="hr-HR"/>
    </w:rPr>
  </w:style>
  <w:style w:customStyle="true" w:styleId="xl120" w:type="paragraph">
    <w:name w:val="xl120"/>
    <w:basedOn w:val="Normal"/>
    <w:rsid w:val="00066408"/>
    <w:pPr>
      <w:spacing w:afterAutospacing="true" w:after="100" w:beforeAutospacing="true" w:before="100"/>
      <w:jc w:val="right"/>
    </w:pPr>
    <w:rPr>
      <w:rFonts w:cs="Times New Roman" w:eastAsia="Times New Roman"/>
      <w:sz w:val="20"/>
      <w:szCs w:val="20"/>
      <w:lang w:eastAsia="hr-HR"/>
    </w:rPr>
  </w:style>
  <w:style w:customStyle="true" w:styleId="xl121" w:type="paragraph">
    <w:name w:val="xl121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  <w:jc w:val="right"/>
    </w:pPr>
    <w:rPr>
      <w:rFonts w:cs="Times New Roman" w:eastAsia="Times New Roman"/>
      <w:sz w:val="20"/>
      <w:szCs w:val="20"/>
      <w:lang w:eastAsia="hr-HR"/>
    </w:rPr>
  </w:style>
  <w:style w:customStyle="true" w:styleId="xl122" w:type="paragraph">
    <w:name w:val="xl122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</w:pBdr>
      <w:spacing w:afterAutospacing="true" w:after="100" w:beforeAutospacing="true" w:before="100"/>
      <w:jc w:val="right"/>
    </w:pPr>
    <w:rPr>
      <w:rFonts w:cs="Times New Roman" w:eastAsia="Times New Roman"/>
      <w:sz w:val="20"/>
      <w:szCs w:val="20"/>
      <w:lang w:eastAsia="hr-HR"/>
    </w:rPr>
  </w:style>
  <w:style w:customStyle="true" w:styleId="xl123" w:type="paragraph">
    <w:name w:val="xl123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  <w:jc w:val="right"/>
    </w:pPr>
    <w:rPr>
      <w:rFonts w:cs="Times New Roman" w:eastAsia="Times New Roman"/>
      <w:sz w:val="20"/>
      <w:szCs w:val="20"/>
      <w:lang w:eastAsia="hr-HR"/>
    </w:rPr>
  </w:style>
  <w:style w:customStyle="true" w:styleId="xl124" w:type="paragraph">
    <w:name w:val="xl124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125" w:type="paragraph">
    <w:name w:val="xl125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126" w:type="paragraph">
    <w:name w:val="xl126"/>
    <w:basedOn w:val="Normal"/>
    <w:rsid w:val="00066408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127" w:type="paragraph">
    <w:name w:val="xl127"/>
    <w:basedOn w:val="Normal"/>
    <w:rsid w:val="00066408"/>
    <w:pP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28" w:type="paragraph">
    <w:name w:val="xl128"/>
    <w:basedOn w:val="Normal"/>
    <w:rsid w:val="00066408"/>
    <w:pPr>
      <w:shd w:fill="F2F2F2" w:color="auto" w:val="clear"/>
      <w:spacing w:afterAutospacing="true" w:after="100" w:beforeAutospacing="true" w:before="100"/>
    </w:pPr>
    <w:rPr>
      <w:rFonts w:cs="Times New Roman" w:eastAsia="Times New Roman"/>
      <w:color w:val="FF0000"/>
      <w:sz w:val="20"/>
      <w:szCs w:val="20"/>
      <w:lang w:eastAsia="hr-HR"/>
    </w:rPr>
  </w:style>
  <w:style w:customStyle="true" w:styleId="xl129" w:type="paragraph">
    <w:name w:val="xl129"/>
    <w:basedOn w:val="Normal"/>
    <w:rsid w:val="00066408"/>
    <w:pP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30" w:type="paragraph">
    <w:name w:val="xl130"/>
    <w:basedOn w:val="Normal"/>
    <w:rsid w:val="00066408"/>
    <w:pP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131" w:type="paragraph">
    <w:name w:val="xl131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font5" w:type="paragraph">
    <w:name w:val="font5"/>
    <w:basedOn w:val="Normal"/>
    <w:rsid w:val="00066408"/>
    <w:pPr>
      <w:spacing w:afterAutospacing="true" w:after="100" w:beforeAutospacing="true" w:before="100"/>
    </w:pPr>
    <w:rPr>
      <w:rFonts w:cs="Times New Roman" w:eastAsia="Times New Roman"/>
      <w:color w:val="000000"/>
      <w:sz w:val="16"/>
      <w:szCs w:val="16"/>
      <w:lang w:eastAsia="hr-HR"/>
    </w:rPr>
  </w:style>
  <w:style w:customStyle="true" w:styleId="xl132" w:type="paragraph">
    <w:name w:val="xl132"/>
    <w:basedOn w:val="Normal"/>
    <w:rsid w:val="00066408"/>
    <w:pP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133" w:type="paragraph">
    <w:name w:val="xl133"/>
    <w:basedOn w:val="Normal"/>
    <w:rsid w:val="00066408"/>
    <w:pPr>
      <w:pBdr>
        <w:top w:space="0" w:sz="4" w:color="D9D9D9" w:val="single"/>
        <w:left w:space="0" w:sz="4" w:color="D9D9D9" w:val="single"/>
        <w:bottom w:space="0" w:sz="4" w:color="D9D9D9" w:val="single"/>
        <w:right w:space="0" w:sz="4" w:color="D9D9D9" w:val="single"/>
      </w:pBdr>
      <w:shd w:fill="D9D9D9" w:color="auto" w:val="clear"/>
      <w:spacing w:afterAutospacing="true" w:after="100" w:beforeAutospacing="true" w:before="100"/>
      <w:jc w:val="right"/>
    </w:pPr>
    <w:rPr>
      <w:rFonts w:cs="Times New Roman" w:eastAsia="Times New Roman"/>
      <w:color w:val="000000"/>
      <w:sz w:val="16"/>
      <w:szCs w:val="16"/>
      <w:lang w:eastAsia="hr-HR"/>
    </w:rPr>
  </w:style>
  <w:style w:customStyle="true" w:styleId="xl134" w:type="paragraph">
    <w:name w:val="xl134"/>
    <w:basedOn w:val="Normal"/>
    <w:rsid w:val="00066408"/>
    <w:pPr>
      <w:pBdr>
        <w:top w:space="0" w:sz="4" w:color="D9D9D9" w:val="single"/>
        <w:left w:space="0" w:sz="4" w:color="D9D9D9" w:val="single"/>
        <w:bottom w:space="0" w:sz="4" w:color="D9D9D9" w:val="single"/>
        <w:right w:space="0" w:sz="4" w:color="D9D9D9" w:val="single"/>
      </w:pBdr>
      <w:spacing w:afterAutospacing="true" w:after="100" w:beforeAutospacing="true" w:before="100"/>
      <w:jc w:val="right"/>
    </w:pPr>
    <w:rPr>
      <w:rFonts w:cs="Times New Roman" w:eastAsia="Times New Roman"/>
      <w:color w:val="000000"/>
      <w:sz w:val="16"/>
      <w:szCs w:val="16"/>
      <w:lang w:eastAsia="hr-HR"/>
    </w:rPr>
  </w:style>
  <w:style w:customStyle="true" w:styleId="xl135" w:type="paragraph">
    <w:name w:val="xl135"/>
    <w:basedOn w:val="Normal"/>
    <w:rsid w:val="00066408"/>
    <w:pPr>
      <w:spacing w:afterAutospacing="true" w:after="100" w:beforeAutospacing="true" w:before="100"/>
      <w:jc w:val="right"/>
    </w:pPr>
    <w:rPr>
      <w:rFonts w:cs="Calibri" w:eastAsia="Times New Roman" w:hAnsi="Calibri" w:ascii="Calibri"/>
      <w:lang w:eastAsia="hr-HR"/>
    </w:rPr>
  </w:style>
  <w:style w:customStyle="true" w:styleId="xl136" w:type="paragraph">
    <w:name w:val="xl136"/>
    <w:basedOn w:val="Normal"/>
    <w:rsid w:val="00066408"/>
    <w:pP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137" w:type="paragraph">
    <w:name w:val="xl137"/>
    <w:basedOn w:val="Normal"/>
    <w:rsid w:val="0006640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foot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l65" w:type="paragraph">
    <w:name w:val="xl65"/>
    <w:basedOn w:val="Normal"/>
    <w:rsid w:val="00066408"/>
    <w:pP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066408"/>
    <w:pP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73" w:type="paragraph">
    <w:name w:val="xl73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066408"/>
    <w:pPr>
      <w:spacing w:after="100" w:afterAutospacing="1" w:before="100" w:beforeAutospacing="1"/>
    </w:pPr>
    <w:rPr>
      <w:rFonts w:cs="Times New Roman" w:eastAsia="Times New Roman"/>
      <w:color w:val="FF0000"/>
      <w:sz w:val="20"/>
      <w:szCs w:val="20"/>
      <w:lang w:eastAsia="hr-HR"/>
    </w:rPr>
  </w:style>
  <w:style w:customStyle="1" w:styleId="xl75" w:type="paragraph">
    <w:name w:val="xl75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color w:val="FF0000"/>
      <w:sz w:val="20"/>
      <w:szCs w:val="20"/>
      <w:lang w:eastAsia="hr-HR"/>
    </w:rPr>
  </w:style>
  <w:style w:customStyle="1" w:styleId="xl76" w:type="paragraph">
    <w:name w:val="xl76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color w:val="FF0000"/>
      <w:sz w:val="20"/>
      <w:szCs w:val="20"/>
      <w:lang w:eastAsia="hr-HR"/>
    </w:rPr>
  </w:style>
  <w:style w:customStyle="1" w:styleId="xl77" w:type="paragraph">
    <w:name w:val="xl77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066408"/>
    <w:pPr>
      <w:pBdr>
        <w:top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066408"/>
    <w:pPr>
      <w:pBdr>
        <w:top w:color="A6A6A6" w:space="0" w:sz="4" w:val="single"/>
        <w:left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066408"/>
    <w:pPr>
      <w:pBdr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066408"/>
    <w:pP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85" w:type="paragraph">
    <w:name w:val="xl85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87" w:type="paragraph">
    <w:name w:val="xl87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88" w:type="paragraph">
    <w:name w:val="xl88"/>
    <w:basedOn w:val="Normal"/>
    <w:rsid w:val="00066408"/>
    <w:pPr>
      <w:spacing w:after="100" w:afterAutospacing="1" w:before="100" w:beforeAutospacing="1"/>
    </w:pPr>
    <w:rPr>
      <w:rFonts w:cs="Times New Roman" w:eastAsia="Times New Roman"/>
      <w:color w:val="FF0000"/>
      <w:sz w:val="20"/>
      <w:szCs w:val="20"/>
      <w:lang w:eastAsia="hr-HR"/>
    </w:rPr>
  </w:style>
  <w:style w:customStyle="1" w:styleId="xl89" w:type="paragraph">
    <w:name w:val="xl89"/>
    <w:basedOn w:val="Normal"/>
    <w:rsid w:val="00066408"/>
    <w:pPr>
      <w:spacing w:after="100" w:afterAutospacing="1" w:before="100" w:beforeAutospacing="1"/>
    </w:pPr>
    <w:rPr>
      <w:rFonts w:cs="Times New Roman" w:eastAsia="Times New Roman"/>
      <w:color w:val="FF0000"/>
      <w:sz w:val="20"/>
      <w:szCs w:val="20"/>
      <w:lang w:eastAsia="hr-HR"/>
    </w:rPr>
  </w:style>
  <w:style w:customStyle="1" w:styleId="xl90" w:type="paragraph">
    <w:name w:val="xl90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91" w:type="paragraph">
    <w:name w:val="xl91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92" w:type="paragraph">
    <w:name w:val="xl92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93" w:type="paragraph">
    <w:name w:val="xl93"/>
    <w:basedOn w:val="Normal"/>
    <w:rsid w:val="00066408"/>
    <w:pP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94" w:type="paragraph">
    <w:name w:val="xl94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20"/>
      <w:szCs w:val="20"/>
      <w:lang w:eastAsia="hr-HR"/>
    </w:rPr>
  </w:style>
  <w:style w:customStyle="1" w:styleId="xl95" w:type="paragraph">
    <w:name w:val="xl95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96" w:type="paragraph">
    <w:name w:val="xl96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</w:pBdr>
      <w:spacing w:after="100" w:afterAutospacing="1" w:before="100" w:beforeAutospacing="1"/>
    </w:pPr>
    <w:rPr>
      <w:rFonts w:cs="Times New Roman" w:eastAsia="Times New Roman"/>
      <w:color w:val="FF0000"/>
      <w:sz w:val="20"/>
      <w:szCs w:val="20"/>
      <w:lang w:eastAsia="hr-HR"/>
    </w:rPr>
  </w:style>
  <w:style w:customStyle="1" w:styleId="xl97" w:type="paragraph">
    <w:name w:val="xl97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98" w:type="paragraph">
    <w:name w:val="xl98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99" w:type="paragraph">
    <w:name w:val="xl99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00" w:type="paragraph">
    <w:name w:val="xl100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20"/>
      <w:szCs w:val="20"/>
      <w:lang w:eastAsia="hr-HR"/>
    </w:rPr>
  </w:style>
  <w:style w:customStyle="1" w:styleId="xl101" w:type="paragraph">
    <w:name w:val="xl101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02" w:type="paragraph">
    <w:name w:val="xl102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03" w:type="paragraph">
    <w:name w:val="xl103"/>
    <w:basedOn w:val="Normal"/>
    <w:rsid w:val="00066408"/>
    <w:pPr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104" w:type="paragraph">
    <w:name w:val="xl104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105" w:type="paragraph">
    <w:name w:val="xl105"/>
    <w:basedOn w:val="Normal"/>
    <w:rsid w:val="00066408"/>
    <w:pPr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106" w:type="paragraph">
    <w:name w:val="xl106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107" w:type="paragraph">
    <w:name w:val="xl107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108" w:type="paragraph">
    <w:name w:val="xl108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FFFFFF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109" w:type="paragraph">
    <w:name w:val="xl109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110" w:type="paragraph">
    <w:name w:val="xl110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11" w:type="paragraph">
    <w:name w:val="xl111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112" w:type="paragraph">
    <w:name w:val="xl112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13" w:type="paragraph">
    <w:name w:val="xl113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15" w:type="paragraph">
    <w:name w:val="xl115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16" w:type="paragraph">
    <w:name w:val="xl116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17" w:type="paragraph">
    <w:name w:val="xl117"/>
    <w:basedOn w:val="Normal"/>
    <w:rsid w:val="00066408"/>
    <w:pPr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118" w:type="paragraph">
    <w:name w:val="xl118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119" w:type="paragraph">
    <w:name w:val="xl119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20"/>
      <w:szCs w:val="20"/>
      <w:lang w:eastAsia="hr-HR"/>
    </w:rPr>
  </w:style>
  <w:style w:customStyle="1" w:styleId="xl120" w:type="paragraph">
    <w:name w:val="xl120"/>
    <w:basedOn w:val="Normal"/>
    <w:rsid w:val="00066408"/>
    <w:pPr>
      <w:spacing w:after="100" w:afterAutospacing="1" w:before="100" w:beforeAutospacing="1"/>
      <w:jc w:val="right"/>
    </w:pPr>
    <w:rPr>
      <w:rFonts w:cs="Times New Roman" w:eastAsia="Times New Roman"/>
      <w:sz w:val="20"/>
      <w:szCs w:val="20"/>
      <w:lang w:eastAsia="hr-HR"/>
    </w:rPr>
  </w:style>
  <w:style w:customStyle="1" w:styleId="xl121" w:type="paragraph">
    <w:name w:val="xl121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  <w:jc w:val="right"/>
    </w:pPr>
    <w:rPr>
      <w:rFonts w:cs="Times New Roman" w:eastAsia="Times New Roman"/>
      <w:sz w:val="20"/>
      <w:szCs w:val="20"/>
      <w:lang w:eastAsia="hr-HR"/>
    </w:rPr>
  </w:style>
  <w:style w:customStyle="1" w:styleId="xl122" w:type="paragraph">
    <w:name w:val="xl122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20"/>
      <w:szCs w:val="20"/>
      <w:lang w:eastAsia="hr-HR"/>
    </w:rPr>
  </w:style>
  <w:style w:customStyle="1" w:styleId="xl123" w:type="paragraph">
    <w:name w:val="xl123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20"/>
      <w:szCs w:val="20"/>
      <w:lang w:eastAsia="hr-HR"/>
    </w:rPr>
  </w:style>
  <w:style w:customStyle="1" w:styleId="xl124" w:type="paragraph">
    <w:name w:val="xl124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125" w:type="paragraph">
    <w:name w:val="xl125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126" w:type="paragraph">
    <w:name w:val="xl126"/>
    <w:basedOn w:val="Normal"/>
    <w:rsid w:val="00066408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127" w:type="paragraph">
    <w:name w:val="xl127"/>
    <w:basedOn w:val="Normal"/>
    <w:rsid w:val="00066408"/>
    <w:pP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28" w:type="paragraph">
    <w:name w:val="xl128"/>
    <w:basedOn w:val="Normal"/>
    <w:rsid w:val="00066408"/>
    <w:pPr>
      <w:shd w:color="auto" w:fill="F2F2F2" w:val="clear"/>
      <w:spacing w:after="100" w:afterAutospacing="1" w:before="100" w:beforeAutospacing="1"/>
    </w:pPr>
    <w:rPr>
      <w:rFonts w:cs="Times New Roman" w:eastAsia="Times New Roman"/>
      <w:color w:val="FF0000"/>
      <w:sz w:val="20"/>
      <w:szCs w:val="20"/>
      <w:lang w:eastAsia="hr-HR"/>
    </w:rPr>
  </w:style>
  <w:style w:customStyle="1" w:styleId="xl129" w:type="paragraph">
    <w:name w:val="xl129"/>
    <w:basedOn w:val="Normal"/>
    <w:rsid w:val="00066408"/>
    <w:pP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30" w:type="paragraph">
    <w:name w:val="xl130"/>
    <w:basedOn w:val="Normal"/>
    <w:rsid w:val="00066408"/>
    <w:pP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131" w:type="paragraph">
    <w:name w:val="xl131"/>
    <w:basedOn w:val="Normal"/>
    <w:rsid w:val="00066408"/>
    <w:pPr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font5" w:type="paragraph">
    <w:name w:val="font5"/>
    <w:basedOn w:val="Normal"/>
    <w:rsid w:val="00066408"/>
    <w:pPr>
      <w:spacing w:after="100" w:afterAutospacing="1" w:before="100" w:beforeAutospacing="1"/>
    </w:pPr>
    <w:rPr>
      <w:rFonts w:cs="Times New Roman" w:eastAsia="Times New Roman"/>
      <w:color w:val="000000"/>
      <w:sz w:val="16"/>
      <w:szCs w:val="16"/>
      <w:lang w:eastAsia="hr-HR"/>
    </w:rPr>
  </w:style>
  <w:style w:customStyle="1" w:styleId="xl132" w:type="paragraph">
    <w:name w:val="xl132"/>
    <w:basedOn w:val="Normal"/>
    <w:rsid w:val="00066408"/>
    <w:pP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133" w:type="paragraph">
    <w:name w:val="xl133"/>
    <w:basedOn w:val="Normal"/>
    <w:rsid w:val="00066408"/>
    <w:pPr>
      <w:pBdr>
        <w:top w:color="D9D9D9" w:space="0" w:sz="4" w:val="single"/>
        <w:left w:color="D9D9D9" w:space="0" w:sz="4" w:val="single"/>
        <w:bottom w:color="D9D9D9" w:space="0" w:sz="4" w:val="single"/>
        <w:right w:color="D9D9D9" w:space="0" w:sz="4" w:val="single"/>
      </w:pBdr>
      <w:shd w:color="auto" w:fill="D9D9D9" w:val="clear"/>
      <w:spacing w:after="100" w:afterAutospacing="1" w:before="100" w:beforeAutospacing="1"/>
      <w:jc w:val="right"/>
    </w:pPr>
    <w:rPr>
      <w:rFonts w:cs="Times New Roman" w:eastAsia="Times New Roman"/>
      <w:color w:val="000000"/>
      <w:sz w:val="16"/>
      <w:szCs w:val="16"/>
      <w:lang w:eastAsia="hr-HR"/>
    </w:rPr>
  </w:style>
  <w:style w:customStyle="1" w:styleId="xl134" w:type="paragraph">
    <w:name w:val="xl134"/>
    <w:basedOn w:val="Normal"/>
    <w:rsid w:val="00066408"/>
    <w:pPr>
      <w:pBdr>
        <w:top w:color="D9D9D9" w:space="0" w:sz="4" w:val="single"/>
        <w:left w:color="D9D9D9" w:space="0" w:sz="4" w:val="single"/>
        <w:bottom w:color="D9D9D9" w:space="0" w:sz="4" w:val="single"/>
        <w:right w:color="D9D9D9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color w:val="000000"/>
      <w:sz w:val="16"/>
      <w:szCs w:val="16"/>
      <w:lang w:eastAsia="hr-HR"/>
    </w:rPr>
  </w:style>
  <w:style w:customStyle="1" w:styleId="xl135" w:type="paragraph">
    <w:name w:val="xl135"/>
    <w:basedOn w:val="Normal"/>
    <w:rsid w:val="00066408"/>
    <w:pPr>
      <w:spacing w:after="100" w:afterAutospacing="1" w:before="100" w:beforeAutospacing="1"/>
      <w:jc w:val="right"/>
    </w:pPr>
    <w:rPr>
      <w:rFonts w:ascii="Calibri" w:cs="Calibri" w:eastAsia="Times New Roman" w:hAnsi="Calibri"/>
      <w:lang w:eastAsia="hr-HR"/>
    </w:rPr>
  </w:style>
  <w:style w:customStyle="1" w:styleId="xl136" w:type="paragraph">
    <w:name w:val="xl136"/>
    <w:basedOn w:val="Normal"/>
    <w:rsid w:val="00066408"/>
    <w:pP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137" w:type="paragraph">
    <w:name w:val="xl137"/>
    <w:basedOn w:val="Normal"/>
    <w:rsid w:val="0006640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1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St-1319/2016-20</izvorni_sadrzaj>
    <derivirana_varijabla naziv="DomainObject.Oznaka_1">St-1319/2016-20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 društvo s ograničenom odgovornošću za proizvodnju, sjemenarstvo, trgovinu i usluge</izvorni_sadrzaj>
    <derivirana_varijabla naziv="DomainObject.Predmet.StrankaFormated_1">  VRT društvo s ograničenom odgovornošću za proizvodnju, sjemenarstvo, trgovinu i usluge</derivirana_varijabla>
  </DomainObject.Predmet.StrankaFormated>
  <DomainObject.Predmet.StrankaFormatedOIB>
    <izvorni_sadrzaj>  VRT društvo s ograničenom odgovornošću za proizvodnju, sjemenarstvo, trgovinu i usluge, OIB 68416812428</izvorni_sadrzaj>
    <derivirana_varijabla naziv="DomainObject.Predmet.StrankaFormatedOIB_1">  VRT društvo s ograničenom odgovornošću za proizvodnju, sjemenarstvo, trgovinu i usluge, OIB 68416812428</derivirana_varijabla>
  </DomainObject.Predmet.StrankaFormatedOIB>
  <DomainObject.Predmet.StrankaFormatedWithAdress>
    <izvorni_sadrzaj> VRT društvo s ograničenom odgovornošću za proizvodnju, sjemenarstvo, trgovinu i usluge, Matice Hrvatske 4/I, 43000 Bjelovar</izvorni_sadrzaj>
    <derivirana_varijabla naziv="DomainObject.Predmet.StrankaFormatedWithAdress_1"> VRT društvo s ograničenom odgovornošću za proizvodnju, sjemenarstvo, trgovinu i usluge, Matice Hrvatske 4/I, 43000 Bjelovar</derivirana_varijabla>
  </DomainObject.Predmet.StrankaFormatedWithAdress>
  <DomainObject.Predmet.StrankaFormatedWithAdressOIB>
    <izvorni_sadrzaj> VRT društvo s ograničenom odgovornošću za proizvodnju, sjemenarstvo, trgovinu i usluge, OIB 68416812428, Matice Hrvatske 4/I, 43000 Bjelovar</izvorni_sadrzaj>
    <derivirana_varijabla naziv="DomainObject.Predmet.StrankaFormatedWithAdressOIB_1"> VRT društvo s ograničenom odgovornošću za proizvodnju, sjemenarstvo, trgovinu i usluge, OIB 68416812428, Matice Hrvatske 4/I, 43000 Bjelovar</derivirana_varijabla>
  </DomainObject.Predmet.StrankaFormatedWithAdressOIB>
  <DomainObject.Predmet.StrankaWithAdress>
    <izvorni_sadrzaj>VRT društvo s ograničenom odgovornošću za proizvodnju, sjemenarstvo, trgovinu i usluge Matice Hrvatske 4/I,43000 Bjelovar</izvorni_sadrzaj>
    <derivirana_varijabla naziv="DomainObject.Predmet.StrankaWithAdress_1">VRT društvo s ograničenom odgovornošću za proizvodnju, sjemenarstvo, trgovinu i usluge Matice Hrvatske 4/I,43000 Bjelovar</derivirana_varijabla>
  </DomainObject.Predmet.StrankaWithAdress>
  <DomainObject.Predmet.StrankaWithAdressOIB>
    <izvorni_sadrzaj>VRT društvo s ograničenom odgovornošću za proizvodnju, sjemenarstvo, trgovinu i usluge, OIB 68416812428, Matice Hrvatske 4/I,43000 Bjelovar</izvorni_sadrzaj>
    <derivirana_varijabla naziv="DomainObject.Predmet.StrankaWithAdressOIB_1">VRT društvo s ograničenom odgovornošću za proizvodnju, sjemenarstvo, trgovinu i usluge, OIB 68416812428, Matice Hrvatske 4/I,43000 Bjelovar</derivirana_varijabla>
  </DomainObject.Predmet.StrankaWithAdressOIB>
  <DomainObject.Predmet.StrankaNazivFormated>
    <izvorni_sadrzaj>VRT društvo s ograničenom odgovornošću za proizvodnju, sjemenarstvo, trgovinu i usluge</izvorni_sadrzaj>
    <derivirana_varijabla naziv="DomainObject.Predmet.StrankaNazivFormated_1">VRT društvo s ograničenom odgovornošću za proizvodnju, sjemenarstvo, trgovinu i usluge</derivirana_varijabla>
  </DomainObject.Predmet.StrankaNazivFormated>
  <DomainObject.Predmet.StrankaNazivFormatedOIB>
    <izvorni_sadrzaj>VRT društvo s ograničenom odgovornošću za proizvodnju, sjemenarstvo, trgovinu i usluge, OIB 68416812428</izvorni_sadrzaj>
    <derivirana_varijabla naziv="DomainObject.Predmet.StrankaNazivFormatedOIB_1">VRT društvo s ograničenom odgovornošću za proizvodnju, sjemenarstvo, trgovinu i usluge, OIB 68416812428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VRT društvo s ograničenom odgovornošću za proizvodnju, sjemenarstvo, trgovinu i usluge</item>
    </izvorni_sadrzaj>
    <derivirana_varijabla naziv="DomainObject.Predmet.StrankaListFormated_1">
      <item>VRT društvo s ograničenom odgovornošću za proizvodnju, sjemenarstvo, trgovinu i usluge</item>
    </derivirana_varijabla>
  </DomainObject.Predmet.StrankaListFormated>
  <DomainObject.Predmet.StrankaListFormatedOIB>
    <izvorni_sadrzaj>
      <item>VRT društvo s ograničenom odgovornošću za proizvodnju, sjemenarstvo, trgovinu i usluge, OIB 68416812428</item>
    </izvorni_sadrzaj>
    <derivirana_varijabla naziv="DomainObject.Predmet.StrankaListFormatedOIB_1">
      <item>VRT društvo s ograničenom odgovornošću za proizvodnju, sjemenarstvo, trgovinu i usluge, OIB 68416812428</item>
    </derivirana_varijabla>
  </DomainObject.Predmet.StrankaListFormatedOIB>
  <DomainObject.Predmet.StrankaListFormatedWithAdress>
    <izvorni_sadrzaj>
      <item>VRT društvo s ograničenom odgovornošću za proizvodnju, sjemenarstvo, trgovinu i usluge, Matice Hrvatske 4/I, 43000 Bjelovar</item>
    </izvorni_sadrzaj>
    <derivirana_varijabla naziv="DomainObject.Predmet.StrankaListFormatedWithAdress_1">
      <item>VRT društvo s ograničenom odgovornošću za proizvodnju, sjemenarstvo, trgovinu i usluge, Matice Hrvatske 4/I, 43000 Bjelovar</item>
    </derivirana_varijabla>
  </DomainObject.Predmet.StrankaListFormatedWithAdress>
  <DomainObject.Predmet.StrankaListFormatedWithAdressOIB>
    <izvorni_sadrzaj>
      <item>VRT društvo s ograničenom odgovornošću za proizvodnju, sjemenarstvo, trgovinu i usluge, OIB 68416812428, Matice Hrvatske 4/I, 43000 Bjelovar</item>
    </izvorni_sadrzaj>
    <derivirana_varijabla naziv="DomainObject.Predmet.StrankaListFormatedWithAdressOIB_1">
      <item>VRT društvo s ograničenom odgovornošću za proizvodnju, sjemenarstvo, trgovinu i usluge, OIB 68416812428, Matice Hrvatske 4/I, 43000 Bjelovar</item>
    </derivirana_varijabla>
  </DomainObject.Predmet.StrankaListFormatedWithAdressOIB>
  <DomainObject.Predmet.StrankaListNazivFormated>
    <izvorni_sadrzaj>
      <item>VRT društvo s ograničenom odgovornošću za proizvodnju, sjemenarstvo, trgovinu i usluge</item>
    </izvorni_sadrzaj>
    <derivirana_varijabla naziv="DomainObject.Predmet.StrankaListNazivFormated_1">
      <item>VRT društvo s ograničenom odgovornošću za proizvodnju, sjemenarstvo, trgovinu i usluge</item>
    </derivirana_varijabla>
  </DomainObject.Predmet.StrankaListNazivFormated>
  <DomainObject.Predmet.StrankaListNazivFormatedOIB>
    <izvorni_sadrzaj>
      <item>VRT društvo s ograničenom odgovornošću za proizvodnju, sjemenarstvo, trgovinu i usluge, OIB 68416812428</item>
    </izvorni_sadrzaj>
    <derivirana_varijabla naziv="DomainObject.Predmet.StrankaListNazivFormatedOIB_1">
      <item>VRT društvo s ograničenom odgovornošću za proizvodnju, sjemenarstvo, trgovinu i usluge, OIB 68416812428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 24, 10000 Zagreb</item>
    </izvorni_sadrzaj>
    <derivirana_varijabla naziv="DomainObject.Predmet.OstaliListFormatedWithAdress_1">
      <item>Odvj. PAVAO MRKONJIĆ, Ante Topić Mimare 24, 10000 Zagreb</item>
    </derivirana_varijabla>
  </DomainObject.Predmet.OstaliListFormatedWithAdress>
  <DomainObject.Predmet.OstaliListFormatedWithAdressOIB>
    <izvorni_sadrzaj>
      <item>Odvj. PAVAO MRKONJIĆ, Ante Topić Mimare 24, 10000 Zagreb</item>
    </izvorni_sadrzaj>
    <derivirana_varijabla naziv="DomainObject.Predmet.OstaliListFormatedWithAdressOIB_1">
      <item>Odvj. PAVAO MRKONJIĆ, Ante Topić Mimare 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>St-1319/2016-20</izvorni_sadrzaj>
    <derivirana_varijabla naziv="DomainObject.PoslovniBrojDokumenta_1">St-1319/2016-20</derivirana_varijabla>
  </DomainObject.PoslovniBrojDokumenta>
  <DomainObject.Predmet.StrankaIDrugi>
    <izvorni_sadrzaj>VRT društvo s ograničenom odgovornošću za proizvodnju, sjemenarstvo, trgovinu i usluge</izvorni_sadrzaj>
    <derivirana_varijabla naziv="DomainObject.Predmet.StrankaIDrugi_1">VRT društvo s ograničenom odgovornošću za proizvodnju, sjemenarstvo,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 društvo s ograničenom odgovornošću za proizvodnju, sjemenarstvo, trgovinu i usluge, OIB 68416812428, Matice Hrvatske 4/I, 43000 Bjelovar</izvorni_sadrzaj>
    <derivirana_varijabla naziv="DomainObject.Predmet.StrankaIDrugiAdressOIB_1">VRT društvo s ograničenom odgovornošću za proizvodnju, sjemenarstvo, trgovinu i usluge, OIB 68416812428,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 društvo s ograničenom odgovornošću za proizvodnju, sjemenarstvo, trgovinu i usluge</item>
      <item>Odvj. PAVAO MRKONJIĆ</item>
    </izvorni_sadrzaj>
    <derivirana_varijabla naziv="DomainObject.Predmet.SudioniciListNaziv_1">
      <item>VRT društvo s ograničenom odgovornošću za proizvodnju, sjemenarstvo, trgovinu i usluge</item>
      <item>Odvj. PAVAO MRKONJIĆ</item>
    </derivirana_varijabla>
  </DomainObject.Predmet.SudioniciListNaziv>
  <DomainObject.Predmet.SudioniciListAdressOIB>
    <izvorni_sadrzaj>
      <item>VRT društvo s ograničenom odgovornošću za proizvodnju, sjemenarstvo, trgovinu i usluge, OIB 68416812428, Matice Hrvatske 4/I,43000 Bjelovar</item>
      <item>Odvj. PAVAO MRKONJIĆ, Ante Topić Mimare 24,10000 Zagreb</item>
    </izvorni_sadrzaj>
    <derivirana_varijabla naziv="DomainObject.Predmet.SudioniciListAdressOIB_1">
      <item>VRT društvo s ograničenom odgovornošću za proizvodnju, sjemenarstvo, trgovinu i usluge, OIB 68416812428, Matice Hrvatske 4/I,43000 Bjelovar</item>
      <item>Odvj.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3E34C-4429-439D-9FB4-1D62D6A36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6285</properties:Words>
  <properties:Characters>38373</properties:Characters>
  <properties:Lines>4385</properties:Lines>
  <properties:Paragraphs>1993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2016-12-23T10:35:00Z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23</vt:i4>
  </prop:property>
  <prop:property name="Naslov" pid="5" fmtid="{D5CDD505-2E9C-101B-9397-08002B2CF9AE}">
    <vt:lpwstr>St-1319/2016-20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