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2c8d" w14:paraId="8a72c8d" w:rsidRDefault="008C594E" w:rsidP="008C594E" w:rsidR="008C59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94E" w:rsidP="008C594E" w:rsidR="008C59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C594E" w:rsidP="008C594E" w:rsidR="008C59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C594E" w:rsidP="008C594E" w:rsidR="008C59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C594E" w:rsidP="008C594E" w:rsidR="008C59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C594E" w:rsidP="008C594E" w:rsidR="008C59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C594E" w:rsidP="008C594E" w:rsidR="008C594E" w:rsidRPr="005D578C">
      <w:pPr>
        <w:jc w:val="center"/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E93294" w:rsidP="008C594E" w:rsidR="008C594E">
      <w:pPr>
        <w:ind w:firstLine="708"/>
        <w:rPr>
          <w:rFonts w:cs="Times New Roman" w:eastAsia="Times New Roman"/>
          <w:szCs w:val="24"/>
        </w:rPr>
      </w:pPr>
      <w:r w:rsidRPr="00DD6AA2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8C594E" w:rsidRPr="00DD6AA2">
        <w:rPr>
          <w:rFonts w:cs="Times New Roman" w:eastAsia="Times New Roman"/>
          <w:szCs w:val="24"/>
        </w:rPr>
        <w:t>,</w:t>
      </w:r>
      <w:r w:rsidR="008C594E" w:rsidRPr="00DD6AA2">
        <w:t xml:space="preserve"> </w:t>
      </w:r>
      <w:r w:rsidR="008C594E" w:rsidRPr="00DD6AA2">
        <w:rPr>
          <w:rFonts w:cs="Times New Roman" w:eastAsia="Times New Roman"/>
          <w:szCs w:val="24"/>
        </w:rPr>
        <w:t>u skraćenom</w:t>
      </w:r>
      <w:r w:rsidR="008C594E">
        <w:rPr>
          <w:rFonts w:cs="Times New Roman" w:eastAsia="Times New Roman"/>
          <w:szCs w:val="24"/>
        </w:rPr>
        <w:t xml:space="preserve"> stečajnom postupku nad </w:t>
      </w:r>
      <w:r w:rsidR="008C594E" w:rsidRPr="005D578C">
        <w:rPr>
          <w:rFonts w:cs="Times New Roman" w:eastAsia="Times New Roman"/>
          <w:szCs w:val="24"/>
        </w:rPr>
        <w:t>pravnom osobom (dužnikom)</w:t>
      </w:r>
      <w:r w:rsidR="008C594E">
        <w:rPr>
          <w:rFonts w:cs="Times New Roman" w:eastAsia="Times New Roman"/>
          <w:szCs w:val="24"/>
        </w:rPr>
        <w:t xml:space="preserve"> GULIČ d. o. o. Poreč, Červar Porat, Pinot 1, OIB 05729311630</w:t>
      </w:r>
      <w:r w:rsidR="008C594E" w:rsidRPr="00D04320">
        <w:rPr>
          <w:rFonts w:cs="Times New Roman" w:eastAsia="Times New Roman"/>
          <w:szCs w:val="24"/>
        </w:rPr>
        <w:t>,</w:t>
      </w:r>
      <w:r w:rsidR="008C594E">
        <w:rPr>
          <w:rFonts w:cs="Times New Roman" w:eastAsia="Times New Roman"/>
          <w:szCs w:val="24"/>
        </w:rPr>
        <w:t xml:space="preserve"> MBS 130006458, povodom zahtjeva </w:t>
      </w:r>
      <w:r w:rsidR="008C594E" w:rsidRPr="008C0525">
        <w:rPr>
          <w:rFonts w:cs="Times New Roman" w:eastAsia="Times New Roman"/>
          <w:szCs w:val="24"/>
        </w:rPr>
        <w:t xml:space="preserve">Financijske agencije, </w:t>
      </w:r>
      <w:r w:rsidR="008C594E">
        <w:rPr>
          <w:rFonts w:cs="Times New Roman" w:eastAsia="Times New Roman"/>
          <w:szCs w:val="24"/>
        </w:rPr>
        <w:t xml:space="preserve">OIB 85821130368, </w:t>
      </w:r>
      <w:r w:rsidR="008C594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C594E">
        <w:rPr>
          <w:rFonts w:cs="Times New Roman" w:eastAsia="Times New Roman"/>
          <w:szCs w:val="24"/>
        </w:rPr>
        <w:t xml:space="preserve">Pula, </w:t>
      </w:r>
      <w:r w:rsidR="008C594E" w:rsidRPr="008C0525">
        <w:rPr>
          <w:rFonts w:cs="Times New Roman" w:eastAsia="Times New Roman"/>
          <w:szCs w:val="24"/>
        </w:rPr>
        <w:t xml:space="preserve">Giardini 5, </w:t>
      </w:r>
      <w:r w:rsidR="009E1192">
        <w:rPr>
          <w:rFonts w:cs="Times New Roman" w:eastAsia="Times New Roman"/>
          <w:szCs w:val="24"/>
        </w:rPr>
        <w:t>12</w:t>
      </w:r>
      <w:r w:rsidR="008C594E">
        <w:rPr>
          <w:rFonts w:cs="Times New Roman" w:eastAsia="Times New Roman"/>
          <w:szCs w:val="24"/>
        </w:rPr>
        <w:t xml:space="preserve">. </w:t>
      </w:r>
      <w:r w:rsidR="009E1192">
        <w:rPr>
          <w:rFonts w:cs="Times New Roman" w:eastAsia="Times New Roman"/>
          <w:szCs w:val="24"/>
        </w:rPr>
        <w:t>travnja</w:t>
      </w:r>
      <w:r w:rsidR="008C594E">
        <w:rPr>
          <w:rFonts w:cs="Times New Roman" w:eastAsia="Times New Roman"/>
          <w:szCs w:val="24"/>
        </w:rPr>
        <w:t xml:space="preserve"> 2016.</w:t>
      </w: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GULIČ d. o. o. Poreč, Červar Porat, Pinot 1, OIB 05729311630</w:t>
      </w:r>
      <w:r w:rsidRPr="00D04320">
        <w:rPr>
          <w:rFonts w:cs="Times New Roman" w:eastAsia="Times New Roman"/>
          <w:szCs w:val="24"/>
        </w:rPr>
        <w:t>,</w:t>
      </w:r>
      <w:r w:rsidR="008C08C0">
        <w:rPr>
          <w:rFonts w:cs="Times New Roman" w:eastAsia="Times New Roman"/>
          <w:szCs w:val="24"/>
        </w:rPr>
        <w:t xml:space="preserve"> MBS 130006458</w:t>
      </w:r>
      <w:r>
        <w:rPr>
          <w:rFonts w:cs="Times New Roman" w:eastAsia="Times New Roman"/>
          <w:szCs w:val="24"/>
        </w:rPr>
        <w:t>.</w:t>
      </w: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8C594E" w:rsidP="008C594E" w:rsidR="008C594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C594E" w:rsidP="008C594E" w:rsidR="008C594E">
      <w:pPr>
        <w:rPr>
          <w:rFonts w:cs="Times New Roman" w:eastAsia="Times New Roman"/>
          <w:szCs w:val="20"/>
        </w:rPr>
      </w:pPr>
    </w:p>
    <w:p w:rsidRDefault="008C594E" w:rsidP="008C594E" w:rsidR="008C59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GULIČ d. o. o. Poreč, Červar Porat, Pinot 1, OIB 05729311630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130006458.</w:t>
      </w:r>
    </w:p>
    <w:p w:rsidRDefault="008C594E" w:rsidP="008C594E" w:rsidR="008C594E">
      <w:pPr>
        <w:ind w:firstLine="709"/>
        <w:rPr>
          <w:rFonts w:cs="Times New Roman" w:eastAsia="Times New Roman"/>
          <w:szCs w:val="24"/>
        </w:rPr>
      </w:pPr>
    </w:p>
    <w:p w:rsidRDefault="008C594E" w:rsidP="008C594E" w:rsidR="008C59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GULIČ d. o. o. Poreč, Červar Porat, Pinot 1, OIB 05729311630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130006458.</w:t>
      </w:r>
    </w:p>
    <w:p w:rsidRDefault="008C594E" w:rsidP="008C594E" w:rsidR="008C594E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C594E" w:rsidP="008C594E" w:rsidR="008C594E">
      <w:pPr>
        <w:ind w:firstLine="708"/>
        <w:rPr>
          <w:rFonts w:cs="Times New Roman" w:eastAsia="Times New Roman"/>
          <w:szCs w:val="24"/>
        </w:rPr>
      </w:pPr>
    </w:p>
    <w:p w:rsidRDefault="008C594E" w:rsidP="008C594E" w:rsidR="008C59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GULIČ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C594E" w:rsidP="008C594E" w:rsidR="008C59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C3629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CC362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C594E" w:rsidP="008C594E" w:rsidR="008C594E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C594E" w:rsidP="008C594E" w:rsidR="008C59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755D8">
        <w:rPr>
          <w:rFonts w:cs="Times New Roman" w:eastAsia="Times New Roman"/>
          <w:szCs w:val="24"/>
        </w:rPr>
        <w:t>, v.r.</w:t>
      </w:r>
    </w:p>
    <w:p w:rsidRDefault="008C594E" w:rsidP="008C594E" w:rsidR="008C594E">
      <w:pPr>
        <w:jc w:val="left"/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left"/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C3629" w:rsidP="00CC3629" w:rsidR="00CC362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C3629" w:rsidP="00CC3629" w:rsidR="00CC36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C594E" w:rsidP="008C594E" w:rsidR="008C594E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rPr>
          <w:rFonts w:cs="Times New Roman" w:eastAsia="Times New Roman"/>
          <w:szCs w:val="24"/>
        </w:rPr>
      </w:pPr>
    </w:p>
    <w:p w:rsidRDefault="008C594E" w:rsidP="008C594E" w:rsidR="008C59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C594E" w:rsidP="008C594E" w:rsidR="008C5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C594E" w:rsidP="008C594E" w:rsidR="008C5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GULIČ d. o. o. Poreč, Červar Porat, Pinot 1,</w:t>
      </w:r>
    </w:p>
    <w:p w:rsidRDefault="008C594E" w:rsidP="008C594E" w:rsidR="008C5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Žarko Gulič, R. Slovenija, Sežana, Ponikove 68 i Egidij Švagelj, R. Slovenija, Branik, Branik 111,</w:t>
      </w:r>
    </w:p>
    <w:p w:rsidRDefault="008C594E" w:rsidP="008C594E" w:rsidR="008C59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C594E" w:rsidP="008C594E" w:rsidR="008C5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C594E" w:rsidP="008C594E" w:rsidR="008C59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C594E" w:rsidP="008C594E" w:rsidR="008C59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C594E" w:rsidP="008C594E" w:rsidR="008C5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C594E" w:rsidP="008C594E" w:rsidR="008C5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C594E" w:rsidP="008C594E" w:rsidR="008C594E"/>
    <w:p w:rsidRDefault="008C594E" w:rsidP="008C594E" w:rsidR="008C594E"/>
    <w:p w:rsidRDefault="008C594E" w:rsidP="008C594E" w:rsidR="008C594E"/>
    <w:p w:rsidRDefault="008C594E" w:rsidP="008C594E" w:rsidR="008C594E"/>
    <w:p w:rsidRDefault="008C594E" w:rsidP="008C594E" w:rsidR="008C594E"/>
    <w:p w:rsidRDefault="004755D8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94E" w:rsidP="008C594E" w:rsidR="008C594E">
      <w:r>
        <w:separator/>
      </w:r>
    </w:p>
  </w:endnote>
  <w:endnote w:id="0" w:type="continuationSeparator">
    <w:p w:rsidRDefault="008C594E" w:rsidP="008C594E" w:rsidR="008C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94E" w:rsidP="008C594E" w:rsidR="008C594E">
      <w:r>
        <w:separator/>
      </w:r>
    </w:p>
  </w:footnote>
  <w:footnote w:id="0" w:type="continuationSeparator">
    <w:p w:rsidRDefault="008C594E" w:rsidP="008C594E" w:rsidR="008C5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94E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55D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St-809/2015-5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94E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St-809/2015-5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7EA"/>
    <w:rsid w:val="004755D8"/>
    <w:rsid w:val="0075528E"/>
    <w:rsid w:val="0079403F"/>
    <w:rsid w:val="008C08C0"/>
    <w:rsid w:val="008C594E"/>
    <w:rsid w:val="009E1192"/>
    <w:rsid w:val="00CC3629"/>
    <w:rsid w:val="00DD6AA2"/>
    <w:rsid w:val="00E057EA"/>
    <w:rsid w:val="00E9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9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9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C59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59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9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5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55D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55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55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9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9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C59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59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9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55D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55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55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GULIČ d.o.o. POREČ</izvorni_sadrzaj>
    <derivirana_varijabla naziv="DomainObject.Predmet.ProtustrankaFormated_1">  GULIČ d.o.o. POREČ</derivirana_varijabla>
  </DomainObject.Predmet.ProtustrankaFormated>
  <DomainObject.Predmet.ProtustrankaFormatedOIB>
    <izvorni_sadrzaj>  GULIČ d.o.o. POREČ, OIB 05729311630</izvorni_sadrzaj>
    <derivirana_varijabla naziv="DomainObject.Predmet.ProtustrankaFormatedOIB_1">  GULIČ d.o.o. POREČ, OIB 05729311630</derivirana_varijabla>
  </DomainObject.Predmet.ProtustrankaFormatedOIB>
  <DomainObject.Predmet.ProtustrankaFormatedWithAdress>
    <izvorni_sadrzaj> GULIČ d.o.o. POREČ, Červar Porat, Pinot 1, 52440 Poreč</izvorni_sadrzaj>
    <derivirana_varijabla naziv="DomainObject.Predmet.ProtustrankaFormatedWithAdress_1"> GULIČ d.o.o. POREČ, Červar Porat, Pinot 1, 52440 Poreč</derivirana_varijabla>
  </DomainObject.Predmet.ProtustrankaFormatedWithAdress>
  <DomainObject.Predmet.ProtustrankaFormatedWithAdressOIB>
    <izvorni_sadrzaj> GULIČ d.o.o. POREČ, OIB 05729311630, Červar Porat, Pinot 1, 52440 Poreč</izvorni_sadrzaj>
    <derivirana_varijabla naziv="DomainObject.Predmet.ProtustrankaFormatedWithAdressOIB_1"> GULIČ d.o.o. POREČ, OIB 05729311630, Červar Porat, Pinot 1, 52440 Poreč</derivirana_varijabla>
  </DomainObject.Predmet.ProtustrankaFormatedWithAdressOIB>
  <DomainObject.Predmet.ProtustrankaWithAdress>
    <izvorni_sadrzaj>GULIČ d.o.o. POREČ Červar Porat, Pinot 1, 52440 Poreč</izvorni_sadrzaj>
    <derivirana_varijabla naziv="DomainObject.Predmet.ProtustrankaWithAdress_1">GULIČ d.o.o. POREČ Červar Porat, Pinot 1, 52440 Poreč</derivirana_varijabla>
  </DomainObject.Predmet.ProtustrankaWithAdress>
  <DomainObject.Predmet.ProtustrankaWithAdressOIB>
    <izvorni_sadrzaj>GULIČ d.o.o. POREČ, OIB 05729311630, Červar Porat, Pinot 1, 52440 Poreč</izvorni_sadrzaj>
    <derivirana_varijabla naziv="DomainObject.Predmet.ProtustrankaWithAdressOIB_1">GULIČ d.o.o. POREČ, OIB 05729311630, Červar Porat, Pinot 1, 52440 Poreč</derivirana_varijabla>
  </DomainObject.Predmet.ProtustrankaWithAdressOIB>
  <DomainObject.Predmet.ProtustrankaNazivFormated>
    <izvorni_sadrzaj>GULIČ d.o.o. POREČ</izvorni_sadrzaj>
    <derivirana_varijabla naziv="DomainObject.Predmet.ProtustrankaNazivFormated_1">GULIČ d.o.o. POREČ</derivirana_varijabla>
  </DomainObject.Predmet.ProtustrankaNazivFormated>
  <DomainObject.Predmet.ProtustrankaNazivFormatedOIB>
    <izvorni_sadrzaj>GULIČ d.o.o. POREČ, OIB 05729311630</izvorni_sadrzaj>
    <derivirana_varijabla naziv="DomainObject.Predmet.ProtustrankaNazivFormatedOIB_1">GULIČ d.o.o. POREČ, OIB 05729311630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8037.86</izvorni_sadrzaj>
    <derivirana_varijabla naziv="DomainObject.Predmet.TrenutnaVrijednost_1">8037.86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GULIČ d.o.o. POREČ</item>
    </izvorni_sadrzaj>
    <derivirana_varijabla naziv="DomainObject.Predmet.ProtuStrankaListFormated_1">
      <item>GULIČ d.o.o. POREČ</item>
    </derivirana_varijabla>
  </DomainObject.Predmet.ProtuStrankaListFormated>
  <DomainObject.Predmet.ProtuStrankaListFormatedOIB>
    <izvorni_sadrzaj>
      <item>GULIČ d.o.o. POREČ, OIB 05729311630</item>
    </izvorni_sadrzaj>
    <derivirana_varijabla naziv="DomainObject.Predmet.ProtuStrankaListFormatedOIB_1">
      <item>GULIČ d.o.o. POREČ, OIB 05729311630</item>
    </derivirana_varijabla>
  </DomainObject.Predmet.ProtuStrankaListFormatedOIB>
  <DomainObject.Predmet.ProtuStrankaListFormatedWithAdress>
    <izvorni_sadrzaj>
      <item>GULIČ d.o.o. POREČ, Červar Porat, Pinot 1, 52440 Poreč</item>
    </izvorni_sadrzaj>
    <derivirana_varijabla naziv="DomainObject.Predmet.ProtuStrankaListFormatedWithAdress_1">
      <item>GULIČ d.o.o. POREČ, Červar Porat, Pinot 1, 52440 Poreč</item>
    </derivirana_varijabla>
  </DomainObject.Predmet.ProtuStrankaListFormatedWithAdress>
  <DomainObject.Predmet.ProtuStrankaListFormatedWithAdressOIB>
    <izvorni_sadrzaj>
      <item>GULIČ d.o.o. POREČ, OIB 05729311630, Červar Porat, Pinot 1, 52440 Poreč</item>
    </izvorni_sadrzaj>
    <derivirana_varijabla naziv="DomainObject.Predmet.ProtuStrankaListFormatedWithAdressOIB_1">
      <item>GULIČ d.o.o. POREČ, OIB 05729311630, Červar Porat, Pinot 1, 52440 Poreč</item>
    </derivirana_varijabla>
  </DomainObject.Predmet.ProtuStrankaListFormatedWithAdressOIB>
  <DomainObject.Predmet.ProtuStrankaListNazivFormated>
    <izvorni_sadrzaj>
      <item>GULIČ d.o.o. POREČ</item>
    </izvorni_sadrzaj>
    <derivirana_varijabla naziv="DomainObject.Predmet.ProtuStrankaListNazivFormated_1">
      <item>GULIČ d.o.o. POREČ</item>
    </derivirana_varijabla>
  </DomainObject.Predmet.ProtuStrankaListNazivFormated>
  <DomainObject.Predmet.ProtuStrankaListNazivFormatedOIB>
    <izvorni_sadrzaj>
      <item>GULIČ d.o.o. POREČ, OIB 05729311630</item>
    </izvorni_sadrzaj>
    <derivirana_varijabla naziv="DomainObject.Predmet.ProtuStrankaListNazivFormatedOIB_1">
      <item>GULIČ d.o.o. POREČ, OIB 05729311630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GULIČ d.o.o. POREČ</izvorni_sadrzaj>
    <derivirana_varijabla naziv="DomainObject.Predmet.ProtustrankaIDrugi_1">GULIČ d.o.o. POREČ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GULIČ d.o.o. POREČ, OIB 05729311630, Červar Porat, Pinot 1, 52440 Poreč</izvorni_sadrzaj>
    <derivirana_varijabla naziv="DomainObject.Predmet.ProtustrankaIDrugiAdressOIB_1">GULIČ d.o.o. POREČ, OIB 05729311630, Červar Porat, Pinot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GULIČ d.o.o. POREČ</item>
    </izvorni_sadrzaj>
    <derivirana_varijabla naziv="DomainObject.Predmet.SudioniciListNaziv_1">
      <item>FINANCIJSKA AGENCIJA RC RIJEKA PODRUŽNICA PULA, PULA</item>
      <item>GULIČ d.o.o. POREČ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GULIČ d.o.o. POREČ, OIB 05729311630, Červar Porat, Pinot 1,52440 Poreč</item>
    </izvorni_sadrzaj>
    <derivirana_varijabla naziv="DomainObject.Predmet.SudioniciListAdressOIB_1">
      <item>FINANCIJSKA AGENCIJA RC RIJEKA PODRUŽNICA PULA, PULA, OIB 85821130368, Ulica grada Vukovara 70,Zagreb</item>
      <item>GULIČ d.o.o. POREČ, OIB 05729311630, Červar Porat, Pinot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05729311630</item>
    </izvorni_sadrzaj>
    <derivirana_varijabla naziv="DomainObject.Predmet.SudioniciListNazivOIB_1">
      <item>, OIB 85821130368</item>
      <item>, OIB 05729311630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3114</properties:Characters>
  <properties:Lines>82</properties:Lines>
  <properties:Paragraphs>30</properties:Paragraphs>
  <properties:TotalTime>5</properties:TotalTime>
  <properties:ScaleCrop>false</properties:ScaleCrop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2016-03-18T11:22:00Z</dcterms:created>
  <dc:creator>Mihaela Kaligari</dc:creator>
  <dc:description/>
  <cp:keywords/>
  <cp:lastModifiedBy>Ana Jeromela</cp:lastModifiedBy>
  <cp:lastPrinted>2016-04-12T07:25:00Z</cp:lastPrinted>
  <dcterms:modified xmlns:xsi="http://www.w3.org/2001/XMLSchema-instance" xsi:type="dcterms:W3CDTF">2016-04-12T07:25:00Z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