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8272" w14:paraId="f2c8272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37B84">
        <w:t>7790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A37B84">
        <w:t>MIA I PAO  d.o.o. OIB:58757036011, Hrvatski Leskovac, Travarski odvojak 7 ,</w:t>
      </w: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1D18E1">
        <w:t xml:space="preserve">nova za plaćanje je </w:t>
      </w:r>
      <w:r w:rsidR="00A37B84">
        <w:t>132.723,45</w:t>
      </w: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A37B84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37B84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7790</izvorni_sadrzaj>
    <derivirana_varijabla naziv="DomainObject.Predmet.Broj_1">7790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St-7790/2015</izvorni_sadrzaj>
    <derivirana_varijabla naziv="DomainObject.Predmet.OznakaBroj_1">St-7790/2015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i Pao d.o.o. zastupanog po punomoćniku MARIJANA MANOJLOVIĆ</izvorni_sadrzaj>
    <derivirana_varijabla naziv="DomainObject.Predmet.ProtustrankaFormated_1">  Mia i Pao d.o.o. zastupanog po punomoćniku MARIJANA MANOJLOVIĆ</derivirana_varijabla>
  </DomainObject.Predmet.ProtustrankaFormated>
  <DomainObject.Predmet.ProtustrankaFormatedOIB>
    <izvorni_sadrzaj>  Mia i Pao d.o.o., OIB 58757036011 zastupanog po punomoćniku MARIJANA MANOJLOVIĆ</izvorni_sadrzaj>
    <derivirana_varijabla naziv="DomainObject.Predmet.ProtustrankaFormatedOIB_1">  Mia i Pao d.o.o., OIB 58757036011 zastupanog po punomoćniku MARIJANA MANOJLOVIĆ</derivirana_varijabla>
  </DomainObject.Predmet.ProtustrankaFormatedOIB>
  <DomainObject.Predmet.ProtustrankaFormatedWithAdress>
    <izvorni_sadrzaj> Mia i Pao d.o.o., Travarski odvojak 7, 10257 Hrvatski Leskovac zastupanog po punomoćniku MARIJANA MANOJLOVIĆ</izvorni_sadrzaj>
    <derivirana_varijabla naziv="DomainObject.Predmet.ProtustrankaFormatedWithAdress_1"> Mia i Pao d.o.o., Travarski odvojak 7, 10257 Hrvatski Leskovac zastupanog po punomoćniku MARIJANA MANOJLOVIĆ</derivirana_varijabla>
  </DomainObject.Predmet.ProtustrankaFormatedWithAdress>
  <DomainObject.Predmet.ProtustrankaFormatedWithAdressOIB>
    <izvorni_sadrzaj> Mia i Pao d.o.o., OIB 58757036011, Travarski odvojak 7, 10257 Hrvatski Leskovac zastupanog po punomoćniku MARIJANA MANOJLOVIĆ</izvorni_sadrzaj>
    <derivirana_varijabla naziv="DomainObject.Predmet.ProtustrankaFormatedWithAdressOIB_1"> Mia i Pao d.o.o., OIB 58757036011, Travarski odvojak 7, 10257 Hrvatski Leskovac zastupanog po punomoćniku MARIJANA MANOJLOVIĆ</derivirana_varijabla>
  </DomainObject.Predmet.ProtustrankaFormatedWithAdressOIB>
  <DomainObject.Predmet.ProtustrankaWithAdress>
    <izvorni_sadrzaj>Mia i Pao d.o.o. Travarski odvojak 7, 10257 Hrvatski Leskovac</izvorni_sadrzaj>
    <derivirana_varijabla naziv="DomainObject.Predmet.ProtustrankaWithAdress_1">Mia i Pao d.o.o. Travarski odvojak 7, 10257 Hrvatski Leskovac</derivirana_varijabla>
  </DomainObject.Predmet.ProtustrankaWithAdress>
  <DomainObject.Predmet.ProtustrankaWithAdressOIB>
    <izvorni_sadrzaj>Mia i Pao d.o.o., OIB 58757036011, Travarski odvojak 7, 10257 Hrvatski Leskovac</izvorni_sadrzaj>
    <derivirana_varijabla naziv="DomainObject.Predmet.ProtustrankaWithAdressOIB_1">Mia i Pao d.o.o., OIB 58757036011, Travarski odvojak 7, 10257 Hrvatski Leskovac</derivirana_varijabla>
  </DomainObject.Predmet.ProtustrankaWithAdressOIB>
  <DomainObject.Predmet.ProtustrankaNazivFormated>
    <izvorni_sadrzaj>Mia i Pao d.o.o.</izvorni_sadrzaj>
    <derivirana_varijabla naziv="DomainObject.Predmet.ProtustrankaNazivFormated_1">Mia i Pao d.o.o.</derivirana_varijabla>
  </DomainObject.Predmet.ProtustrankaNazivFormated>
  <DomainObject.Predmet.ProtustrankaNazivFormatedOIB>
    <izvorni_sadrzaj>Mia i Pao d.o.o., OIB 58757036011</izvorni_sadrzaj>
    <derivirana_varijabla naziv="DomainObject.Predmet.ProtustrankaNazivFormatedOIB_1">Mia i Pao d.o.o., OIB 58757036011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i Pao d.o.o. zastupanog po punomoćniku MARIJANA MANOJLOVIĆ</item>
    </izvorni_sadrzaj>
    <derivirana_varijabla naziv="DomainObject.Predmet.ProtuStrankaListFormated_1">
      <item>Mia i Pao d.o.o. zastupanog po punomoćniku MARIJANA MANOJLOVIĆ</item>
    </derivirana_varijabla>
  </DomainObject.Predmet.ProtuStrankaListFormated>
  <DomainObject.Predmet.ProtuStrankaListFormatedOIB>
    <izvorni_sadrzaj>
      <item>Mia i Pao d.o.o., OIB 58757036011 zastupanog po punomoćniku MARIJANA MANOJLOVIĆ</item>
    </izvorni_sadrzaj>
    <derivirana_varijabla naziv="DomainObject.Predmet.ProtuStrankaListFormatedOIB_1">
      <item>Mia i Pao d.o.o., OIB 58757036011 zastupanog po punomoćniku MARIJANA MANOJLOVIĆ</item>
    </derivirana_varijabla>
  </DomainObject.Predmet.ProtuStrankaListFormatedOIB>
  <DomainObject.Predmet.ProtuStrankaListFormatedWithAdress>
    <izvorni_sadrzaj>
      <item>Mia i Pao d.o.o., Travarski odvojak 7, 10257 Hrvatski Leskovac zastupanog po punomoćniku MARIJANA MANOJLOVIĆ</item>
    </izvorni_sadrzaj>
    <derivirana_varijabla naziv="DomainObject.Predmet.ProtuStrankaListFormatedWithAdress_1">
      <item>Mia i Pao d.o.o., Travarski odvojak 7, 10257 Hrvatski Leskovac zastupanog po punomoćniku MARIJANA MANOJLOVIĆ</item>
    </derivirana_varijabla>
  </DomainObject.Predmet.ProtuStrankaListFormatedWithAdress>
  <DomainObject.Predmet.ProtuStrankaListFormatedWithAdressOIB>
    <izvorni_sadrzaj>
      <item>Mia i Pao d.o.o., OIB 58757036011, Travarski odvojak 7, 10257 Hrvatski Leskovac zastupanog po punomoćniku MARIJANA MANOJLOVIĆ</item>
    </izvorni_sadrzaj>
    <derivirana_varijabla naziv="DomainObject.Predmet.ProtuStrankaListFormatedWithAdressOIB_1">
      <item>Mia i Pao d.o.o., OIB 58757036011, Travarski odvojak 7, 10257 Hrvatski Leskovac zastupanog po punomoćniku MARIJANA MANOJLOVIĆ</item>
    </derivirana_varijabla>
  </DomainObject.Predmet.ProtuStrankaListFormatedWithAdressOIB>
  <DomainObject.Predmet.ProtuStrankaListNazivFormated>
    <izvorni_sadrzaj>
      <item>Mia i Pao d.o.o.</item>
    </izvorni_sadrzaj>
    <derivirana_varijabla naziv="DomainObject.Predmet.ProtuStrankaListNazivFormated_1">
      <item>Mia i Pao d.o.o.</item>
    </derivirana_varijabla>
  </DomainObject.Predmet.ProtuStrankaListNazivFormated>
  <DomainObject.Predmet.ProtuStrankaListNazivFormatedOIB>
    <izvorni_sadrzaj>
      <item>Mia i Pao d.o.o., OIB 58757036011</item>
    </izvorni_sadrzaj>
    <derivirana_varijabla naziv="DomainObject.Predmet.ProtuStrankaListNazivFormatedOIB_1">
      <item>Mia i Pao d.o.o., OIB 58757036011</item>
    </derivirana_varijabla>
  </DomainObject.Predmet.ProtuStrankaListNazivFormatedOIB>
  <DomainObject.Predmet.OstaliListFormated>
    <izvorni_sadrzaj>
      <item>MARIJANA MANOJLOVIĆ punomoćnik sudionika u postupku Mia i Pao d.o.o.</item>
    </izvorni_sadrzaj>
    <derivirana_varijabla naziv="DomainObject.Predmet.OstaliListFormated_1">
      <item>MARIJANA MANOJLOVIĆ punomoćnik sudionika u postupku Mia i Pao d.o.o.</item>
    </derivirana_varijabla>
  </DomainObject.Predmet.OstaliListFormated>
  <DomainObject.Predmet.OstaliListFormatedOIB>
    <izvorni_sadrzaj>
      <item>MARIJANA MANOJLOVIĆ, OIB 25947708625 punomoćnik sudionika u postupku Mia i Pao d.o.o.</item>
    </izvorni_sadrzaj>
    <derivirana_varijabla naziv="DomainObject.Predmet.OstaliListFormatedOIB_1">
      <item>MARIJANA MANOJLOVIĆ, OIB 25947708625 punomoćnik sudionika u postupku Mia i Pao d.o.o.</item>
    </derivirana_varijabla>
  </DomainObject.Predmet.OstaliListFormatedOIB>
  <DomainObject.Predmet.OstaliListFormatedWithAdress>
    <izvorni_sadrzaj>
      <item>MARIJANA MANOJLOVIĆ, TRAVARSKI ODVOJAK 7, 10257 Hrvatski Leskovac punomoćnik sudionika u postupku Mia i Pao d.o.o.</item>
    </izvorni_sadrzaj>
    <derivirana_varijabla naziv="DomainObject.Predmet.OstaliListFormatedWithAdress_1">
      <item>MARIJANA MANOJLOVIĆ, TRAVARSKI ODVOJAK 7, 10257 Hrvatski Leskovac punomoćnik sudionika u postupku Mia i Pao d.o.o.</item>
    </derivirana_varijabla>
  </DomainObject.Predmet.OstaliListFormatedWithAdress>
  <DomainObject.Predmet.OstaliListFormatedWithAdressOIB>
    <izvorni_sadrzaj>
      <item>MARIJANA MANOJLOVIĆ, OIB 25947708625, TRAVARSKI ODVOJAK 7, 10257 Hrvatski Leskovac punomoćnik sudionika u postupku Mia i Pao d.o.o.</item>
    </izvorni_sadrzaj>
    <derivirana_varijabla naziv="DomainObject.Predmet.OstaliListFormatedWithAdressOIB_1">
      <item>MARIJANA MANOJLOVIĆ, OIB 25947708625, TRAVARSKI ODVOJAK 7, 10257 Hrvatski Leskovac punomoćnik sudionika u postupku Mia i Pao d.o.o.</item>
    </derivirana_varijabla>
  </DomainObject.Predmet.OstaliListFormatedWithAdressOIB>
  <DomainObject.Predmet.OstaliListNazivFormated>
    <izvorni_sadrzaj>
      <item>MARIJANA MANOJLOVIĆ</item>
    </izvorni_sadrzaj>
    <derivirana_varijabla naziv="DomainObject.Predmet.OstaliListNazivFormated_1">
      <item>MARIJANA MANOJLOVIĆ</item>
    </derivirana_varijabla>
  </DomainObject.Predmet.OstaliListNazivFormated>
  <DomainObject.Predmet.OstaliListNazivFormatedOIB>
    <izvorni_sadrzaj>
      <item>MARIJANA MANOJLOVIĆ, OIB 25947708625</item>
    </izvorni_sadrzaj>
    <derivirana_varijabla naziv="DomainObject.Predmet.OstaliListNazivFormatedOIB_1">
      <item>MARIJANA MANOJLOVIĆ, OIB 25947708625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i Pao d.o.o.</izvorni_sadrzaj>
    <derivirana_varijabla naziv="DomainObject.Predmet.ProtustrankaIDrugi_1">Mia i Pao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Mia i Pao d.o.o., OIB 58757036011, Travarski odvojak 7, 10257 Hrvatski Leskovac</izvorni_sadrzaj>
    <derivirana_varijabla naziv="DomainObject.Predmet.ProtustrankaIDrugiAdressOIB_1">Mia i Pao d.o.o., OIB 58757036011, Travarski odvojak 7,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i Pao d.o.o.</item>
      <item>MARIJANA MANOJLOVIĆ</item>
    </izvorni_sadrzaj>
    <derivirana_varijabla naziv="DomainObject.Predmet.SudioniciListNaziv_1">
      <item>FINA Regionalni centar Zagreb</item>
      <item>Mia i Pao d.o.o.</item>
      <item>MARIJANA MANOJLOVIĆ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Mia i Pao d.o.o., OIB 58757036011, Travarski odvojak 7,10257 Hrvatski Leskovac</item>
      <item>MARIJANA MANOJLOVIĆ, OIB 25947708625, TRAVARSKI ODVOJAK 7,10257 Hrvatski Leskovac</item>
    </izvorni_sadrzaj>
    <derivirana_varijabla naziv="DomainObject.Predmet.SudioniciListAdressOIB_1">
      <item>FINA Regionalni centar Zagreb, OIB 85821130368, Trg svibanjskih žrtava 1995. br. 1,10000 Zagreb</item>
      <item>Mia i Pao d.o.o., OIB 58757036011, Travarski odvojak 7,10257 Hrvatski Leskovac</item>
      <item>MARIJANA MANOJLOVIĆ, OIB 25947708625, TRAVARSKI ODVOJAK 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58757036011</item>
      <item>, OIB 25947708625</item>
    </izvorni_sadrzaj>
    <derivirana_varijabla naziv="DomainObject.Predmet.SudioniciListNazivOIB_1">
      <item>, OIB 85821130368</item>
      <item>, OIB 58757036011</item>
      <item>, OIB 25947708625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44</properties:Lines>
  <properties:Paragraphs>18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2016-01-05T09:02:00Z</cp:lastPrinted>
  <dcterms:modified xmlns:xsi="http://www.w3.org/2001/XMLSchema-instance" xsi:type="dcterms:W3CDTF">2016-01-05T09:02:00Z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