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0943F5">
                    <w:rPr>
                      <w:sz w:val="22"/>
                      <w:szCs w:val="22"/>
                    </w:rPr>
                    <w:t>St-1239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918452" w14:paraId="b91845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Jagera 3, OIB 85821130368 za provedbu skraćenog stečajnog postupka nad dužnikom </w:t>
      </w:r>
      <w:r w:rsidR="000943F5">
        <w:t>MAKLER d.o.o. za trgovinu na veliko i malo, export-import, zastupstva i usluge, Osijek, Biljska cesta 64, MBS 03013358, OIB 02523672606</w:t>
      </w:r>
      <w:r>
        <w:t xml:space="preserve">,  temeljem članka 430. Stečajnog zakona (NN 71/15, dalje: SZ), dana </w:t>
      </w:r>
      <w:r w:rsidR="00E66AA9">
        <w:t>20. studenoga</w:t>
      </w:r>
      <w:r w:rsidR="00615369">
        <w:t xml:space="preserve">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943F5">
        <w:t>MAKLER d.o.o. za trgovinu na veliko i malo, export-import, zastupstva i usluge, Osijek, Biljska cesta 64, MBS 03013358, OIB 02523672606</w:t>
      </w:r>
      <w:r>
        <w:t xml:space="preserve">, na temelju neizvršenih osnova za plaćanje iznosi </w:t>
      </w:r>
      <w:r w:rsidR="000943F5">
        <w:t>357.947,33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0943F5">
        <w:t>Antoni Milardović, OIB 17514606020, Osijek, Biljska cesta 64</w:t>
      </w:r>
      <w:r>
        <w:t>,</w:t>
      </w:r>
      <w:r w:rsidR="00E66AA9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943F5">
        <w:t>1239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E66AA9" w:rsidP="00E63D95" w:rsidR="00E63D95">
      <w:pPr>
        <w:ind w:left="708"/>
        <w:jc w:val="center"/>
      </w:pPr>
      <w:r>
        <w:t>U Osijeku 20</w:t>
      </w:r>
      <w:r w:rsidR="00E63D95">
        <w:t>.</w:t>
      </w:r>
      <w:r>
        <w:t xml:space="preserve">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66AA9">
        <w:t>11</w:t>
      </w:r>
      <w:r>
        <w:t>.</w:t>
      </w:r>
      <w:r w:rsidR="00615369">
        <w:t>1</w:t>
      </w:r>
      <w:r w:rsidR="00E66AA9">
        <w:t>.2019</w:t>
      </w:r>
      <w:r>
        <w:t>.</w:t>
      </w:r>
    </w:p>
    <w:p w:rsidRDefault="004E582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943F5"/>
    <w:rsid w:val="000E3CD9"/>
    <w:rsid w:val="001172AF"/>
    <w:rsid w:val="00122B97"/>
    <w:rsid w:val="0013588C"/>
    <w:rsid w:val="00137561"/>
    <w:rsid w:val="00143005"/>
    <w:rsid w:val="00186AA8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4E4421"/>
    <w:rsid w:val="004E5825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6BB3"/>
    <w:rsid w:val="006E7282"/>
    <w:rsid w:val="00720319"/>
    <w:rsid w:val="00740D9B"/>
    <w:rsid w:val="0075404A"/>
    <w:rsid w:val="007667D7"/>
    <w:rsid w:val="00783908"/>
    <w:rsid w:val="007C75AC"/>
    <w:rsid w:val="007E683F"/>
    <w:rsid w:val="00850ECF"/>
    <w:rsid w:val="00883522"/>
    <w:rsid w:val="008A02F5"/>
    <w:rsid w:val="008D1548"/>
    <w:rsid w:val="008D7FA0"/>
    <w:rsid w:val="0090773D"/>
    <w:rsid w:val="009158AC"/>
    <w:rsid w:val="00927558"/>
    <w:rsid w:val="00947F82"/>
    <w:rsid w:val="009C4D46"/>
    <w:rsid w:val="009D424F"/>
    <w:rsid w:val="00A324F9"/>
    <w:rsid w:val="00A55A74"/>
    <w:rsid w:val="00A958D2"/>
    <w:rsid w:val="00AB536E"/>
    <w:rsid w:val="00AD67F8"/>
    <w:rsid w:val="00B6125C"/>
    <w:rsid w:val="00C13E72"/>
    <w:rsid w:val="00C3199A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66AA9"/>
    <w:rsid w:val="00E958F4"/>
    <w:rsid w:val="00EF1A85"/>
    <w:rsid w:val="00F254BB"/>
    <w:rsid w:val="00F264FF"/>
    <w:rsid w:val="00F57A94"/>
    <w:rsid w:val="00F9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8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8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St-1239/2018</izvorni_sadrzaj>
    <derivirana_varijabla naziv="DomainObject.Predmet.OznakaBroj_1">St-1239/2018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MAKLER d.o.o. za trgovinu na veliko i malo, export-import, zastupstva i usluge</izvorni_sadrzaj>
    <derivirana_varijabla naziv="DomainObject.Predmet.ProtustrankaFormated_1">  MAKLER d.o.o. za trgovinu na veliko i malo, export-import, zastupstva i usluge</derivirana_varijabla>
  </DomainObject.Predmet.ProtustrankaFormated>
  <DomainObject.Predmet.ProtustrankaFormatedOIB>
    <izvorni_sadrzaj>  MAKLER d.o.o. za trgovinu na veliko i malo, export-import, zastupstva i usluge, OIB 02523672606</izvorni_sadrzaj>
    <derivirana_varijabla naziv="DomainObject.Predmet.ProtustrankaFormatedOIB_1">  MAKLER d.o.o. za trgovinu na veliko i malo, export-import, zastupstva i usluge, OIB 02523672606</derivirana_varijabla>
  </DomainObject.Predmet.ProtustrankaFormatedOIB>
  <DomainObject.Predmet.ProtustrankaFormatedWithAdress>
    <izvorni_sadrzaj> MAKLER d.o.o. za trgovinu na veliko i malo, export-import, zastupstva i usluge, Biljska cesta 64, 31000 Osijek</izvorni_sadrzaj>
    <derivirana_varijabla naziv="DomainObject.Predmet.ProtustrankaFormatedWithAdress_1"> MAKLER d.o.o. za trgovinu na veliko i malo, export-import, zastupstva i usluge, Biljska cesta 64, 31000 Osijek</derivirana_varijabla>
  </DomainObject.Predmet.ProtustrankaFormatedWithAdress>
  <DomainObject.Predmet.ProtustrankaFormatedWithAdressOIB>
    <izvorni_sadrzaj> MAKLER d.o.o. za trgovinu na veliko i malo, export-import, zastupstva i usluge, OIB 02523672606, Biljska cesta 64, 31000 Osijek</izvorni_sadrzaj>
    <derivirana_varijabla naziv="DomainObject.Predmet.ProtustrankaFormatedWithAdressOIB_1"> MAKLER d.o.o. za trgovinu na veliko i malo, export-import, zastupstva i usluge, OIB 02523672606, Biljska cesta 64, 31000 Osijek</derivirana_varijabla>
  </DomainObject.Predmet.ProtustrankaFormatedWithAdressOIB>
  <DomainObject.Predmet.ProtustrankaWithAdress>
    <izvorni_sadrzaj>MAKLER d.o.o. za trgovinu na veliko i malo, export-import, zastupstva i usluge Biljska cesta 64, 31000 Osijek</izvorni_sadrzaj>
    <derivirana_varijabla naziv="DomainObject.Predmet.ProtustrankaWithAdress_1">MAKLER d.o.o. za trgovinu na veliko i malo, export-import, zastupstva i usluge Biljska cesta 64, 31000 Osijek</derivirana_varijabla>
  </DomainObject.Predmet.ProtustrankaWithAdress>
  <DomainObject.Predmet.ProtustrankaWithAdressOIB>
    <izvorni_sadrzaj>MAKLER d.o.o. za trgovinu na veliko i malo, export-import, zastupstva i usluge, OIB 02523672606, Biljska cesta 64, 31000 Osijek</izvorni_sadrzaj>
    <derivirana_varijabla naziv="DomainObject.Predmet.ProtustrankaWithAdressOIB_1">MAKLER d.o.o. za trgovinu na veliko i malo, export-import, zastupstva i usluge, OIB 02523672606, Biljska cesta 64, 31000 Osijek</derivirana_varijabla>
  </DomainObject.Predmet.ProtustrankaWithAdressOIB>
  <DomainObject.Predmet.ProtustrankaNazivFormated>
    <izvorni_sadrzaj>MAKLER d.o.o. za trgovinu na veliko i malo, export-import, zastupstva i usluge</izvorni_sadrzaj>
    <derivirana_varijabla naziv="DomainObject.Predmet.ProtustrankaNazivFormated_1">MAKLER d.o.o. za trgovinu na veliko i malo, export-import, zastupstva i usluge</derivirana_varijabla>
  </DomainObject.Predmet.ProtustrankaNazivFormated>
  <DomainObject.Predmet.ProtustrankaNazivFormatedOIB>
    <izvorni_sadrzaj>MAKLER d.o.o. za trgovinu na veliko i malo, export-import, zastupstva i usluge, OIB 02523672606</izvorni_sadrzaj>
    <derivirana_varijabla naziv="DomainObject.Predmet.ProtustrankaNazivFormatedOIB_1">MAKLER d.o.o. za trgovinu na veliko i malo, export-import, zastupstva i usluge, OIB 02523672606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MAKLER d.o.o. za trgovinu na veliko i malo, export-import, zastupstva i usluge</item>
    </izvorni_sadrzaj>
    <derivirana_varijabla naziv="DomainObject.Predmet.ProtuStrankaListFormated_1">
      <item>MAKLER d.o.o. za trgovinu na veliko i malo, export-import, zastupstva i usluge</item>
    </derivirana_varijabla>
  </DomainObject.Predmet.ProtuStrankaListFormated>
  <DomainObject.Predmet.ProtuStrankaListFormatedOIB>
    <izvorni_sadrzaj>
      <item>MAKLER d.o.o. za trgovinu na veliko i malo, export-import, zastupstva i usluge, OIB 02523672606</item>
    </izvorni_sadrzaj>
    <derivirana_varijabla naziv="DomainObject.Predmet.ProtuStrankaListFormatedOIB_1">
      <item>MAKLER d.o.o. za trgovinu na veliko i malo, export-import, zastupstva i usluge, OIB 02523672606</item>
    </derivirana_varijabla>
  </DomainObject.Predmet.ProtuStrankaListFormatedOIB>
  <DomainObject.Predmet.ProtuStrankaListFormatedWithAdress>
    <izvorni_sadrzaj>
      <item>MAKLER d.o.o. za trgovinu na veliko i malo, export-import, zastupstva i usluge, Biljska cesta 64, 31000 Osijek</item>
    </izvorni_sadrzaj>
    <derivirana_varijabla naziv="DomainObject.Predmet.ProtuStrankaListFormatedWithAdress_1">
      <item>MAKLER d.o.o. za trgovinu na veliko i malo, export-import, zastupstva i usluge, Biljska cesta 64, 31000 Osijek</item>
    </derivirana_varijabla>
  </DomainObject.Predmet.ProtuStrankaListFormatedWithAdress>
  <DomainObject.Predmet.ProtuStrankaListFormatedWithAdressOIB>
    <izvorni_sadrzaj>
      <item>MAKLER d.o.o. za trgovinu na veliko i malo, export-import, zastupstva i usluge, OIB 02523672606, Biljska cesta 64, 31000 Osijek</item>
    </izvorni_sadrzaj>
    <derivirana_varijabla naziv="DomainObject.Predmet.ProtuStrankaListFormatedWithAdressOIB_1">
      <item>MAKLER d.o.o. za trgovinu na veliko i malo, export-import, zastupstva i usluge, OIB 02523672606, Biljska cesta 64, 31000 Osijek</item>
    </derivirana_varijabla>
  </DomainObject.Predmet.ProtuStrankaListFormatedWithAdressOIB>
  <DomainObject.Predmet.ProtuStrankaListNazivFormated>
    <izvorni_sadrzaj>
      <item>MAKLER d.o.o. za trgovinu na veliko i malo, export-import, zastupstva i usluge</item>
    </izvorni_sadrzaj>
    <derivirana_varijabla naziv="DomainObject.Predmet.ProtuStrankaListNazivFormated_1">
      <item>MAKLER d.o.o. za trgovinu na veliko i malo, export-import, zastupstva i usluge</item>
    </derivirana_varijabla>
  </DomainObject.Predmet.ProtuStrankaListNazivFormated>
  <DomainObject.Predmet.ProtuStrankaListNazivFormatedOIB>
    <izvorni_sadrzaj>
      <item>MAKLER d.o.o. za trgovinu na veliko i malo, export-import, zastupstva i usluge, OIB 02523672606</item>
    </izvorni_sadrzaj>
    <derivirana_varijabla naziv="DomainObject.Predmet.ProtuStrankaListNazivFormatedOIB_1">
      <item>MAKLER d.o.o. za trgovinu na veliko i malo, export-import, zastupstva i usluge, OIB 02523672606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MAKLER d.o.o. za trgovinu na veliko i malo, export-import, zastupstva i usluge</izvorni_sadrzaj>
    <derivirana_varijabla naziv="DomainObject.Predmet.ProtustrankaIDrugi_1">MAKLER d.o.o. za trgovinu na veliko i malo, export-import, zastupstva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MAKLER d.o.o. za trgovinu na veliko i malo, export-import, zastupstva i usluge, OIB 02523672606, Biljska cesta 64, 31000 Osijek</izvorni_sadrzaj>
    <derivirana_varijabla naziv="DomainObject.Predmet.ProtustrankaIDrugiAdressOIB_1">MAKLER d.o.o. za trgovinu na veliko i malo, export-import, zastupstva i usluge, OIB 02523672606, Biljska cesta 64,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MAKLER d.o.o. za trgovinu na veliko i malo, export-import, zastupstva i usluge</item>
    </izvorni_sadrzaj>
    <derivirana_varijabla naziv="DomainObject.Predmet.SudioniciListNaziv_1">
      <item>FINA RC OSIJEK</item>
      <item>MAKLER d.o.o. za trgovinu na veliko i malo, export-import, zastupstva i usluge</item>
    </derivirana_varijabla>
  </DomainObject.Predmet.SudioniciListNaziv>
  <DomainObject.Predmet.SudioniciListAdressOIB>
    <izvorni_sadrzaj>
      <item>FINA RC OSIJEK, OIB 85821130368</item>
      <item>MAKLER d.o.o. za trgovinu na veliko i malo, export-import, zastupstva i usluge, OIB 02523672606, Biljska cesta 64,31000 Osijek</item>
    </izvorni_sadrzaj>
    <derivirana_varijabla naziv="DomainObject.Predmet.SudioniciListAdressOIB_1">
      <item>FINA RC OSIJEK, OIB 85821130368</item>
      <item>MAKLER d.o.o. za trgovinu na veliko i malo, export-import, zastupstva i usluge, OIB 02523672606, Biljska cesta 64,31000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02523672606</item>
    </izvorni_sadrzaj>
    <derivirana_varijabla naziv="DomainObject.Predmet.SudioniciListNazivOIB_1">
      <item>, OIB 85821130368</item>
      <item>, OIB 02523672606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2190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2018-11-20T08:35:00Z</dcterms:created>
  <dc:creator>Snježana Andrijanić</dc:creator>
  <cp:lastModifiedBy>Gordana Harc</cp:lastModifiedBy>
  <cp:lastPrinted>2018-11-20T07:24:00Z</cp:lastPrinted>
  <dcterms:modified xmlns:xsi="http://www.w3.org/2001/XMLSchema-instance" xsi:type="dcterms:W3CDTF">2018-11-20T08:37:00Z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- 1239-18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