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5d54" w14:paraId="b2c5d5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73EBF" w:rsidRPr="009B75BD">
        <w:rPr>
          <w:sz w:val="24"/>
          <w:szCs w:val="24"/>
          <w:lang w:eastAsia="en-US"/>
        </w:rPr>
        <w:t>D. G. PRIRODA VODI DO ZDRAVLJA jednostavno društvo s ograničenom odgovornošću za trgovinu i usluge Škrljevo, Škrljevo 10 ( MBS 040329875 – OIB 42083857679 )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47E71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73EBF">
        <w:rPr>
          <w:color w:val="000000"/>
          <w:sz w:val="24"/>
          <w:szCs w:val="24"/>
        </w:rPr>
        <w:t>25.883,12</w:t>
      </w:r>
      <w:r w:rsidR="00AB6304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A31A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AB6304">
        <w:rPr>
          <w:color w:val="000000"/>
          <w:sz w:val="24"/>
          <w:szCs w:val="24"/>
        </w:rPr>
        <w:t>1</w:t>
      </w:r>
      <w:r w:rsidR="00F73EBF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BA31A7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AB6304">
        <w:rPr>
          <w:color w:val="000000"/>
          <w:sz w:val="24"/>
          <w:szCs w:val="24"/>
        </w:rPr>
        <w:t>1</w:t>
      </w:r>
      <w:r w:rsidR="00F73EBF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426" w:rsidP="00FF2B80" w:rsidR="00780426">
      <w:pPr>
        <w:spacing w:lineRule="auto" w:line="240" w:after="0"/>
      </w:pPr>
      <w:r>
        <w:separator/>
      </w:r>
    </w:p>
  </w:endnote>
  <w:endnote w:id="0" w:type="continuationSeparator">
    <w:p w:rsidRDefault="00780426" w:rsidP="00FF2B80" w:rsidR="007804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426" w:rsidP="00FF2B80" w:rsidR="00780426">
      <w:pPr>
        <w:spacing w:lineRule="auto" w:line="240" w:after="0"/>
      </w:pPr>
      <w:r>
        <w:separator/>
      </w:r>
    </w:p>
  </w:footnote>
  <w:footnote w:id="0" w:type="continuationSeparator">
    <w:p w:rsidRDefault="00780426" w:rsidP="00FF2B80" w:rsidR="007804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AB6304">
      <w:rPr>
        <w:sz w:val="24"/>
        <w:szCs w:val="24"/>
      </w:rPr>
      <w:t>1</w:t>
    </w:r>
    <w:r w:rsidR="00F73EBF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8042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83824"/>
    <w:rsid w:val="002A3583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54CC3"/>
    <w:rsid w:val="0047385F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1B72"/>
    <w:rsid w:val="00725176"/>
    <w:rsid w:val="00726C68"/>
    <w:rsid w:val="007275F0"/>
    <w:rsid w:val="00727E74"/>
    <w:rsid w:val="00737343"/>
    <w:rsid w:val="00751CCE"/>
    <w:rsid w:val="00780426"/>
    <w:rsid w:val="00783329"/>
    <w:rsid w:val="00783942"/>
    <w:rsid w:val="00795FB3"/>
    <w:rsid w:val="007A3103"/>
    <w:rsid w:val="007B79BD"/>
    <w:rsid w:val="007C5B37"/>
    <w:rsid w:val="00812273"/>
    <w:rsid w:val="00812D4A"/>
    <w:rsid w:val="00831B17"/>
    <w:rsid w:val="00832A3B"/>
    <w:rsid w:val="00834388"/>
    <w:rsid w:val="00835AE9"/>
    <w:rsid w:val="008444E2"/>
    <w:rsid w:val="00847E71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66845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65843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1A7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CC191A"/>
    <w:rsid w:val="00CD0CF8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1215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2D50"/>
    <w:rsid w:val="00FC4824"/>
    <w:rsid w:val="00FD4033"/>
    <w:rsid w:val="00FD587C"/>
    <w:rsid w:val="00FE2B12"/>
    <w:rsid w:val="00FE42CB"/>
    <w:rsid w:val="00FF2B80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8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5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8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5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D.G. PRIRODA VODI DO ZDRAVLJA j.d.o.o.</izvorni_sadrzaj>
    <derivirana_varijabla naziv="DomainObject.Predmet.ProtustrankaFormated_1">  D.G. PRIRODA VODI DO ZDRAVLJA j.d.o.o.</derivirana_varijabla>
  </DomainObject.Predmet.ProtustrankaFormated>
  <DomainObject.Predmet.ProtustrankaFormatedOIB>
    <izvorni_sadrzaj>  D.G. PRIRODA VODI DO ZDRAVLJA j.d.o.o., OIB 42083857679</izvorni_sadrzaj>
    <derivirana_varijabla naziv="DomainObject.Predmet.ProtustrankaFormatedOIB_1">  D.G. PRIRODA VODI DO ZDRAVLJA j.d.o.o., OIB 42083857679</derivirana_varijabla>
  </DomainObject.Predmet.ProtustrankaFormatedOIB>
  <DomainObject.Predmet.ProtustrankaFormatedWithAdress>
    <izvorni_sadrzaj> D.G. PRIRODA VODI DO ZDRAVLJA j.d.o.o., Škrljevo 10, 51223 Škrljevo</izvorni_sadrzaj>
    <derivirana_varijabla naziv="DomainObject.Predmet.ProtustrankaFormatedWithAdress_1"> D.G. PRIRODA VODI DO ZDRAVLJA j.d.o.o., Škrljevo 10, 51223 Škrljevo</derivirana_varijabla>
  </DomainObject.Predmet.ProtustrankaFormatedWithAdress>
  <DomainObject.Predmet.ProtustrankaFormatedWithAdressOIB>
    <izvorni_sadrzaj> D.G. PRIRODA VODI DO ZDRAVLJA j.d.o.o., OIB 42083857679, Škrljevo 10, 51223 Škrljevo</izvorni_sadrzaj>
    <derivirana_varijabla naziv="DomainObject.Predmet.ProtustrankaFormatedWithAdressOIB_1"> D.G. PRIRODA VODI DO ZDRAVLJA j.d.o.o., OIB 42083857679, Škrljevo 10, 51223 Škrljevo</derivirana_varijabla>
  </DomainObject.Predmet.ProtustrankaFormatedWithAdressOIB>
  <DomainObject.Predmet.ProtustrankaWithAdress>
    <izvorni_sadrzaj>D.G. PRIRODA VODI DO ZDRAVLJA j.d.o.o. Škrljevo 10, 51223 Škrljevo</izvorni_sadrzaj>
    <derivirana_varijabla naziv="DomainObject.Predmet.ProtustrankaWithAdress_1">D.G. PRIRODA VODI DO ZDRAVLJA j.d.o.o. Škrljevo 10, 51223 Škrljevo</derivirana_varijabla>
  </DomainObject.Predmet.ProtustrankaWithAdress>
  <DomainObject.Predmet.ProtustrankaWithAdressOIB>
    <izvorni_sadrzaj>D.G. PRIRODA VODI DO ZDRAVLJA j.d.o.o., OIB 42083857679, Škrljevo 10, 51223 Škrljevo</izvorni_sadrzaj>
    <derivirana_varijabla naziv="DomainObject.Predmet.ProtustrankaWithAdressOIB_1">D.G. PRIRODA VODI DO ZDRAVLJA j.d.o.o., OIB 42083857679, Škrljevo 10, 51223 Škrljevo</derivirana_varijabla>
  </DomainObject.Predmet.ProtustrankaWithAdressOIB>
  <DomainObject.Predmet.ProtustrankaNazivFormated>
    <izvorni_sadrzaj>D.G. PRIRODA VODI DO ZDRAVLJA j.d.o.o.</izvorni_sadrzaj>
    <derivirana_varijabla naziv="DomainObject.Predmet.ProtustrankaNazivFormated_1">D.G. PRIRODA VODI DO ZDRAVLJA j.d.o.o.</derivirana_varijabla>
  </DomainObject.Predmet.ProtustrankaNazivFormated>
  <DomainObject.Predmet.ProtustrankaNazivFormatedOIB>
    <izvorni_sadrzaj>D.G. PRIRODA VODI DO ZDRAVLJA j.d.o.o., OIB 42083857679</izvorni_sadrzaj>
    <derivirana_varijabla naziv="DomainObject.Predmet.ProtustrankaNazivFormatedOIB_1">D.G. PRIRODA VODI DO ZDRAVLJA j.d.o.o., OIB 42083857679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D.G. PRIRODA VODI DO ZDRAVLJA j.d.o.o.</item>
    </izvorni_sadrzaj>
    <derivirana_varijabla naziv="DomainObject.Predmet.ProtuStrankaListFormated_1">
      <item>D.G. PRIRODA VODI DO ZDRAVLJA j.d.o.o.</item>
    </derivirana_varijabla>
  </DomainObject.Predmet.ProtuStrankaListFormated>
  <DomainObject.Predmet.ProtuStrankaListFormatedOIB>
    <izvorni_sadrzaj>
      <item>D.G. PRIRODA VODI DO ZDRAVLJA j.d.o.o., OIB 42083857679</item>
    </izvorni_sadrzaj>
    <derivirana_varijabla naziv="DomainObject.Predmet.ProtuStrankaListFormatedOIB_1">
      <item>D.G. PRIRODA VODI DO ZDRAVLJA j.d.o.o., OIB 42083857679</item>
    </derivirana_varijabla>
  </DomainObject.Predmet.ProtuStrankaListFormatedOIB>
  <DomainObject.Predmet.ProtuStrankaListFormatedWithAdress>
    <izvorni_sadrzaj>
      <item>D.G. PRIRODA VODI DO ZDRAVLJA j.d.o.o., Škrljevo 10, 51223 Škrljevo</item>
    </izvorni_sadrzaj>
    <derivirana_varijabla naziv="DomainObject.Predmet.ProtuStrankaListFormatedWithAdress_1">
      <item>D.G. PRIRODA VODI DO ZDRAVLJA j.d.o.o., Škrljevo 10, 51223 Škrljevo</item>
    </derivirana_varijabla>
  </DomainObject.Predmet.ProtuStrankaListFormatedWithAdress>
  <DomainObject.Predmet.ProtuStrankaListFormatedWithAdressOIB>
    <izvorni_sadrzaj>
      <item>D.G. PRIRODA VODI DO ZDRAVLJA j.d.o.o., OIB 42083857679, Škrljevo 10, 51223 Škrljevo</item>
    </izvorni_sadrzaj>
    <derivirana_varijabla naziv="DomainObject.Predmet.ProtuStrankaListFormatedWithAdressOIB_1">
      <item>D.G. PRIRODA VODI DO ZDRAVLJA j.d.o.o., OIB 42083857679, Škrljevo 10, 51223 Škrljevo</item>
    </derivirana_varijabla>
  </DomainObject.Predmet.ProtuStrankaListFormatedWithAdressOIB>
  <DomainObject.Predmet.ProtuStrankaListNazivFormated>
    <izvorni_sadrzaj>
      <item>D.G. PRIRODA VODI DO ZDRAVLJA j.d.o.o.</item>
    </izvorni_sadrzaj>
    <derivirana_varijabla naziv="DomainObject.Predmet.ProtuStrankaListNazivFormated_1">
      <item>D.G. PRIRODA VODI DO ZDRAVLJA j.d.o.o.</item>
    </derivirana_varijabla>
  </DomainObject.Predmet.ProtuStrankaListNazivFormated>
  <DomainObject.Predmet.ProtuStrankaListNazivFormatedOIB>
    <izvorni_sadrzaj>
      <item>D.G. PRIRODA VODI DO ZDRAVLJA j.d.o.o., OIB 42083857679</item>
    </izvorni_sadrzaj>
    <derivirana_varijabla naziv="DomainObject.Predmet.ProtuStrankaListNazivFormatedOIB_1">
      <item>D.G. PRIRODA VODI DO ZDRAVLJA j.d.o.o., OIB 42083857679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D.G. PRIRODA VODI DO ZDRAVLJA j.d.o.o.</izvorni_sadrzaj>
    <derivirana_varijabla naziv="DomainObject.Predmet.ProtustrankaIDrugi_1">D.G. PRIRODA VODI DO ZDRAVLJA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D.G. PRIRODA VODI DO ZDRAVLJA j.d.o.o., OIB 42083857679, Škrljevo 10, 51223 Škrljevo</izvorni_sadrzaj>
    <derivirana_varijabla naziv="DomainObject.Predmet.ProtustrankaIDrugiAdressOIB_1">D.G. PRIRODA VODI DO ZDRAVLJA j.d.o.o., OIB 42083857679, Škrljevo 10,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D.G. PRIRODA VODI DO ZDRAVLJA j.d.o.o.</item>
    </izvorni_sadrzaj>
    <derivirana_varijabla naziv="DomainObject.Predmet.SudioniciListNaziv_1">
      <item>FINA  Rijeka</item>
      <item>D.G. PRIRODA VODI DO ZDRAVLJA j.d.o.o.</item>
    </derivirana_varijabla>
  </DomainObject.Predmet.SudioniciListNaziv>
  <DomainObject.Predmet.SudioniciListAdressOIB>
    <izvorni_sadrzaj>
      <item>FINA  Rijeka, OIB 85821130368, Frana Kurelca 8,51000 Rijeka</item>
      <item>D.G. PRIRODA VODI DO ZDRAVLJA j.d.o.o., OIB 42083857679, Škrljevo 10,51223 Škrljevo</item>
    </izvorni_sadrzaj>
    <derivirana_varijabla naziv="DomainObject.Predmet.SudioniciListAdressOIB_1">
      <item>FINA  Rijeka, OIB 85821130368, Frana Kurelca 8,51000 Rijeka</item>
      <item>D.G. PRIRODA VODI DO ZDRAVLJA j.d.o.o., OIB 42083857679, Škrljevo 10,51223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42083857679</item>
    </izvorni_sadrzaj>
    <derivirana_varijabla naziv="DomainObject.Predmet.SudioniciListNazivOIB_1">
      <item>, OIB 85821130368</item>
      <item>, OIB 42083857679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0C768-CF14-4F4A-9791-C6B414BB5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1313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2016-02-25T07:54:00Z</dcterms:created>
  <dc:creator>Vera Jelenović</dc:creator>
  <cp:lastModifiedBy>Sonja Krapić</cp:lastModifiedBy>
  <dcterms:modified xmlns:xsi="http://www.w3.org/2001/XMLSchema-instance" xsi:type="dcterms:W3CDTF">2016-02-25T07:57:00Z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