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c45c" w14:paraId="eb6c45c" w:rsidRDefault="0060046E" w:rsidP="0060046E" w:rsidR="0060046E" w:rsidRPr="00F94B67">
      <w:pPr>
        <w:jc w:val="both"/>
        <w15:collapsed w:val="false"/>
      </w:pPr>
      <w:bookmarkStart w:name="_GoBack" w:id="0"/>
      <w:bookmarkEnd w:id="0"/>
      <w:r w:rsidRPr="00F94B67">
        <w:t xml:space="preserve">               </w:t>
      </w:r>
      <w:r w:rsidR="007D19D6">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95pt;height:67.6pt" type="#_x0000_t75">
            <v:imagedata r:id="rId10" o:title="HR grb"/>
          </v:shape>
        </w:pict>
      </w:r>
      <w:r w:rsidRPr="00F94B67">
        <w:t xml:space="preserve">                                                            </w:t>
      </w:r>
    </w:p>
    <w:p w:rsidRDefault="00214108" w:rsidP="0060046E" w:rsidR="0060046E" w:rsidRPr="00F94B67">
      <w:r w:rsidRPr="00F94B67">
        <w:t xml:space="preserve"> </w:t>
      </w:r>
      <w:r w:rsidR="0060046E" w:rsidRPr="00F94B67">
        <w:t>REPUBLIKA HRVATSKA</w:t>
      </w:r>
    </w:p>
    <w:p w:rsidRDefault="0060046E" w:rsidP="0060046E" w:rsidR="0060046E" w:rsidRPr="00F94B67">
      <w:r w:rsidRPr="00F94B67">
        <w:t xml:space="preserve"> TRGOVAČKI SUD U PAZINU</w:t>
      </w:r>
    </w:p>
    <w:p w:rsidRDefault="00214108" w:rsidP="0060046E" w:rsidR="0060046E" w:rsidRPr="00F94B67">
      <w:r w:rsidRPr="00F94B67">
        <w:t xml:space="preserve"> </w:t>
      </w:r>
      <w:r w:rsidR="0060046E" w:rsidRPr="00F94B67">
        <w:t>Pazin, Dršćevka 1</w:t>
      </w:r>
    </w:p>
    <w:p w:rsidRDefault="0060046E" w:rsidP="000F28C7" w:rsidR="0060046E" w:rsidRPr="00F94B67">
      <w:pPr>
        <w:jc w:val="right"/>
      </w:pPr>
      <w:r w:rsidRPr="00F94B67">
        <w:t xml:space="preserve">     </w:t>
      </w:r>
      <w:r w:rsidRPr="00F94B67">
        <w:tab/>
      </w:r>
      <w:r w:rsidRPr="00F94B67">
        <w:tab/>
      </w:r>
      <w:r w:rsidRPr="00F94B67">
        <w:tab/>
      </w:r>
      <w:r w:rsidRPr="00F94B67">
        <w:tab/>
        <w:t xml:space="preserve">    </w:t>
      </w:r>
    </w:p>
    <w:p w:rsidRDefault="0060046E" w:rsidP="0060046E" w:rsidR="0060046E" w:rsidRPr="00F94B67">
      <w:pPr>
        <w:jc w:val="center"/>
      </w:pPr>
      <w:r w:rsidRPr="00F94B67">
        <w:t>R E P U B L I K A  H R V A T S K A</w:t>
      </w:r>
    </w:p>
    <w:p w:rsidRDefault="0060046E" w:rsidP="0060046E" w:rsidR="0060046E" w:rsidRPr="00F94B67">
      <w:pPr>
        <w:jc w:val="center"/>
      </w:pPr>
      <w:r w:rsidRPr="00F94B67">
        <w:t>R J E Š E NJ E</w:t>
      </w:r>
    </w:p>
    <w:p w:rsidRDefault="0060046E" w:rsidP="0060046E" w:rsidR="0060046E" w:rsidRPr="00F94B67">
      <w:pPr>
        <w:ind w:firstLine="708"/>
        <w:jc w:val="both"/>
      </w:pPr>
    </w:p>
    <w:p w:rsidRDefault="00B86C47" w:rsidP="0060046E" w:rsidR="00B86C47" w:rsidRPr="00F94B67">
      <w:pPr>
        <w:ind w:firstLine="708"/>
        <w:jc w:val="both"/>
      </w:pPr>
      <w:r w:rsidRPr="00B86C47">
        <w:t>Trgovački sud u Pazinu, po sucu Ivanu Dujiću, u stečajnom postupku nad dužnikom PROJEKT PAJCI d.o.o. u stečaju Poreč, Part</w:t>
      </w:r>
      <w:r>
        <w:t>izanska 13, OIB: 95190401106, 2</w:t>
      </w:r>
      <w:r w:rsidRPr="00B86C47">
        <w:t xml:space="preserve">. </w:t>
      </w:r>
      <w:r>
        <w:t>listopada</w:t>
      </w:r>
      <w:r w:rsidRPr="00B86C47">
        <w:t xml:space="preserve"> 2018.</w:t>
      </w:r>
    </w:p>
    <w:p w:rsidRDefault="0060046E" w:rsidP="0060046E" w:rsidR="0060046E" w:rsidRPr="00F94B67">
      <w:pPr>
        <w:jc w:val="center"/>
      </w:pPr>
      <w:r w:rsidRPr="00F94B67">
        <w:t>r i j e š i o  j e</w:t>
      </w:r>
    </w:p>
    <w:p w:rsidRDefault="00875944" w:rsidP="00B71D01" w:rsidR="00875944" w:rsidRPr="00F94B67">
      <w:pPr>
        <w:jc w:val="both"/>
      </w:pPr>
    </w:p>
    <w:p w:rsidRDefault="00B71D01" w:rsidP="00EA65DD" w:rsidR="00DE3DCF" w:rsidRPr="00F94B67">
      <w:pPr>
        <w:jc w:val="both"/>
      </w:pPr>
      <w:r w:rsidRPr="00F94B67">
        <w:t>I</w:t>
      </w:r>
      <w:r w:rsidRPr="00F94B67">
        <w:tab/>
        <w:t>Iz iznosa kupovnine</w:t>
      </w:r>
      <w:r w:rsidR="00DD151C">
        <w:t xml:space="preserve"> </w:t>
      </w:r>
      <w:r w:rsidR="000E668C" w:rsidRPr="00F94B67">
        <w:t xml:space="preserve">od </w:t>
      </w:r>
      <w:r w:rsidR="00F35342" w:rsidRPr="00F35342">
        <w:t>59.172,64 kn</w:t>
      </w:r>
      <w:r w:rsidRPr="00F94B67">
        <w:t>, postignute prodajom nekretnin</w:t>
      </w:r>
      <w:r w:rsidR="00EA65DD" w:rsidRPr="00F94B67">
        <w:t>e</w:t>
      </w:r>
      <w:r w:rsidRPr="00F94B67">
        <w:t xml:space="preserve"> </w:t>
      </w:r>
      <w:r w:rsidR="00543E6E" w:rsidRPr="00F94B67">
        <w:t>označen</w:t>
      </w:r>
      <w:r w:rsidR="00EA65DD" w:rsidRPr="00F94B67">
        <w:t>e</w:t>
      </w:r>
      <w:r w:rsidR="00543E6E" w:rsidRPr="00F94B67">
        <w:t xml:space="preserve"> kao </w:t>
      </w:r>
      <w:r w:rsidR="00F35342" w:rsidRPr="00F35342">
        <w:t>k.č. 7669/2 vinograd, k.č. 7670/1 oranica i k.č. 7670/5 oranica, sve upisane u z.k.ul. 1999 k.o. Tinjan</w:t>
      </w:r>
      <w:r w:rsidR="000E668C" w:rsidRPr="00F94B67">
        <w:t xml:space="preserve">, </w:t>
      </w:r>
    </w:p>
    <w:p w:rsidRDefault="00DE3DCF" w:rsidP="00DE3DCF" w:rsidR="00B71D01" w:rsidRPr="00F94B67">
      <w:pPr>
        <w:jc w:val="both"/>
      </w:pPr>
      <w:r w:rsidRPr="00F94B67">
        <w:tab/>
      </w:r>
      <w:r w:rsidR="000E668C" w:rsidRPr="00F94B67">
        <w:t>isplatiti će se</w:t>
      </w:r>
      <w:r w:rsidR="00B71D01" w:rsidRPr="00F94B67">
        <w:t xml:space="preserve">:  </w:t>
      </w:r>
    </w:p>
    <w:p w:rsidRDefault="007F0B1E" w:rsidP="0060046E" w:rsidR="0060046E" w:rsidRPr="00F94B67">
      <w:pPr>
        <w:jc w:val="both"/>
      </w:pPr>
      <w:r w:rsidRPr="00F94B67">
        <w:t>1</w:t>
      </w:r>
      <w:r w:rsidR="0060046E" w:rsidRPr="00F94B67">
        <w:t>.</w:t>
      </w:r>
      <w:r w:rsidR="0060046E" w:rsidRPr="00F94B67">
        <w:tab/>
        <w:t xml:space="preserve">iznos od </w:t>
      </w:r>
      <w:r w:rsidR="00F35342">
        <w:t>33</w:t>
      </w:r>
      <w:r w:rsidR="00907246" w:rsidRPr="00F94B67">
        <w:t>.</w:t>
      </w:r>
      <w:r w:rsidR="00F35342">
        <w:t>704,58</w:t>
      </w:r>
      <w:r w:rsidR="00907246" w:rsidRPr="00F94B67">
        <w:t xml:space="preserve"> </w:t>
      </w:r>
      <w:r w:rsidR="00E0339D" w:rsidRPr="00F94B67">
        <w:t>kn</w:t>
      </w:r>
      <w:r w:rsidR="0060046E" w:rsidRPr="00F94B67">
        <w:t xml:space="preserve">, na račun </w:t>
      </w:r>
      <w:r w:rsidR="00F35342" w:rsidRPr="00F35342">
        <w:t>PROJEKT PAJCI d.o.o. u stečaju Poreč, Partizanska 13, OIB: 95190401106</w:t>
      </w:r>
      <w:r w:rsidR="000F28C7" w:rsidRPr="00F94B67">
        <w:t>,</w:t>
      </w:r>
    </w:p>
    <w:p w:rsidRDefault="00763D8E" w:rsidP="00EB48DC" w:rsidR="00EA65DD" w:rsidRPr="00F94B67">
      <w:pPr>
        <w:jc w:val="both"/>
      </w:pPr>
      <w:r w:rsidRPr="00F94B67">
        <w:t>2</w:t>
      </w:r>
      <w:r w:rsidR="0060046E" w:rsidRPr="00F94B67">
        <w:t xml:space="preserve">. </w:t>
      </w:r>
      <w:r w:rsidR="0060046E" w:rsidRPr="00F94B67">
        <w:tab/>
      </w:r>
      <w:r w:rsidR="00E0339D" w:rsidRPr="00F94B67">
        <w:t xml:space="preserve">iznos od </w:t>
      </w:r>
      <w:r w:rsidR="00F35342">
        <w:t>25.468,06</w:t>
      </w:r>
      <w:r w:rsidR="00907246" w:rsidRPr="00F94B67">
        <w:t xml:space="preserve"> </w:t>
      </w:r>
      <w:r w:rsidR="00E0339D" w:rsidRPr="00F94B67">
        <w:t xml:space="preserve">kn </w:t>
      </w:r>
      <w:r w:rsidR="00EA65DD" w:rsidRPr="00F94B67">
        <w:t>založnom</w:t>
      </w:r>
      <w:r w:rsidR="003F6CE2" w:rsidRPr="00F94B67">
        <w:t xml:space="preserve"> </w:t>
      </w:r>
      <w:r w:rsidR="00E0339D" w:rsidRPr="00F94B67">
        <w:t>vjerovniku</w:t>
      </w:r>
      <w:r w:rsidR="003F6CE2" w:rsidRPr="00F94B67">
        <w:t xml:space="preserve"> </w:t>
      </w:r>
      <w:r w:rsidR="00907246" w:rsidRPr="00F94B67">
        <w:t>Republika Hrvatska, Ministarstvo Financija, Porezna Uprava, OIB: 18683136487.</w:t>
      </w:r>
    </w:p>
    <w:p w:rsidRDefault="00303A1E" w:rsidP="00052667" w:rsidR="00052667" w:rsidRPr="00F94B67">
      <w:pPr>
        <w:jc w:val="both"/>
      </w:pPr>
      <w:r w:rsidRPr="00F94B67">
        <w:t xml:space="preserve"> </w:t>
      </w:r>
    </w:p>
    <w:p w:rsidRDefault="00592159" w:rsidP="00592159" w:rsidR="00592159" w:rsidRPr="00F94B67">
      <w:pPr>
        <w:jc w:val="both"/>
      </w:pPr>
      <w:r w:rsidRPr="00F94B67">
        <w:t>II</w:t>
      </w:r>
      <w:r w:rsidRPr="00F94B67">
        <w:tab/>
        <w:t xml:space="preserve">Nalaže se Financijskoj agenciji, Regionalni centar Rijeka, Frana Kurelca 8, da po pravomoćnosti ovoga rješenja, sa računa HR3323900011300028779 (na koji je uplaćena jamčevina u iznosu od </w:t>
      </w:r>
      <w:r w:rsidR="00F35342" w:rsidRPr="00F35342">
        <w:t>22.069,05 kn</w:t>
      </w:r>
      <w:r w:rsidRPr="00F94B67">
        <w:t xml:space="preserve">) i HR1123900011300028787 (na koji je uplaćena razlika kupovnine u iznosu od </w:t>
      </w:r>
      <w:r w:rsidR="00955887" w:rsidRPr="00955887">
        <w:t xml:space="preserve">37.103,59 </w:t>
      </w:r>
      <w:r w:rsidRPr="00F94B67">
        <w:t xml:space="preserve">kn), </w:t>
      </w:r>
      <w:r w:rsidR="001108CA" w:rsidRPr="00F94B67">
        <w:t xml:space="preserve">vrsta predmeta prodaje: </w:t>
      </w:r>
      <w:r w:rsidR="00955887">
        <w:t>skupni</w:t>
      </w:r>
      <w:r w:rsidR="001108CA" w:rsidRPr="00F94B67">
        <w:t xml:space="preserve"> predmet prodaje, </w:t>
      </w:r>
      <w:r w:rsidRPr="00F94B67">
        <w:t xml:space="preserve">identifikator predmeta prodaje </w:t>
      </w:r>
      <w:r w:rsidR="001108CA" w:rsidRPr="00F94B67">
        <w:t>3</w:t>
      </w:r>
      <w:r w:rsidR="00955887">
        <w:t>037</w:t>
      </w:r>
      <w:r w:rsidRPr="00F94B67">
        <w:t>, izvrši isplatu:</w:t>
      </w:r>
    </w:p>
    <w:p w:rsidRDefault="00592159" w:rsidP="00592159" w:rsidR="00592159" w:rsidRPr="00F94B67">
      <w:pPr>
        <w:jc w:val="both"/>
      </w:pPr>
      <w:r w:rsidRPr="00F94B67">
        <w:tab/>
        <w:t xml:space="preserve">- </w:t>
      </w:r>
      <w:r w:rsidR="00955887" w:rsidRPr="00955887">
        <w:t>iznos od 33.704,58 kn, na račun PROJEKT PAJCI d.o.o. u stečaju Poreč, Partizanska 13, OIB: 95190401106,</w:t>
      </w:r>
      <w:r w:rsidRPr="00F94B67">
        <w:t xml:space="preserve"> broj </w:t>
      </w:r>
      <w:r w:rsidR="00955887" w:rsidRPr="00955887">
        <w:t>br. HR6123800061160003927</w:t>
      </w:r>
      <w:r w:rsidRPr="00F94B67">
        <w:t>,</w:t>
      </w:r>
    </w:p>
    <w:p w:rsidRDefault="00592159" w:rsidP="00907246" w:rsidR="0074645B" w:rsidRPr="00F94B67">
      <w:pPr>
        <w:jc w:val="both"/>
      </w:pPr>
      <w:r w:rsidRPr="00F94B67">
        <w:tab/>
      </w:r>
      <w:r w:rsidR="00EA65DD" w:rsidRPr="00F94B67">
        <w:t xml:space="preserve">- iznosa od </w:t>
      </w:r>
      <w:r w:rsidR="00955887" w:rsidRPr="00955887">
        <w:t xml:space="preserve">25.468,06 </w:t>
      </w:r>
      <w:r w:rsidR="00EA65DD" w:rsidRPr="00F94B67">
        <w:t xml:space="preserve">kn </w:t>
      </w:r>
      <w:r w:rsidR="00955887">
        <w:t xml:space="preserve">po uputi </w:t>
      </w:r>
      <w:r w:rsidR="00EA65DD" w:rsidRPr="00F94B67">
        <w:t>založno</w:t>
      </w:r>
      <w:r w:rsidR="00955887">
        <w:t>g</w:t>
      </w:r>
      <w:r w:rsidR="00EA65DD" w:rsidRPr="00F94B67">
        <w:t xml:space="preserve"> vjerovnik</w:t>
      </w:r>
      <w:r w:rsidR="00955887">
        <w:t>a</w:t>
      </w:r>
      <w:r w:rsidR="00EA65DD" w:rsidRPr="00F94B67">
        <w:t xml:space="preserve"> </w:t>
      </w:r>
      <w:r w:rsidR="00955887">
        <w:t>Republike</w:t>
      </w:r>
      <w:r w:rsidR="00907246" w:rsidRPr="00F94B67">
        <w:t xml:space="preserve"> Hrvatsk</w:t>
      </w:r>
      <w:r w:rsidR="00955887">
        <w:t>e</w:t>
      </w:r>
      <w:r w:rsidR="00907246" w:rsidRPr="00F94B67">
        <w:t>, Ministarstv</w:t>
      </w:r>
      <w:r w:rsidR="00955887">
        <w:t>a</w:t>
      </w:r>
      <w:r w:rsidR="00907246" w:rsidRPr="00F94B67">
        <w:t xml:space="preserve"> Financija, Porezna Uprava, OIB: 18683136487</w:t>
      </w:r>
      <w:r w:rsidR="0074645B" w:rsidRPr="00F94B67">
        <w:t xml:space="preserve">, </w:t>
      </w:r>
      <w:r w:rsidR="00EA65DD" w:rsidRPr="00F94B67">
        <w:t xml:space="preserve">na račun broj </w:t>
      </w:r>
      <w:r w:rsidR="00907246" w:rsidRPr="00F94B67">
        <w:t>HR</w:t>
      </w:r>
      <w:r w:rsidR="00955887">
        <w:t>4023600001845300005</w:t>
      </w:r>
      <w:r w:rsidR="00907246" w:rsidRPr="00F94B67">
        <w:t>, HR 68 1</w:t>
      </w:r>
      <w:r w:rsidR="00955887">
        <w:t>783</w:t>
      </w:r>
      <w:r w:rsidR="00907246" w:rsidRPr="00F94B67">
        <w:t>-</w:t>
      </w:r>
      <w:r w:rsidR="00955887" w:rsidRPr="00955887">
        <w:t>95190401106</w:t>
      </w:r>
      <w:r w:rsidR="0074645B" w:rsidRPr="00F94B67">
        <w:t>.</w:t>
      </w:r>
    </w:p>
    <w:p w:rsidRDefault="00675EF9" w:rsidP="00EA65DD" w:rsidR="00675EF9" w:rsidRPr="00F94B67">
      <w:pPr>
        <w:jc w:val="both"/>
        <w:rPr>
          <w:color w:val="FF0000"/>
        </w:rPr>
      </w:pPr>
    </w:p>
    <w:p w:rsidRDefault="0060046E" w:rsidP="00675EF9" w:rsidR="0060046E" w:rsidRPr="00F94B67">
      <w:pPr>
        <w:jc w:val="center"/>
      </w:pPr>
      <w:r w:rsidRPr="00F94B67">
        <w:t>Obrazloženje</w:t>
      </w:r>
    </w:p>
    <w:p w:rsidRDefault="0074645B" w:rsidP="000D2E60" w:rsidR="0074645B" w:rsidRPr="00F94B67">
      <w:pPr>
        <w:ind w:firstLine="708"/>
        <w:jc w:val="both"/>
      </w:pPr>
    </w:p>
    <w:p w:rsidRDefault="00681065" w:rsidP="00EC1373" w:rsidR="00EC1373" w:rsidRPr="00F94B67">
      <w:pPr>
        <w:ind w:firstLine="708"/>
        <w:jc w:val="both"/>
      </w:pPr>
      <w:r w:rsidRPr="00F94B67">
        <w:t>R</w:t>
      </w:r>
      <w:r w:rsidR="000E668C" w:rsidRPr="00F94B67">
        <w:t xml:space="preserve">ješenjem </w:t>
      </w:r>
      <w:r w:rsidR="000D2E60" w:rsidRPr="00F94B67">
        <w:t xml:space="preserve">posl.br. </w:t>
      </w:r>
      <w:r w:rsidR="00B86C47" w:rsidRPr="00B86C47">
        <w:t>St-60/2015-73</w:t>
      </w:r>
      <w:r w:rsidR="00B86C47">
        <w:t xml:space="preserve"> </w:t>
      </w:r>
      <w:r w:rsidR="00D85D5C" w:rsidRPr="00F94B67">
        <w:t xml:space="preserve"> </w:t>
      </w:r>
      <w:r w:rsidR="000D2E60" w:rsidRPr="00F94B67">
        <w:t xml:space="preserve">od </w:t>
      </w:r>
      <w:r w:rsidR="00B86C47" w:rsidRPr="00B86C47">
        <w:t>30. srpnja 2018.</w:t>
      </w:r>
      <w:r w:rsidR="00B86C47">
        <w:t xml:space="preserve"> </w:t>
      </w:r>
      <w:r w:rsidR="00EC1373" w:rsidRPr="00F94B67">
        <w:t xml:space="preserve">ovaj je sud odlučio kako slijedi: </w:t>
      </w:r>
    </w:p>
    <w:p w:rsidRDefault="00EC1373" w:rsidP="00F35342" w:rsidR="00F35342" w:rsidRPr="006E49D3">
      <w:pPr>
        <w:ind w:firstLine="708"/>
        <w:jc w:val="both"/>
      </w:pPr>
      <w:r w:rsidRPr="00F94B67">
        <w:t>„</w:t>
      </w:r>
      <w:r w:rsidR="00F35342" w:rsidRPr="006E49D3">
        <w:rPr>
          <w:bCs w:val="false"/>
        </w:rPr>
        <w:t>I</w:t>
      </w:r>
      <w:r w:rsidR="00F35342" w:rsidRPr="006E49D3">
        <w:rPr>
          <w:bCs w:val="false"/>
        </w:rPr>
        <w:tab/>
        <w:t xml:space="preserve"> Kupcu Mladenu Cvijanoviću iz Rijeke, Fužinska 24, OIB 78176173769,</w:t>
      </w:r>
      <w:r w:rsidR="00F35342" w:rsidRPr="006E49D3">
        <w:rPr>
          <w:i/>
        </w:rPr>
        <w:t xml:space="preserve"> </w:t>
      </w:r>
      <w:r w:rsidR="00F35342" w:rsidRPr="006E49D3">
        <w:t>dosuđuju se nekretnine označene kao k.č. 7669/2 vinograd, k.č. 7670/1 oranica i k.č. 7670/5 oranica, sve upisane u z.k.ul. 1999 k.o. Tinjan, za iznos od 59.172,64 kn.</w:t>
      </w:r>
    </w:p>
    <w:p w:rsidRDefault="00F35342" w:rsidP="00F35342" w:rsidR="00F35342" w:rsidRPr="006E49D3">
      <w:pPr>
        <w:ind w:firstLine="708"/>
        <w:jc w:val="both"/>
      </w:pPr>
      <w:r w:rsidRPr="006E49D3">
        <w:rPr>
          <w:bCs w:val="false"/>
        </w:rPr>
        <w:t>II</w:t>
      </w:r>
      <w:r w:rsidRPr="006E49D3">
        <w:rPr>
          <w:bCs w:val="false"/>
        </w:rPr>
        <w:tab/>
        <w:t>Mladen Cvijanović iz Rijeke, Fužinska 24, OIB 78176173769</w:t>
      </w:r>
      <w:r w:rsidRPr="006E49D3">
        <w:t>, dužan je u roku od 30 dana od pravomoćnosti ovog rješenja uplatiti razliku kupovnine preko iznosa uplaćene jamčevine (osiguranja), i to iznos od 37.103,59 kuna, na poseban račun Financijske agencije br. HR1123900011300028787, Model: HR11, poziv na broj 90662-40010. Prilikom uplate potrebno je da uplatitelj u polje 71A na SWIFT-u ili na obrascu naloga za plaćanje u polje „Opcija troška“ naznači opciju „OUR“.</w:t>
      </w:r>
    </w:p>
    <w:p w:rsidRDefault="00F35342" w:rsidP="00F35342" w:rsidR="00F35342" w:rsidRPr="006E49D3">
      <w:pPr>
        <w:jc w:val="both"/>
      </w:pPr>
      <w:r w:rsidRPr="006E49D3">
        <w:tab/>
        <w:t xml:space="preserve">Ako kupac u određenom roku ne položi kupovninu, sud će rješenjem prodaju oglasiti nevažećom i odrediti novu prodaju, uz uvjete određene za prodaju koja je oglašena </w:t>
      </w:r>
      <w:r w:rsidRPr="006E49D3">
        <w:lastRenderedPageBreak/>
        <w:t>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F35342" w:rsidP="00F35342" w:rsidR="00F35342" w:rsidRPr="006E49D3">
      <w:pPr>
        <w:ind w:firstLine="708"/>
        <w:jc w:val="both"/>
      </w:pPr>
      <w:r w:rsidRPr="006E49D3">
        <w:t>III</w:t>
      </w:r>
      <w:r w:rsidRPr="006E49D3">
        <w:tab/>
        <w:t>Nakon što ovo rješenje postane pravomoćno i nakon što Mladen Cvijanović iz Rijeke, Fužinska 24, OIB 78176173769, uplati iznos iz točke II ovog rješenja, upisat će se u zemljišnoj knjizi u njegovu korist pravo vlasništva na nekretnini iz točke I ovog rješenja te će se iz zemljišne knjige brisati sljedeći upisi:</w:t>
      </w:r>
    </w:p>
    <w:p w:rsidRDefault="00F35342" w:rsidP="00F35342" w:rsidR="00F35342" w:rsidRPr="006E49D3">
      <w:pPr>
        <w:ind w:firstLine="708"/>
        <w:jc w:val="both"/>
      </w:pPr>
      <w:r w:rsidRPr="006E49D3">
        <w:t>- zabilježba odbijanja zahtjeva za određivanje privremene mjere na 1/2 dijela k.č. 7669/2, 7670/1, 7670/5, upisana na temelju rješenja posl.br. Ovr-143/12-4 od 15. svibnja 2012. (broj Z-925/12),</w:t>
      </w:r>
    </w:p>
    <w:p w:rsidRDefault="00F35342" w:rsidP="00F35342" w:rsidR="00F35342" w:rsidRPr="006E49D3">
      <w:pPr>
        <w:ind w:firstLine="708"/>
        <w:jc w:val="both"/>
      </w:pPr>
      <w:r w:rsidRPr="006E49D3">
        <w:t xml:space="preserve"> - zabilježba otvaranja stečajnog postupka upisana temeljem rješenja Trgovačkog suda u Pazinu, pos. br. 10 St-60/15-21 od 28. rujna 2015. (broj Z-1630/15),</w:t>
      </w:r>
    </w:p>
    <w:p w:rsidRDefault="00F35342" w:rsidP="00F35342" w:rsidR="00F35342" w:rsidRPr="006E49D3">
      <w:pPr>
        <w:ind w:firstLine="708"/>
        <w:jc w:val="both"/>
      </w:pPr>
      <w:r w:rsidRPr="006E49D3">
        <w:t xml:space="preserve">- zabilježba rješenja o prodaji nekretnine upisana temeljem rješenja Trgovačkog suda u Pazinu, pos. br. 10 St-60/15-32 od 06. rujna 2016. (pod brojem Z-27652/2016), </w:t>
      </w:r>
    </w:p>
    <w:p w:rsidRDefault="00F35342" w:rsidP="00F35342" w:rsidR="00F35342" w:rsidRPr="006E49D3">
      <w:pPr>
        <w:ind w:firstLine="708"/>
        <w:jc w:val="both"/>
      </w:pPr>
      <w:r w:rsidRPr="006E49D3">
        <w:t xml:space="preserve">- uknjižba založnog prava radi osiguranja novčane tražbine po rješenju Klasa: UP/I-410-20/2008-001/457, Ur. br. 513-07-18-03/2009-04 od 18. veljače 2009.g. u iznosu od 43.554,60 kuna, zajedno sa pripadajućim zakonskim zateznim kamatama specificiranim u toč. I. prijedloga za osiguranje koji čini sastavni dio rješenja pa do namirenja i troškova postupka osiguranja u visini od 1.250,00 kuna sa zakonskom zateznom kamatom u visini eskontne stope HNB-a koja je vrijedila zadnjeg dana polugodišta koje je prethodilo tekućem polugodištu uvećanoj za 5 % poena, koje teku od 06. studeni 2009. pa do isplate, uz zabilježbu ovršnosti tražbine, u korist: RH Ministarstvo Financija, Porezna Uprava - Područni Ured Pazin, upisana na temelju rješenja posl. broj Ovr 617/09-2 od 06. studeni 2009. (broj Z-3064/09), </w:t>
      </w:r>
    </w:p>
    <w:p w:rsidRDefault="00F35342" w:rsidP="00F35342" w:rsidR="00F35342" w:rsidRPr="006E49D3">
      <w:pPr>
        <w:ind w:firstLine="708"/>
        <w:jc w:val="both"/>
      </w:pPr>
      <w:r w:rsidRPr="006E49D3">
        <w:t>- založno pravo radi osiguranja tražbine u iznosu od 24.075.696,00 EUR plativo u kunskoj protuvrijednosti po srednjem tečaju HNB na dan plaćanja, sa zakonskim zateznim kamatama i ostalim uvjetima prema ugovoru, u korist: Kermas ulaganja d.o.o. Pula, Dobrilina 9, upisana na temelju ugovora o nagodbi i uređenju međusobnih odnosa sa sporazumom o osiguranju novčanih tražbina zasnivanjem založnog prava na nekretninama i poslovnim udjelima od 01. travnja 2014.g. solemniziran po javnom bilježniku Mirni Pliško iz Pule pod posl. br. OV-2262/14 (broj Z-738/14),</w:t>
      </w:r>
    </w:p>
    <w:p w:rsidRDefault="00F35342" w:rsidP="00F35342" w:rsidR="00F35342" w:rsidRPr="006E49D3">
      <w:pPr>
        <w:ind w:firstLine="708"/>
        <w:jc w:val="both"/>
      </w:pPr>
      <w:r w:rsidRPr="006E49D3">
        <w:t>- založno pravo radi osiguranja tražbine u iznosu od 11.269.301,00 EUR plativo u kunskoj protuvrijednosti po srednjem tečaju HNB na dan plaćanja, zajedno sa zakonskom zateznom kamatom u visini eskontne stope HNB-a koja je vrijedila na zadnji dan polugodišta koje je prethodilo tekućem polugodištu uvećanoj za osam postotnih poena, koje teku od dana sklapanja ugovora do namirenja, kao i troškova ovrhe u korist: KERMAS HOLDING LIMITED, OIB: 43896993551, MALTA, FLORIANA FRN 1400, ST. ANNE STREET, EUROPA CENTRE, 2ND FLOOR, upisano na temelju ugovora o nagodbi i uređenju međusobnih odnosa sa sporazumom o osiguranju novčanih tražbina zasnivanjem založnog prava na nekretninama i poslovnim udjelima od 01. travnja 2014.g. solemniziran po javnom bilježniku Mirni Pliško iz Pule pod posl. br. OV-2262/14, ovjerenog prijevoda s engleskog jezika, od 04.veljače 2014.g. broj ovjere 05/2014. (broj Z-739/14),</w:t>
      </w:r>
    </w:p>
    <w:p w:rsidRDefault="00F35342" w:rsidP="00F35342" w:rsidR="00F35342" w:rsidRPr="006E49D3">
      <w:pPr>
        <w:ind w:firstLine="708"/>
        <w:jc w:val="both"/>
      </w:pPr>
      <w:r w:rsidRPr="006E49D3">
        <w:t>- založno pravo radi osiguranja novčane tražbine u iznosu od 11.000.000,00 EUR u kunskoj protuvrijednosti prema srednjem tečaju HNB na dan isplate zajedno sa zakonskom zateznom kamatom u visini eskontne stope HNB-a koja je vrijedila na zadnji dan polugodišta koje je prethodilo tekućem polugodištu uvećano za 8 (osam) postotnih poena, za zakonskom zateznom kamatom kroz vrijeme od 09.09.2010.g. do isplate, u korist:  Kermas ulaganja d.o.o. Pula, Dobrilina 9, OIB: 42403091909, upisano na temelju pravomoćne presude na temelju priznanja i rješenja Trgovačkog suda u Rijeci, Stalna služba u Pazinu posl. br. P-68/12-26 od 05. svibnja 2014. (broj Z-1176/14),</w:t>
      </w:r>
    </w:p>
    <w:p w:rsidRDefault="00F35342" w:rsidP="00F35342" w:rsidR="00F35342" w:rsidRPr="006E49D3">
      <w:pPr>
        <w:ind w:firstLine="708"/>
        <w:jc w:val="both"/>
      </w:pPr>
      <w:r w:rsidRPr="006E49D3">
        <w:t>-zabilježba prvenstvenog reda osiguranog zabilježbom spora koja je upisana pod posl. br. Z-103/12 od 16.01.2012.g, upisana na temelju pravomoćne presude na temelju priznanja i rješenja Trgovačkog suda u Rijeci, Stalna služba u Pazinu posl. br. P-68/12-26 od 05. svibnja 2014.g. (broj Z-1176/14),</w:t>
      </w:r>
    </w:p>
    <w:p w:rsidRDefault="00F35342" w:rsidP="00F35342" w:rsidR="00F35342" w:rsidRPr="006E49D3">
      <w:pPr>
        <w:ind w:firstLine="708"/>
        <w:jc w:val="both"/>
      </w:pPr>
      <w:r w:rsidRPr="006E49D3">
        <w:t>- zabilježba dosude iz točke V izreke ovog rješenja.</w:t>
      </w:r>
    </w:p>
    <w:p w:rsidRDefault="00F35342" w:rsidP="00F35342" w:rsidR="00F35342" w:rsidRPr="006E49D3">
      <w:pPr>
        <w:ind w:firstLine="708"/>
        <w:jc w:val="both"/>
      </w:pPr>
      <w:r w:rsidRPr="006E49D3">
        <w:t>IV</w:t>
      </w:r>
      <w:r w:rsidRPr="006E49D3">
        <w:tab/>
        <w:t xml:space="preserve">Nekretnina iz točke I izreke ovog rješenja predati će se kupcu Mladenu Cvijanoviću iz Rijeke, Fužinska 24, OIB 78176173769, nakon što on uplati iznos iz točke II izreke ovog rješenja i nakon što ovo rješenje postane pravomoćno. </w:t>
      </w:r>
    </w:p>
    <w:p w:rsidRDefault="00F35342" w:rsidP="00F35342" w:rsidR="00F35342" w:rsidRPr="006E49D3">
      <w:pPr>
        <w:ind w:firstLine="708"/>
        <w:jc w:val="both"/>
      </w:pPr>
      <w:r w:rsidRPr="006E49D3">
        <w:t>V</w:t>
      </w:r>
      <w:r w:rsidRPr="006E49D3">
        <w:tab/>
        <w:t>Nalaže se Općinskom sudu u Puli, zemljišnoknjižnom odjelu Pazin, da u zemljišnoj knjizi upiše zabilježbu dosude na nekretninama iz točke I izreke ovog rješenja.</w:t>
      </w:r>
    </w:p>
    <w:p w:rsidRDefault="00F35342" w:rsidP="00F35342" w:rsidR="000E668C" w:rsidRPr="00F94B67">
      <w:pPr>
        <w:ind w:firstLine="708"/>
        <w:jc w:val="both"/>
      </w:pPr>
      <w:r w:rsidRPr="006E49D3">
        <w:t>VI</w:t>
      </w:r>
      <w:r w:rsidRPr="006E49D3">
        <w:tab/>
        <w:t>Nalaže se stečajnom upravitelju Gordanu Blagojeviću iz Rijeke, Markovići 21, da u roku od osam dana od dana pravomoćnosti ovog rješenja dostavi sudu obračun troškova unovčenja nekretnine (čl. 254. Stečajnog zakona).</w:t>
      </w:r>
      <w:r w:rsidR="000E668C" w:rsidRPr="00F94B67">
        <w:t>“.</w:t>
      </w:r>
    </w:p>
    <w:p w:rsidRDefault="00F35342" w:rsidP="00F94B67" w:rsidR="00F35342">
      <w:pPr>
        <w:ind w:firstLine="708"/>
        <w:jc w:val="both"/>
      </w:pPr>
    </w:p>
    <w:p w:rsidRDefault="004B6AFD" w:rsidP="00F35342" w:rsidR="00F94B67">
      <w:pPr>
        <w:ind w:firstLine="708"/>
        <w:jc w:val="both"/>
      </w:pPr>
      <w:r w:rsidRPr="00F94B67">
        <w:t xml:space="preserve">Potvrdom </w:t>
      </w:r>
      <w:r w:rsidR="000D2E60" w:rsidRPr="00F94B67">
        <w:t xml:space="preserve">posl.br. </w:t>
      </w:r>
      <w:r w:rsidR="00F35342" w:rsidRPr="00F35342">
        <w:t>St-60/2015-77</w:t>
      </w:r>
      <w:r w:rsidR="00503C02" w:rsidRPr="00F94B67">
        <w:t xml:space="preserve"> </w:t>
      </w:r>
      <w:r w:rsidR="000D2E60" w:rsidRPr="00F94B67">
        <w:t xml:space="preserve">od </w:t>
      </w:r>
      <w:r w:rsidR="00F35342">
        <w:t>30. kolovoza 2018. u tvrđeno je da je kupac Mladen Cvijanović iz Rijeke, Fužinska 24, OIB 78176173769, u cijelosti uplatio kupovninu sukladno rješenju ovog suda posl.br. St-60/2015-73 od 30. srpnja 2018.</w:t>
      </w:r>
    </w:p>
    <w:p w:rsidRDefault="00F35342" w:rsidP="00F35342" w:rsidR="00F35342" w:rsidRPr="00F94B67">
      <w:pPr>
        <w:ind w:firstLine="708"/>
        <w:jc w:val="both"/>
      </w:pPr>
    </w:p>
    <w:p w:rsidRDefault="004B6AFD" w:rsidP="004B6AFD" w:rsidR="004B6AFD" w:rsidRPr="00F94B67">
      <w:pPr>
        <w:ind w:firstLine="708"/>
        <w:jc w:val="both"/>
      </w:pPr>
      <w:r w:rsidRPr="00F94B67">
        <w:t xml:space="preserve">Odredbom čl. 248. st. 1. </w:t>
      </w:r>
      <w:r w:rsidR="00993068" w:rsidRPr="00F94B67">
        <w:t xml:space="preserve">Stečajnog zakona (dalje: </w:t>
      </w:r>
      <w:r w:rsidRPr="00F94B67">
        <w:t>SZ</w:t>
      </w:r>
      <w:r w:rsidR="00993068" w:rsidRPr="00F94B67">
        <w:t>)</w:t>
      </w:r>
      <w:r w:rsidRPr="00F94B67">
        <w:t xml:space="preserve"> propisano je da će nakon unovčenja stvari ili prava na kojemu postoji razlučno pravo upisano u javnoj knjizi sud će iz iznosa ostvarenoga prodajom:</w:t>
      </w:r>
    </w:p>
    <w:p w:rsidRDefault="004B6AFD" w:rsidP="004B6AFD" w:rsidR="004B6AFD" w:rsidRPr="00F94B67">
      <w:pPr>
        <w:ind w:firstLine="708"/>
        <w:jc w:val="both"/>
      </w:pPr>
      <w:r w:rsidRPr="00F94B67">
        <w:t>1. namiriti troškove unovčenja iz članka 254. ovoga Zakona</w:t>
      </w:r>
    </w:p>
    <w:p w:rsidRDefault="004B6AFD" w:rsidP="004B6AFD" w:rsidR="004B6AFD" w:rsidRPr="00F94B67">
      <w:pPr>
        <w:ind w:firstLine="708"/>
        <w:jc w:val="both"/>
      </w:pPr>
      <w:r w:rsidRPr="00F94B67">
        <w:t>2. namiriti tražbine razlučnih vjerovnika prema redoslijedu određenom pravilima ovršnoga postupka i</w:t>
      </w:r>
    </w:p>
    <w:p w:rsidRDefault="004B6AFD" w:rsidP="004B6AFD" w:rsidR="003B3BDD" w:rsidRPr="00F94B67">
      <w:pPr>
        <w:ind w:firstLine="708"/>
        <w:jc w:val="both"/>
      </w:pPr>
      <w:r w:rsidRPr="00F94B67">
        <w:t>3. preostali iznos predati stečajnom upravitelju za namirenje stečajnih vjerovnika.</w:t>
      </w:r>
    </w:p>
    <w:p w:rsidRDefault="004B6AFD" w:rsidP="004B6AFD" w:rsidR="004B6AFD" w:rsidRPr="00F94B67">
      <w:pPr>
        <w:ind w:firstLine="708"/>
        <w:jc w:val="both"/>
      </w:pPr>
    </w:p>
    <w:p w:rsidRDefault="008421CE" w:rsidP="00993068" w:rsidR="008421CE" w:rsidRPr="00F94B67">
      <w:pPr>
        <w:ind w:firstLine="708"/>
        <w:jc w:val="both"/>
      </w:pPr>
      <w:r w:rsidRPr="00F94B67">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F94B67" w:rsidP="00993068" w:rsidR="00F94B67" w:rsidRPr="00F94B67">
      <w:pPr>
        <w:ind w:firstLine="708"/>
        <w:jc w:val="both"/>
      </w:pPr>
    </w:p>
    <w:p w:rsidRDefault="008421CE" w:rsidP="00993068" w:rsidR="00993068" w:rsidRPr="00F94B67">
      <w:pPr>
        <w:kinsoku w:val="false"/>
        <w:overflowPunct w:val="false"/>
        <w:ind w:firstLine="708"/>
        <w:jc w:val="both"/>
        <w:textAlignment w:val="baseline"/>
      </w:pPr>
      <w:r w:rsidRPr="00F94B67">
        <w:t>S</w:t>
      </w:r>
      <w:r w:rsidR="004B6AFD" w:rsidRPr="00F94B67">
        <w:t>tečajn</w:t>
      </w:r>
      <w:r w:rsidR="0007450E" w:rsidRPr="00F94B67">
        <w:t>i</w:t>
      </w:r>
      <w:r w:rsidR="004B6AFD" w:rsidRPr="00F94B67">
        <w:t xml:space="preserve"> upravitelj </w:t>
      </w:r>
      <w:r w:rsidR="00CB795F" w:rsidRPr="00CB795F">
        <w:t xml:space="preserve">Gordanu Blagojeviću </w:t>
      </w:r>
      <w:r w:rsidR="00CB795F">
        <w:t xml:space="preserve"> </w:t>
      </w:r>
      <w:r w:rsidRPr="00F94B67">
        <w:t xml:space="preserve">je </w:t>
      </w:r>
      <w:r w:rsidR="00CB795F">
        <w:t>27</w:t>
      </w:r>
      <w:r w:rsidR="00F94B67" w:rsidRPr="00F94B67">
        <w:t xml:space="preserve"> </w:t>
      </w:r>
      <w:r w:rsidR="00CB795F">
        <w:t>rujna</w:t>
      </w:r>
      <w:r w:rsidR="00F94B67" w:rsidRPr="00F94B67">
        <w:t xml:space="preserve"> 2018. </w:t>
      </w:r>
      <w:r w:rsidR="004B6AFD" w:rsidRPr="00F94B67">
        <w:t xml:space="preserve"> u spis predmeta </w:t>
      </w:r>
      <w:r w:rsidR="0007450E" w:rsidRPr="00F94B67">
        <w:t xml:space="preserve">dostavio </w:t>
      </w:r>
      <w:r w:rsidR="0003360B" w:rsidRPr="00F94B67">
        <w:t xml:space="preserve">obračun troškova </w:t>
      </w:r>
      <w:r w:rsidR="0007450E" w:rsidRPr="00F94B67">
        <w:t>unovčenja nekretnine kako slijedi:</w:t>
      </w:r>
    </w:p>
    <w:p w:rsidRDefault="00993068" w:rsidP="00993068" w:rsidR="00993068" w:rsidRPr="00F94B67">
      <w:pPr>
        <w:kinsoku w:val="false"/>
        <w:overflowPunct w:val="false"/>
        <w:ind w:firstLine="708"/>
        <w:jc w:val="both"/>
        <w:textAlignment w:val="baseline"/>
      </w:pPr>
    </w:p>
    <w:p w:rsidRDefault="00FB5B3B" w:rsidP="00CB795F" w:rsidR="00CB795F" w:rsidRPr="00CB795F">
      <w:pPr>
        <w:pStyle w:val="Odlomakpopisa"/>
        <w:ind w:firstLine="709" w:left="0"/>
        <w:jc w:val="both"/>
        <w:rPr>
          <w:rFonts w:cs="Times New Roman" w:hAnsi="Times New Roman" w:ascii="Times New Roman"/>
        </w:rPr>
      </w:pPr>
      <w:r w:rsidRPr="00F94B67">
        <w:rPr>
          <w:spacing w:val="1"/>
        </w:rPr>
        <w:t>„</w:t>
      </w:r>
      <w:r w:rsidR="00CB795F" w:rsidRPr="00CB795F">
        <w:rPr>
          <w:rFonts w:cs="Times New Roman" w:hAnsi="Times New Roman" w:ascii="Times New Roman"/>
        </w:rPr>
        <w:t>I.</w:t>
      </w:r>
      <w:r w:rsidR="00CB795F">
        <w:rPr>
          <w:rFonts w:cs="Times New Roman" w:hAnsi="Times New Roman" w:ascii="Times New Roman"/>
        </w:rPr>
        <w:t xml:space="preserve"> </w:t>
      </w:r>
      <w:r w:rsidR="00CB795F" w:rsidRPr="00CB795F">
        <w:rPr>
          <w:rFonts w:cs="Times New Roman" w:hAnsi="Times New Roman" w:ascii="Times New Roman"/>
        </w:rPr>
        <w:t>Troškovi utvrđivanja predmeta razlučnog prava u visini 5% od utrška……………….2.958,63</w:t>
      </w:r>
    </w:p>
    <w:p w:rsidRDefault="00CB795F" w:rsidP="00CB795F" w:rsidR="00CB795F" w:rsidRPr="00CB795F">
      <w:pPr>
        <w:ind w:firstLine="709"/>
        <w:jc w:val="both"/>
      </w:pPr>
      <w:r w:rsidRPr="00CB795F">
        <w:t>II.</w:t>
      </w:r>
      <w:r>
        <w:tab/>
      </w:r>
      <w:r w:rsidRPr="00CB795F">
        <w:t>Troškovi unovčenja u stvarnoj visini</w:t>
      </w:r>
    </w:p>
    <w:p w:rsidRDefault="00CB795F" w:rsidP="00CB795F" w:rsidR="00CB795F" w:rsidRPr="00CB795F">
      <w:pPr>
        <w:ind w:firstLine="709"/>
        <w:jc w:val="both"/>
      </w:pPr>
      <w:r w:rsidRPr="00CB795F">
        <w:t>1.Nagrada stečajnom upravitelju – bruto iznos prema Uredbi o kriterijima i načinu</w:t>
      </w:r>
      <w:r>
        <w:t xml:space="preserve"> </w:t>
      </w:r>
      <w:r w:rsidRPr="00CB795F">
        <w:t>obračuna i plaćanja nagrada stečajnim upraviteljima u bruto iznosu od…………….9.467,62 kn.</w:t>
      </w:r>
      <w:r>
        <w:t xml:space="preserve"> </w:t>
      </w:r>
      <w:r w:rsidRPr="00CB795F">
        <w:t>(osnovica za obračun unovčena stečajna masa 59.172,64 kn.,  x 16%)</w:t>
      </w:r>
    </w:p>
    <w:p w:rsidRDefault="00CB795F" w:rsidP="00CB795F" w:rsidR="00CB795F" w:rsidRPr="00CB795F">
      <w:pPr>
        <w:ind w:firstLine="709"/>
        <w:jc w:val="both"/>
      </w:pPr>
      <w:r w:rsidRPr="00CB795F">
        <w:t>1.2.Trošak isplatitelja (st.dužnika) vezano za isplatu nagrade stečajnom upravitelju</w:t>
      </w:r>
      <w:r>
        <w:t>…………..</w:t>
      </w:r>
      <w:r w:rsidRPr="00CB795F">
        <w:t>710,62</w:t>
      </w:r>
    </w:p>
    <w:p w:rsidRDefault="00CB795F" w:rsidP="00CB795F" w:rsidR="00CB795F" w:rsidRPr="00CB795F">
      <w:pPr>
        <w:ind w:firstLine="709"/>
        <w:jc w:val="both"/>
      </w:pPr>
      <w:r w:rsidRPr="00CB795F">
        <w:t>2.   Naknada putnih troš. st. upravitelju za ročište 02.10.2018</w:t>
      </w:r>
      <w:r>
        <w:t>……</w:t>
      </w:r>
      <w:r w:rsidRPr="00CB795F">
        <w:t>neto 298.</w:t>
      </w:r>
      <w:r>
        <w:t xml:space="preserve">, </w:t>
      </w:r>
      <w:r w:rsidRPr="00CB795F">
        <w:t>bruto        607,41</w:t>
      </w:r>
    </w:p>
    <w:p w:rsidRDefault="00CB795F" w:rsidP="00CB795F" w:rsidR="00CB795F" w:rsidRPr="00CB795F">
      <w:pPr>
        <w:ind w:firstLine="709"/>
        <w:jc w:val="both"/>
      </w:pPr>
      <w:r w:rsidRPr="00CB795F">
        <w:t xml:space="preserve">              </w:t>
      </w:r>
    </w:p>
    <w:p w:rsidRDefault="00CB795F" w:rsidP="00CB795F" w:rsidR="00CB795F" w:rsidRPr="00CB795F">
      <w:pPr>
        <w:ind w:firstLine="709"/>
        <w:jc w:val="both"/>
      </w:pPr>
      <w:r w:rsidRPr="00CB795F">
        <w:t xml:space="preserve">     </w:t>
      </w:r>
    </w:p>
    <w:p w:rsidRDefault="00CB795F" w:rsidP="00CB795F" w:rsidR="00CB795F" w:rsidRPr="00CB795F">
      <w:pPr>
        <w:ind w:firstLine="709"/>
        <w:jc w:val="both"/>
      </w:pPr>
    </w:p>
    <w:p w:rsidRDefault="00CB795F" w:rsidP="00CB795F" w:rsidR="00CB795F" w:rsidRPr="00CB795F">
      <w:pPr>
        <w:ind w:firstLine="709"/>
        <w:jc w:val="both"/>
      </w:pPr>
    </w:p>
    <w:p w:rsidRDefault="00CB795F" w:rsidP="00CB795F" w:rsidR="00CB795F" w:rsidRPr="00CB795F">
      <w:pPr>
        <w:ind w:firstLine="709"/>
        <w:jc w:val="both"/>
      </w:pPr>
      <w:r w:rsidRPr="00CB795F">
        <w:t xml:space="preserve">    3.Ostale obveze stečajne mase</w:t>
      </w:r>
    </w:p>
    <w:p w:rsidRDefault="00CB795F" w:rsidP="00CB795F" w:rsidR="00CB795F" w:rsidRPr="00CB795F">
      <w:pPr>
        <w:ind w:firstLine="709"/>
        <w:jc w:val="both"/>
      </w:pPr>
      <w:r w:rsidRPr="00CB795F">
        <w:t>3.1.Naknada FIN-I za provođenje elektroničke javne dražbe         2.800,00</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3.2.Objava oglasa u NN                                                                    400,00</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3.3.naknada putnih troškova u prethodnom postupku bruto           574,12</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3.4.nagrada privremenom stečajnom upravitelju u prethodnom</w:t>
      </w:r>
      <w:r>
        <w:rPr>
          <w:rFonts w:cs="Times New Roman" w:hAnsi="Times New Roman" w:ascii="Times New Roman"/>
        </w:rPr>
        <w:t xml:space="preserve"> </w:t>
      </w:r>
      <w:r w:rsidRPr="00CB795F">
        <w:rPr>
          <w:rFonts w:cs="Times New Roman" w:hAnsi="Times New Roman" w:ascii="Times New Roman"/>
        </w:rPr>
        <w:t xml:space="preserve">stečajnom postupku u bruto iznosu (neto 3.000.-)                    </w:t>
      </w:r>
      <w:r>
        <w:rPr>
          <w:rFonts w:cs="Times New Roman" w:hAnsi="Times New Roman" w:ascii="Times New Roman"/>
        </w:rPr>
        <w:t xml:space="preserve">                                                      </w:t>
      </w:r>
      <w:r w:rsidRPr="00CB795F">
        <w:rPr>
          <w:rFonts w:cs="Times New Roman" w:hAnsi="Times New Roman" w:ascii="Times New Roman"/>
        </w:rPr>
        <w:t>5.320,55</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(sve plaćeno 9.094,67 sa sudskog depozita iz predujma 10.000.- za pokriće troškova stečajnog postupka, preostali saldo od 905,32 prenijet na račun stečajnog dužnika)</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3.5.Procijena tržne vrijednosti nekretnine                                         2.750,00</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3.6.Knjigovodstvene usluge bruto  (neto 4.000.-)                             6.286,55</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3.7.izrada pečata                                                                                    120,00</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3.8.bankovne usluge stvorene do sada                                                  303,75</w:t>
      </w:r>
    </w:p>
    <w:p w:rsidRDefault="00CB795F" w:rsidP="00CB795F" w:rsidR="00CB795F" w:rsidRPr="00CB795F">
      <w:pPr>
        <w:pStyle w:val="Odlomakpopisa"/>
        <w:ind w:firstLine="709" w:left="0"/>
        <w:jc w:val="both"/>
        <w:rPr>
          <w:rFonts w:cs="Times New Roman" w:hAnsi="Times New Roman" w:ascii="Times New Roman"/>
        </w:rPr>
      </w:pPr>
      <w:r w:rsidRPr="00CB795F">
        <w:rPr>
          <w:rFonts w:cs="Times New Roman" w:hAnsi="Times New Roman" w:ascii="Times New Roman"/>
        </w:rPr>
        <w:t>3.9.bankovne usluge – rez. za daljnje troškove-zatvaranje rn.           500,00</w:t>
      </w:r>
    </w:p>
    <w:p w:rsidRDefault="00CB795F" w:rsidP="00CB795F" w:rsidR="00CB795F" w:rsidRPr="00CB795F">
      <w:pPr>
        <w:ind w:firstLine="709"/>
        <w:jc w:val="both"/>
      </w:pPr>
      <w:r w:rsidRPr="00CB795F">
        <w:t xml:space="preserve">                                                         </w:t>
      </w:r>
    </w:p>
    <w:p w:rsidRDefault="00CB795F" w:rsidP="00CB795F" w:rsidR="00CB795F" w:rsidRPr="00CB795F">
      <w:pPr>
        <w:ind w:firstLine="709"/>
        <w:jc w:val="both"/>
      </w:pPr>
      <w:r w:rsidRPr="00CB795F">
        <w:t xml:space="preserve">       UKUPNO TROŠKOVI UNOVČENJA IZ ČLANKA 254. STAVAK 1. i 2.  32.799,25Kn.</w:t>
      </w:r>
    </w:p>
    <w:p w:rsidRDefault="00CB795F" w:rsidP="00CB795F" w:rsidR="00CB795F" w:rsidRPr="00CB795F">
      <w:pPr>
        <w:ind w:firstLine="709"/>
        <w:jc w:val="both"/>
      </w:pPr>
      <w:r w:rsidRPr="00CB795F">
        <w:t>1.Iz svega prethodnog dade se zaključiti da ukupan iznos unovčene stečajne mase dužnika PROJEKT PAJCI d.o.o. iznosi  59.172,64 kn. a da troškovi unovčenja predmetne nekretnine obračunati sukladno članku 254. SZ iznose  32.799,25 kn.</w:t>
      </w:r>
    </w:p>
    <w:p w:rsidRDefault="00CB795F" w:rsidP="00CB795F" w:rsidR="00CB795F" w:rsidRPr="00CB795F">
      <w:pPr>
        <w:ind w:firstLine="709"/>
        <w:jc w:val="both"/>
      </w:pPr>
      <w:r w:rsidRPr="00CB795F">
        <w:t>2.Na ime predujma za pokriće troškova stečajnog postupka uplaćeno je na depozit Trgovačkog suda u Pazinu  iznos od 10.000,oo kn. od tog iznosa sa depozitnog računa suda isplaćeno je ukupno 9.094,67 kn. (specificirano u točkama 3.1. do 3.4.) a ostatak  905,32 uplaćen je na račun dužnika, te je za isplatu troškova utvrđenja predmeta razlučnog prava i troškova unovčenja potrebno osigurati - isplatiti  23.704,58 kn.</w:t>
      </w:r>
    </w:p>
    <w:p w:rsidRDefault="00CB795F" w:rsidP="00CB795F" w:rsidR="00CB795F" w:rsidRPr="00CB795F">
      <w:pPr>
        <w:ind w:firstLine="709"/>
        <w:jc w:val="both"/>
      </w:pPr>
      <w:r w:rsidRPr="00CB795F">
        <w:t xml:space="preserve"> Od iznosa 905,32 koji je  je uplaćen  na račun stečajnog dužnika  podmirene su slijedeće obveze stečajne mase:</w:t>
      </w:r>
    </w:p>
    <w:p w:rsidRDefault="00CB795F" w:rsidP="00CB795F" w:rsidR="00CB795F" w:rsidRPr="00CB795F">
      <w:pPr>
        <w:ind w:firstLine="709"/>
        <w:jc w:val="both"/>
      </w:pPr>
      <w:r w:rsidRPr="00CB795F">
        <w:t xml:space="preserve">-Bankovne </w:t>
      </w:r>
      <w:r>
        <w:t>naknade</w:t>
      </w:r>
      <w:r w:rsidRPr="00CB795F">
        <w:t>……………………………………………………303,75 kn.</w:t>
      </w:r>
    </w:p>
    <w:p w:rsidRDefault="00CB795F" w:rsidP="00CB795F" w:rsidR="00CB795F" w:rsidRPr="00CB795F">
      <w:pPr>
        <w:ind w:firstLine="709"/>
        <w:jc w:val="both"/>
      </w:pPr>
      <w:r w:rsidRPr="00CB795F">
        <w:t xml:space="preserve">       Saldo na računu (izvod broj 8. od 10.09.2018.))                                     601,57 kn.</w:t>
      </w:r>
    </w:p>
    <w:p w:rsidRDefault="00CB795F" w:rsidP="00CB795F" w:rsidR="00993068" w:rsidRPr="00CB795F">
      <w:pPr>
        <w:ind w:firstLine="709"/>
        <w:jc w:val="both"/>
      </w:pPr>
      <w:r w:rsidRPr="00CB795F">
        <w:t xml:space="preserve">Slijedom iznijetoga nakon što se iz ostvarene kupoprodajne cijene 59.172,64 kn. uplatitelju predujma za pokretanje stečajnog postupka RH Ministarstvo financija vrati iznos uplaćenog predujma od 10.000,00 kn. iz preostalog iznosa 49.172,64 kn. potrebno je osigurati iznos od 23.704,58 kn. za pokriće troškova iz čl.254 SZ a preostali iznos od 25.468,06 kn moguće je rasporediti razlučnom vjerovniku RH Ministarstvo financija. </w:t>
      </w:r>
      <w:r w:rsidR="00993068" w:rsidRPr="00CB795F">
        <w:rPr>
          <w:bCs w:val="false"/>
        </w:rPr>
        <w:t>“.</w:t>
      </w:r>
    </w:p>
    <w:p w:rsidRDefault="002A4C35" w:rsidP="007E37A9" w:rsidR="002A4C35" w:rsidRPr="00F94B67">
      <w:pPr>
        <w:ind w:firstLine="708"/>
        <w:jc w:val="both"/>
      </w:pPr>
    </w:p>
    <w:p w:rsidRDefault="00CB795F" w:rsidP="00CB795F" w:rsidR="00CB795F">
      <w:pPr>
        <w:jc w:val="both"/>
      </w:pPr>
      <w:r>
        <w:tab/>
      </w:r>
      <w:r w:rsidR="008421CE" w:rsidRPr="00F94B67">
        <w:t xml:space="preserve">Na ročištu za diobu kupovnine održanom </w:t>
      </w:r>
      <w:r w:rsidRPr="002B09F0">
        <w:t xml:space="preserve">2. </w:t>
      </w:r>
      <w:r>
        <w:t xml:space="preserve">listopada </w:t>
      </w:r>
      <w:r w:rsidRPr="002B09F0">
        <w:t xml:space="preserve">2018. </w:t>
      </w:r>
      <w:r>
        <w:t>stečajni je upravitelj predložio da se u stečajnu masu izdvoji iznos od 33.704,58 kn isplatom</w:t>
      </w:r>
      <w:r w:rsidRPr="00F72FA0">
        <w:t xml:space="preserve"> na račun dužnika PROJEKT PAJCI d.o.o. u stečaju Poreč, Partizanska 13, OIB: 95190401106, br. HR6123800061160003927</w:t>
      </w:r>
      <w:r>
        <w:t>, od čega će 10.000,00 kn stečajni upravitelj odmah po primitku vratiti uplatitelju predujam Republici Hrvatskoj. Preostali iznos od 25.468,06 kn stečajni upravitelj predlaže isplatiti razlučnom vjerovniku Republici Hrvatskoj koji je bio upisan kao prvi razlučni vjerovnik na predmetnim nekretninama.</w:t>
      </w:r>
    </w:p>
    <w:p w:rsidRDefault="00CB795F" w:rsidP="00CB795F" w:rsidR="00CB795F" w:rsidRPr="002B09F0">
      <w:pPr>
        <w:ind w:firstLine="708"/>
        <w:jc w:val="both"/>
      </w:pPr>
      <w:r w:rsidRPr="002B09F0">
        <w:t>Zamj</w:t>
      </w:r>
      <w:r>
        <w:t>enica</w:t>
      </w:r>
      <w:r w:rsidRPr="002B09F0">
        <w:t xml:space="preserve"> </w:t>
      </w:r>
      <w:r>
        <w:t>ŽDO Pula navela je da je suglasna sa prijedlogom stečajnog upravitelja. Predlaže da se iznosi RH isplate sukladno podacima dostavljenim u podnesku od 23. kolovoza 2018.</w:t>
      </w:r>
    </w:p>
    <w:p w:rsidRDefault="004A1F8A" w:rsidP="00CB795F" w:rsidR="004A1F8A" w:rsidRPr="00F94B67">
      <w:pPr>
        <w:ind w:firstLine="708"/>
        <w:jc w:val="both"/>
      </w:pPr>
    </w:p>
    <w:p w:rsidRDefault="00543E6E" w:rsidP="0060046E" w:rsidR="008421CE" w:rsidRPr="00F94B67">
      <w:pPr>
        <w:ind w:firstLine="708"/>
        <w:jc w:val="both"/>
      </w:pPr>
      <w:r w:rsidRPr="00F94B67">
        <w:t>N</w:t>
      </w:r>
      <w:r w:rsidR="008421CE" w:rsidRPr="00F94B67">
        <w:t>a predmetnoj nekretnini u zemljišnoj knjizi bili su upisani sljedeći tereti:</w:t>
      </w:r>
    </w:p>
    <w:p w:rsidRDefault="00CB795F" w:rsidP="00CB795F" w:rsidR="00CB795F" w:rsidRPr="006E49D3">
      <w:pPr>
        <w:ind w:firstLine="708"/>
        <w:jc w:val="both"/>
      </w:pPr>
      <w:r w:rsidRPr="006E49D3">
        <w:t xml:space="preserve">- uknjižba založnog prava radi osiguranja novčane tražbine po rješenju Klasa: UP/I-410-20/2008-001/457, Ur. br. 513-07-18-03/2009-04 od 18. veljače 2009.g. u iznosu od 43.554,60 kuna, zajedno sa pripadajućim zakonskim zateznim kamatama specificiranim u toč. I. prijedloga za osiguranje koji čini sastavni dio rješenja pa do namirenja i troškova postupka osiguranja u visini od 1.250,00 kuna sa zakonskom zateznom kamatom u visini eskontne stope HNB-a koja je vrijedila zadnjeg dana polugodišta koje je prethodilo tekućem polugodištu uvećanoj za 5 % poena, koje teku od 06. studeni 2009. pa do isplate, uz zabilježbu ovršnosti tražbine, u korist: RH Ministarstvo Financija, Porezna Uprava - Područni Ured Pazin, upisana na temelju rješenja posl. broj Ovr 617/09-2 od 06. studeni 2009. (broj Z-3064/09), </w:t>
      </w:r>
    </w:p>
    <w:p w:rsidRDefault="00CB795F" w:rsidP="00CB795F" w:rsidR="00CB795F" w:rsidRPr="006E49D3">
      <w:pPr>
        <w:ind w:firstLine="708"/>
        <w:jc w:val="both"/>
      </w:pPr>
      <w:r w:rsidRPr="006E49D3">
        <w:t>- založno pravo radi osiguranja tražbine u iznosu od 24.075.696,00 EUR plativo u kunskoj protuvrijednosti po srednjem tečaju HNB na dan plaćanja, sa zakonskim zateznim kamatama i ostalim uvjetima prema ugovoru, u korist: Kermas ulaganja d.o.o. Pula, Dobrilina 9, upisana na temelju ugovora o nagodbi i uređenju međusobnih odnosa sa sporazumom o osiguranju novčanih tražbina zasnivanjem založnog prava na nekretninama i poslovnim udjelima od 01. travnja 2014.g. solemniziran po javnom bilježniku Mirni Pliško iz Pule pod posl. br. OV-2262/14 (broj Z-738/14),</w:t>
      </w:r>
    </w:p>
    <w:p w:rsidRDefault="00CB795F" w:rsidP="00CB795F" w:rsidR="00CB795F" w:rsidRPr="006E49D3">
      <w:pPr>
        <w:ind w:firstLine="708"/>
        <w:jc w:val="both"/>
      </w:pPr>
      <w:r w:rsidRPr="006E49D3">
        <w:t>- založno pravo radi osiguranja tražbine u iznosu od 11.269.301,00 EUR plativo u kunskoj protuvrijednosti po srednjem tečaju HNB na dan plaćanja, zajedno sa zakonskom zateznom kamatom u visini eskontne stope HNB-a koja je vrijedila na zadnji dan polugodišta koje je prethodilo tekućem polugodištu uvećanoj za osam postotnih poena, koje teku od dana sklapanja ugovora do namirenja, kao i troškova ovrhe u korist: KERMAS HOLDING LIMITED, OIB: 43896993551, MALTA, FLORIANA FRN 1400, ST. ANNE STREET, EUROPA CENTRE, 2ND FLOOR, upisano na temelju ugovora o nagodbi i uređenju međusobnih odnosa sa sporazumom o osiguranju novčanih tražbina zasnivanjem založnog prava na nekretninama i poslovnim udjelima od 01. travnja 2014.g. solemniziran po javnom bilježniku Mirni Pliško iz Pule pod posl. br. OV-2262/14, ovjerenog prijevoda s engleskog jezika, od 04.veljače 2014.g. broj ovjere 05/2014. (broj Z-739/14),</w:t>
      </w:r>
    </w:p>
    <w:p w:rsidRDefault="00CB795F" w:rsidP="00CB795F" w:rsidR="004A1F8A">
      <w:pPr>
        <w:ind w:firstLine="708"/>
        <w:jc w:val="both"/>
      </w:pPr>
      <w:r w:rsidRPr="006E49D3">
        <w:t>- založno pravo radi osiguranja novčane tražbine u iznosu od 11.000.000,00 EUR u kunskoj protuvrijednosti prema srednjem tečaju HNB na dan isplate zajedno sa zakonskom zateznom kamatom u visini eskontne stope HNB-a koja je vrijedila na zadnji dan polugodišta koje je prethodilo tekućem polugodištu uvećano za 8 (osam) postotnih poena, za zakonskom zateznom kamatom kroz vrijeme od 09.09.2010.g. do isplate, u korist:  Kermas ulaganja d.o.o. Pula, Dobrilina 9, OIB: 42403091909, upisano na temelju pravomoćne presude na temelju priznanja i rješenja Trgovačkog suda u Rijeci, Stalna služba u Pazinu posl. br. P-68/12-26 od 05. svibnja 2014. (broj Z-1176/14)</w:t>
      </w:r>
      <w:r w:rsidR="004A1F8A">
        <w:t>.</w:t>
      </w:r>
    </w:p>
    <w:p w:rsidRDefault="004A1F8A" w:rsidP="00A810DF" w:rsidR="004A1F8A">
      <w:pPr>
        <w:ind w:firstLine="708"/>
        <w:jc w:val="both"/>
      </w:pPr>
    </w:p>
    <w:p w:rsidRDefault="00A810DF" w:rsidP="00A810DF" w:rsidR="008421CE">
      <w:pPr>
        <w:ind w:firstLine="708"/>
        <w:jc w:val="both"/>
      </w:pPr>
      <w:r w:rsidRPr="00F94B67">
        <w:t xml:space="preserve">Tražbine po osnovi upisanih </w:t>
      </w:r>
      <w:r w:rsidR="00543E6E" w:rsidRPr="00F94B67">
        <w:t>razlučnih</w:t>
      </w:r>
      <w:r w:rsidRPr="00F94B67">
        <w:t xml:space="preserve"> prava nisu osporene</w:t>
      </w:r>
      <w:r w:rsidR="00EA204D" w:rsidRPr="00F94B67">
        <w:t xml:space="preserve"> na ročištu za diobu kupovnine</w:t>
      </w:r>
      <w:r w:rsidR="00D349E3" w:rsidRPr="00F94B67">
        <w:t xml:space="preserve">. Također, </w:t>
      </w:r>
      <w:r w:rsidR="00EA204D" w:rsidRPr="00F94B67">
        <w:t>ni</w:t>
      </w:r>
      <w:r w:rsidR="00F04916" w:rsidRPr="00F94B67">
        <w:t>je</w:t>
      </w:r>
      <w:r w:rsidR="00EA204D" w:rsidRPr="00F94B67">
        <w:t xml:space="preserve"> osporen ni obračun troškova unovčenja sačin</w:t>
      </w:r>
      <w:r w:rsidR="00F04916" w:rsidRPr="00F94B67">
        <w:t>jen po stečajnom upravitelju</w:t>
      </w:r>
      <w:r w:rsidR="00EA204D" w:rsidRPr="00F94B67">
        <w:t>.</w:t>
      </w:r>
    </w:p>
    <w:p w:rsidRDefault="004A1F8A" w:rsidP="00A810DF" w:rsidR="004A1F8A" w:rsidRPr="00F94B67">
      <w:pPr>
        <w:ind w:firstLine="708"/>
        <w:jc w:val="both"/>
      </w:pPr>
    </w:p>
    <w:p w:rsidRDefault="008421CE" w:rsidP="008421CE" w:rsidR="00A810DF" w:rsidRPr="00F94B67">
      <w:pPr>
        <w:ind w:firstLine="708"/>
        <w:jc w:val="both"/>
      </w:pPr>
      <w:r w:rsidRPr="00F94B67">
        <w:t>Stoga je, s obzirom na sve prethodno obrazloženo, temeljem čl. 248. st. 1. SZ-a i čl. 114. st. 1. OZ-a, odlučeno kao u izreci.</w:t>
      </w:r>
    </w:p>
    <w:p w:rsidRDefault="008421CE" w:rsidP="008421CE" w:rsidR="008421CE" w:rsidRPr="00F94B67">
      <w:pPr>
        <w:ind w:firstLine="708"/>
        <w:jc w:val="both"/>
      </w:pPr>
    </w:p>
    <w:p w:rsidRDefault="0060046E" w:rsidP="0060046E" w:rsidR="0060046E">
      <w:pPr>
        <w:jc w:val="center"/>
      </w:pPr>
      <w:r w:rsidRPr="00F94B67">
        <w:t xml:space="preserve">U Pazinu, </w:t>
      </w:r>
      <w:r w:rsidR="00921759" w:rsidRPr="00921759">
        <w:t>2. listopada 2018.</w:t>
      </w:r>
    </w:p>
    <w:p w:rsidRDefault="0060046E" w:rsidP="0060046E" w:rsidR="0060046E" w:rsidRPr="00F94B67">
      <w:pPr>
        <w:ind w:left="4956"/>
      </w:pPr>
      <w:r w:rsidRPr="00F94B67">
        <w:t xml:space="preserve">           </w:t>
      </w:r>
      <w:r w:rsidR="003A78AF" w:rsidRPr="00F94B67">
        <w:tab/>
      </w:r>
      <w:r w:rsidR="003A78AF" w:rsidRPr="00F94B67">
        <w:tab/>
      </w:r>
      <w:r w:rsidRPr="00F94B67">
        <w:t>Stečajni sudac</w:t>
      </w:r>
    </w:p>
    <w:p w:rsidRDefault="0060046E" w:rsidP="0060046E" w:rsidR="0060046E" w:rsidRPr="00F94B67">
      <w:pPr>
        <w:ind w:left="4956"/>
        <w:jc w:val="center"/>
      </w:pPr>
    </w:p>
    <w:p w:rsidRDefault="0060046E" w:rsidP="00CB795F" w:rsidR="0074645B" w:rsidRPr="00F94B67">
      <w:pPr>
        <w:ind w:left="4956"/>
      </w:pPr>
      <w:r w:rsidRPr="00F94B67">
        <w:t xml:space="preserve">              </w:t>
      </w:r>
      <w:r w:rsidR="003A78AF" w:rsidRPr="00F94B67">
        <w:tab/>
        <w:t xml:space="preserve">  </w:t>
      </w:r>
      <w:r w:rsidR="00CB795F">
        <w:t>Ivan Dujić</w:t>
      </w:r>
      <w:r w:rsidR="007D19D6">
        <w:t>, v. r.</w:t>
      </w:r>
    </w:p>
    <w:p w:rsidRDefault="0074645B" w:rsidP="0060046E" w:rsidR="0074645B" w:rsidRPr="00F94B67"/>
    <w:p w:rsidRDefault="0060046E" w:rsidP="0060046E" w:rsidR="0060046E" w:rsidRPr="00F94B67">
      <w:r w:rsidRPr="00F94B67">
        <w:t>UPUTA O PRAVNOM LIJEKU:</w:t>
      </w:r>
    </w:p>
    <w:p w:rsidRDefault="0060046E" w:rsidP="002D19D0" w:rsidR="0060046E" w:rsidRPr="00F94B67">
      <w:pPr>
        <w:jc w:val="both"/>
      </w:pPr>
      <w:r w:rsidRPr="00F94B67">
        <w:tab/>
        <w:t xml:space="preserve">Protiv ovog rješenja pravo na žalbu imaju stranke i sve osobe koje su polagale pravo na namirenje </w:t>
      </w:r>
      <w:r w:rsidR="008421CE" w:rsidRPr="00F94B67">
        <w:t>iz kupovnine. Žalba se podnosi</w:t>
      </w:r>
      <w:r w:rsidRPr="00F94B67">
        <w:t xml:space="preserve"> </w:t>
      </w:r>
      <w:r w:rsidR="008421CE" w:rsidRPr="00F94B67">
        <w:t xml:space="preserve">u pet istovjetnih primjeraka, </w:t>
      </w:r>
      <w:r w:rsidRPr="00F94B67">
        <w:t xml:space="preserve">roku od 8 dana </w:t>
      </w:r>
      <w:r w:rsidR="008421CE" w:rsidRPr="00F94B67">
        <w:t xml:space="preserve">od dana dostave, a dostava se smatra obavljenom istekom osmoga dana od dana objave pismena na mrežnoj stranici e-Oglasna ploča sudova (čl. 12. SZ-a). Žalba se dostavlja </w:t>
      </w:r>
      <w:r w:rsidRPr="00F94B67">
        <w:t xml:space="preserve">putem ovog suda, a o žalbi odlučuje Visoki trgovački sud Republike Hrvatske. Žalba protiv rješenja o </w:t>
      </w:r>
      <w:r w:rsidR="00DC2BEA" w:rsidRPr="00F94B67">
        <w:t>namirenju odgađa isplatu (čl. 125</w:t>
      </w:r>
      <w:r w:rsidRPr="00F94B67">
        <w:t>. st. 6. OZ-a).</w:t>
      </w:r>
    </w:p>
    <w:p w:rsidRDefault="003B05CB" w:rsidP="002D19D0" w:rsidR="003B05CB" w:rsidRPr="00F94B67">
      <w:pPr>
        <w:jc w:val="both"/>
      </w:pPr>
    </w:p>
    <w:p w:rsidRDefault="00596C24" w:rsidP="002D19D0" w:rsidR="00596C24" w:rsidRPr="00F94B67">
      <w:pPr>
        <w:jc w:val="both"/>
      </w:pPr>
    </w:p>
    <w:p w:rsidRDefault="0060046E" w:rsidP="0060046E" w:rsidR="0060046E" w:rsidRPr="00F94B67">
      <w:r w:rsidRPr="00F94B67">
        <w:t xml:space="preserve">DNA: </w:t>
      </w:r>
    </w:p>
    <w:p w:rsidRDefault="001724FE" w:rsidP="001724FE" w:rsidR="001724FE" w:rsidRPr="00F94B67">
      <w:r w:rsidRPr="00F94B67">
        <w:t>- oglasna ploča suda 8 dana</w:t>
      </w:r>
    </w:p>
    <w:p w:rsidRDefault="00CB795F" w:rsidP="004A1F8A" w:rsidR="00CB795F">
      <w:pPr>
        <w:jc w:val="both"/>
      </w:pPr>
      <w:r w:rsidRPr="00CB795F">
        <w:t>- stečajnom upravitelju Gordanu Blagojeviću iz Rijeke, Markovići 21</w:t>
      </w:r>
    </w:p>
    <w:p w:rsidRDefault="00CB795F" w:rsidP="00CB795F" w:rsidR="00CB795F">
      <w:pPr>
        <w:jc w:val="both"/>
      </w:pPr>
      <w:r>
        <w:t>- Republika Hrvatska, Ministarstvo Financija, Porezna uprava, po ŽDO Pula</w:t>
      </w:r>
    </w:p>
    <w:p w:rsidRDefault="00CB795F" w:rsidP="00CB795F" w:rsidR="00CB795F">
      <w:pPr>
        <w:jc w:val="both"/>
      </w:pPr>
      <w:r>
        <w:t xml:space="preserve">- Kermas ulaganja d.o.o. Pula, Dobrilina 9 </w:t>
      </w:r>
    </w:p>
    <w:p w:rsidRDefault="00CB795F" w:rsidP="00CB795F" w:rsidR="004A1F8A">
      <w:pPr>
        <w:jc w:val="both"/>
      </w:pPr>
      <w:r>
        <w:t>- Kermas holding limited, OIB: 43896993551, Malta, Floriana frn 1400, St. Anne street, Europe centre, 2nd floor</w:t>
      </w:r>
    </w:p>
    <w:p w:rsidRDefault="00CB795F" w:rsidP="00CB795F" w:rsidR="00CB795F" w:rsidRPr="00F94B67">
      <w:pPr>
        <w:jc w:val="both"/>
      </w:pPr>
    </w:p>
    <w:p w:rsidRDefault="0060046E" w:rsidP="00D746EF" w:rsidR="0060046E" w:rsidRPr="00F94B67">
      <w:pPr>
        <w:jc w:val="both"/>
      </w:pPr>
      <w:r w:rsidRPr="00F94B67">
        <w:t xml:space="preserve">- </w:t>
      </w:r>
      <w:r w:rsidR="00DC2BEA" w:rsidRPr="00F94B67">
        <w:t xml:space="preserve">po pravomoćnosti: </w:t>
      </w:r>
      <w:r w:rsidR="001724FE" w:rsidRPr="00F94B67">
        <w:t>FINA</w:t>
      </w:r>
      <w:r w:rsidR="002C28A0" w:rsidRPr="00F94B67">
        <w:t>, Regionalni centar</w:t>
      </w:r>
      <w:r w:rsidR="001724FE" w:rsidRPr="00F94B67">
        <w:t xml:space="preserve"> Rijeka, F</w:t>
      </w:r>
      <w:r w:rsidR="002C28A0" w:rsidRPr="00F94B67">
        <w:t>rana</w:t>
      </w:r>
      <w:r w:rsidR="008542E9" w:rsidRPr="00F94B67">
        <w:t xml:space="preserve"> Kurelca 8</w:t>
      </w:r>
    </w:p>
    <w:sectPr w:rsidSect="00D80627" w:rsidR="0060046E" w:rsidRPr="00F94B67">
      <w:headerReference w:type="default" r:id="rId11"/>
      <w:headerReference w:type="first" r:id="rId12"/>
      <w:pgSz w:h="16838" w:w="11906"/>
      <w:pgMar w:gutter="0" w:footer="708" w:header="708" w:left="1417" w:bottom="113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45B" w:rsidP="003A78AF" w:rsidR="002E145B">
      <w:r>
        <w:separator/>
      </w:r>
    </w:p>
  </w:endnote>
  <w:endnote w:id="0" w:type="continuationSeparator">
    <w:p w:rsidRDefault="002E145B" w:rsidP="003A78AF" w:rsidR="002E14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45B" w:rsidP="003A78AF" w:rsidR="002E145B">
      <w:r>
        <w:separator/>
      </w:r>
    </w:p>
  </w:footnote>
  <w:footnote w:id="0" w:type="continuationSeparator">
    <w:p w:rsidRDefault="002E145B" w:rsidP="003A78AF" w:rsidR="002E14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503C02" w:rsidR="00994E36">
    <w:pPr>
      <w:pStyle w:val="Zaglavlje"/>
      <w:jc w:val="center"/>
    </w:pPr>
    <w:r>
      <w:t xml:space="preserve">                                                              </w:t>
    </w:r>
    <w:r>
      <w:fldChar w:fldCharType="begin"/>
    </w:r>
    <w:r>
      <w:instrText>PAGE   \* MERGEFORMAT</w:instrText>
    </w:r>
    <w:r>
      <w:fldChar w:fldCharType="separate"/>
    </w:r>
    <w:r w:rsidR="007D19D6">
      <w:rPr>
        <w:noProof/>
      </w:rPr>
      <w:t>6</w:t>
    </w:r>
    <w:r>
      <w:fldChar w:fldCharType="end"/>
    </w:r>
    <w:r w:rsidRPr="000F28C7">
      <w:t xml:space="preserve"> </w:t>
    </w:r>
    <w:r>
      <w:t xml:space="preserve">                   </w:t>
    </w:r>
    <w:r w:rsidR="00052667">
      <w:t xml:space="preserve">     </w:t>
    </w:r>
    <w:r w:rsidR="003F6CE2">
      <w:t xml:space="preserve">        </w:t>
    </w:r>
    <w:r w:rsidR="00B86C47">
      <w:t xml:space="preserve">   </w:t>
    </w:r>
    <w:r w:rsidR="00B86C47" w:rsidRPr="00B86C47">
      <w:t>10 St-60/2015-82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07450E">
      <w:t xml:space="preserve">10 </w:t>
    </w:r>
    <w:r w:rsidR="00B86C47">
      <w:t>St-60/2015-82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2B0D62"/>
    <w:multiLevelType w:val="hybridMultilevel"/>
    <w:tmpl w:val="01127508"/>
    <w:lvl w:tplc="BB6A5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9934E20"/>
    <w:multiLevelType w:val="hybridMultilevel"/>
    <w:tmpl w:val="C6124586"/>
    <w:lvl w:tplc="819CDA3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3"/>
  <w:attachedTemplate r:id="rId1"/>
  <w:stylePaneFormatFilter w:val="3F01"/>
  <w:doNotTrackMove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360B"/>
    <w:rsid w:val="000378F7"/>
    <w:rsid w:val="00047A8D"/>
    <w:rsid w:val="00052667"/>
    <w:rsid w:val="00052BEA"/>
    <w:rsid w:val="00063522"/>
    <w:rsid w:val="000664B2"/>
    <w:rsid w:val="0007450E"/>
    <w:rsid w:val="000765D1"/>
    <w:rsid w:val="00097416"/>
    <w:rsid w:val="000D2E60"/>
    <w:rsid w:val="000D594C"/>
    <w:rsid w:val="000E668C"/>
    <w:rsid w:val="000F28C7"/>
    <w:rsid w:val="00104457"/>
    <w:rsid w:val="001108CA"/>
    <w:rsid w:val="00126B28"/>
    <w:rsid w:val="001724FE"/>
    <w:rsid w:val="001851E5"/>
    <w:rsid w:val="00187705"/>
    <w:rsid w:val="00196C6D"/>
    <w:rsid w:val="001A7F48"/>
    <w:rsid w:val="001B4C33"/>
    <w:rsid w:val="001E1882"/>
    <w:rsid w:val="001E5200"/>
    <w:rsid w:val="001E60C1"/>
    <w:rsid w:val="001F2AF1"/>
    <w:rsid w:val="001F6335"/>
    <w:rsid w:val="00214108"/>
    <w:rsid w:val="00226946"/>
    <w:rsid w:val="00236AF1"/>
    <w:rsid w:val="0024537C"/>
    <w:rsid w:val="0024632E"/>
    <w:rsid w:val="002857E0"/>
    <w:rsid w:val="0028731B"/>
    <w:rsid w:val="002A4C35"/>
    <w:rsid w:val="002B77C2"/>
    <w:rsid w:val="002C28A0"/>
    <w:rsid w:val="002D19D0"/>
    <w:rsid w:val="002D6913"/>
    <w:rsid w:val="002E145B"/>
    <w:rsid w:val="002E74DF"/>
    <w:rsid w:val="002F3F82"/>
    <w:rsid w:val="00303A1E"/>
    <w:rsid w:val="00316196"/>
    <w:rsid w:val="00316977"/>
    <w:rsid w:val="003324E7"/>
    <w:rsid w:val="00351BE3"/>
    <w:rsid w:val="00377C4C"/>
    <w:rsid w:val="003807A1"/>
    <w:rsid w:val="00393ACD"/>
    <w:rsid w:val="003A6093"/>
    <w:rsid w:val="003A78AF"/>
    <w:rsid w:val="003B05CB"/>
    <w:rsid w:val="003B3BDD"/>
    <w:rsid w:val="003F6CE2"/>
    <w:rsid w:val="004004AC"/>
    <w:rsid w:val="00431227"/>
    <w:rsid w:val="00457F94"/>
    <w:rsid w:val="004A1F8A"/>
    <w:rsid w:val="004B6AFD"/>
    <w:rsid w:val="004E100C"/>
    <w:rsid w:val="004E5FEC"/>
    <w:rsid w:val="00500871"/>
    <w:rsid w:val="00503C02"/>
    <w:rsid w:val="00506BFF"/>
    <w:rsid w:val="00533740"/>
    <w:rsid w:val="00543E6E"/>
    <w:rsid w:val="00580E29"/>
    <w:rsid w:val="00592159"/>
    <w:rsid w:val="00596C24"/>
    <w:rsid w:val="005A1919"/>
    <w:rsid w:val="005B5CD5"/>
    <w:rsid w:val="005D7AD5"/>
    <w:rsid w:val="005F48C1"/>
    <w:rsid w:val="005F510B"/>
    <w:rsid w:val="0060046E"/>
    <w:rsid w:val="00650915"/>
    <w:rsid w:val="0065408C"/>
    <w:rsid w:val="00654B47"/>
    <w:rsid w:val="00675EF9"/>
    <w:rsid w:val="00681065"/>
    <w:rsid w:val="0069479E"/>
    <w:rsid w:val="00697092"/>
    <w:rsid w:val="006E3774"/>
    <w:rsid w:val="00705D5F"/>
    <w:rsid w:val="00715E7C"/>
    <w:rsid w:val="00727EA3"/>
    <w:rsid w:val="0074645B"/>
    <w:rsid w:val="00757136"/>
    <w:rsid w:val="00757CFB"/>
    <w:rsid w:val="00763D8E"/>
    <w:rsid w:val="007660D3"/>
    <w:rsid w:val="007746DE"/>
    <w:rsid w:val="007902B6"/>
    <w:rsid w:val="007921DA"/>
    <w:rsid w:val="007B4AC3"/>
    <w:rsid w:val="007B7887"/>
    <w:rsid w:val="007C32E8"/>
    <w:rsid w:val="007D19D6"/>
    <w:rsid w:val="007D2831"/>
    <w:rsid w:val="007E37A9"/>
    <w:rsid w:val="007F0175"/>
    <w:rsid w:val="007F0B1E"/>
    <w:rsid w:val="00832DFA"/>
    <w:rsid w:val="008421CE"/>
    <w:rsid w:val="00851869"/>
    <w:rsid w:val="008542E9"/>
    <w:rsid w:val="008546BF"/>
    <w:rsid w:val="00875944"/>
    <w:rsid w:val="0087607B"/>
    <w:rsid w:val="0088793B"/>
    <w:rsid w:val="00895C13"/>
    <w:rsid w:val="008D10DC"/>
    <w:rsid w:val="008E345E"/>
    <w:rsid w:val="00907246"/>
    <w:rsid w:val="00921759"/>
    <w:rsid w:val="00927577"/>
    <w:rsid w:val="00943886"/>
    <w:rsid w:val="00955887"/>
    <w:rsid w:val="00970ABE"/>
    <w:rsid w:val="00973447"/>
    <w:rsid w:val="00990A93"/>
    <w:rsid w:val="00993068"/>
    <w:rsid w:val="00994E36"/>
    <w:rsid w:val="0099513C"/>
    <w:rsid w:val="009A29DE"/>
    <w:rsid w:val="00A44C8B"/>
    <w:rsid w:val="00A71844"/>
    <w:rsid w:val="00A7710C"/>
    <w:rsid w:val="00A810DF"/>
    <w:rsid w:val="00A85B89"/>
    <w:rsid w:val="00A925E3"/>
    <w:rsid w:val="00AA689F"/>
    <w:rsid w:val="00AD0766"/>
    <w:rsid w:val="00AD516A"/>
    <w:rsid w:val="00AE3FE6"/>
    <w:rsid w:val="00AF3D51"/>
    <w:rsid w:val="00AF42B7"/>
    <w:rsid w:val="00B05FD9"/>
    <w:rsid w:val="00B17FA6"/>
    <w:rsid w:val="00B25060"/>
    <w:rsid w:val="00B37A1C"/>
    <w:rsid w:val="00B5562B"/>
    <w:rsid w:val="00B71D01"/>
    <w:rsid w:val="00B7504B"/>
    <w:rsid w:val="00B86C47"/>
    <w:rsid w:val="00BD3569"/>
    <w:rsid w:val="00C01D26"/>
    <w:rsid w:val="00C14832"/>
    <w:rsid w:val="00C31D30"/>
    <w:rsid w:val="00C76567"/>
    <w:rsid w:val="00C80FF1"/>
    <w:rsid w:val="00C8326E"/>
    <w:rsid w:val="00CA05F5"/>
    <w:rsid w:val="00CB18AE"/>
    <w:rsid w:val="00CB795F"/>
    <w:rsid w:val="00CC54AD"/>
    <w:rsid w:val="00CE0F3C"/>
    <w:rsid w:val="00D0530F"/>
    <w:rsid w:val="00D31C72"/>
    <w:rsid w:val="00D349E3"/>
    <w:rsid w:val="00D34E4B"/>
    <w:rsid w:val="00D43E50"/>
    <w:rsid w:val="00D746EF"/>
    <w:rsid w:val="00D80627"/>
    <w:rsid w:val="00D85D5C"/>
    <w:rsid w:val="00DC2BEA"/>
    <w:rsid w:val="00DC714B"/>
    <w:rsid w:val="00DD151C"/>
    <w:rsid w:val="00DD541C"/>
    <w:rsid w:val="00DE3DCF"/>
    <w:rsid w:val="00DE7E69"/>
    <w:rsid w:val="00E007AE"/>
    <w:rsid w:val="00E0339D"/>
    <w:rsid w:val="00E12FF8"/>
    <w:rsid w:val="00E13B7B"/>
    <w:rsid w:val="00E338EA"/>
    <w:rsid w:val="00E474F6"/>
    <w:rsid w:val="00E86E7A"/>
    <w:rsid w:val="00EA204D"/>
    <w:rsid w:val="00EA65DD"/>
    <w:rsid w:val="00EB48DC"/>
    <w:rsid w:val="00EC0E4B"/>
    <w:rsid w:val="00EC1373"/>
    <w:rsid w:val="00EC389A"/>
    <w:rsid w:val="00EC6B0B"/>
    <w:rsid w:val="00ED4F63"/>
    <w:rsid w:val="00EE110D"/>
    <w:rsid w:val="00F04916"/>
    <w:rsid w:val="00F06B12"/>
    <w:rsid w:val="00F147E5"/>
    <w:rsid w:val="00F22E5D"/>
    <w:rsid w:val="00F35342"/>
    <w:rsid w:val="00F3562B"/>
    <w:rsid w:val="00F5024D"/>
    <w:rsid w:val="00F561C2"/>
    <w:rsid w:val="00F769C9"/>
    <w:rsid w:val="00F91423"/>
    <w:rsid w:val="00F91B32"/>
    <w:rsid w:val="00F94B67"/>
    <w:rsid w:val="00FB1731"/>
    <w:rsid w:val="00FB5B3B"/>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customStyle="true" w:styleId="normal-000003" w:type="paragraph">
    <w:name w:val="normal-000003"/>
    <w:basedOn w:val="Normal"/>
    <w:rsid w:val="000D2E60"/>
    <w:pPr>
      <w:spacing w:after="144"/>
    </w:pPr>
    <w:rPr>
      <w:bCs w:val="false"/>
    </w:rPr>
  </w:style>
  <w:style w:styleId="Tekstrezerviranogmjesta" w:type="character">
    <w:name w:val="Placeholder Text"/>
    <w:basedOn w:val="Zadanifontodlomka"/>
    <w:uiPriority w:val="99"/>
    <w:semiHidden/>
    <w:rsid w:val="007D19D6"/>
    <w:rPr>
      <w:color w:val="808080"/>
      <w:bdr w:space="0" w:sz="0" w:color="auto" w:val="none"/>
      <w:shd w:fill="auto" w:color="auto" w:val="clear"/>
    </w:rPr>
  </w:style>
  <w:style w:customStyle="true" w:styleId="eSPISCCParagraphDefaultFont" w:type="character">
    <w:name w:val="eSPIS_CC_Paragraph Default Font"/>
    <w:basedOn w:val="Zadanifontodlomka"/>
    <w:rsid w:val="007D19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9D6"/>
    <w:rPr>
      <w:bdr w:space="0" w:sz="0" w:color="auto" w:val="none"/>
      <w:shd w:fill="FFFFCC" w:color="auto" w:val="clear"/>
      <w:lang w:val="hr-HR"/>
    </w:rPr>
  </w:style>
  <w:style w:customStyle="true" w:styleId="PozadinaSvijetloCrvena" w:type="character">
    <w:name w:val="Pozadina_SvijetloCrvena"/>
    <w:basedOn w:val="eSPISCCParagraphDefaultFont"/>
    <w:rsid w:val="007D19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9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St-60/2015</izvorni_sadrzaj>
    <derivirana_varijabla naziv="DomainObject.Predmet.OznakaBroj_1">St-60/2015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PAJCI d.o.o. POREČ</izvorni_sadrzaj>
    <derivirana_varijabla naziv="DomainObject.Predmet.ProtustrankaFormated_1">  PROJEKT PAJCI d.o.o. POREČ</derivirana_varijabla>
  </DomainObject.Predmet.ProtustrankaFormated>
  <DomainObject.Predmet.ProtustrankaFormatedOIB>
    <izvorni_sadrzaj>  PROJEKT PAJCI d.o.o. POREČ, OIB 95190401106</izvorni_sadrzaj>
    <derivirana_varijabla naziv="DomainObject.Predmet.ProtustrankaFormatedOIB_1">  PROJEKT PAJCI d.o.o. POREČ, OIB 95190401106</derivirana_varijabla>
  </DomainObject.Predmet.ProtustrankaFormatedOIB>
  <DomainObject.Predmet.ProtustrankaFormatedWithAdress>
    <izvorni_sadrzaj> PROJEKT PAJCI d.o.o. POREČ, Partizanska 13, 52440 Poreč</izvorni_sadrzaj>
    <derivirana_varijabla naziv="DomainObject.Predmet.ProtustrankaFormatedWithAdress_1"> PROJEKT PAJCI d.o.o. POREČ, Partizanska 13, 52440 Poreč</derivirana_varijabla>
  </DomainObject.Predmet.ProtustrankaFormatedWithAdress>
  <DomainObject.Predmet.ProtustrankaFormatedWithAdressOIB>
    <izvorni_sadrzaj> PROJEKT PAJCI d.o.o. POREČ, OIB 95190401106, Partizanska 13, 52440 Poreč</izvorni_sadrzaj>
    <derivirana_varijabla naziv="DomainObject.Predmet.ProtustrankaFormatedWithAdressOIB_1"> PROJEKT PAJCI d.o.o. POREČ, OIB 95190401106, Partizanska 13, 52440 Poreč</derivirana_varijabla>
  </DomainObject.Predmet.ProtustrankaFormatedWithAdressOIB>
  <DomainObject.Predmet.ProtustrankaWithAdress>
    <izvorni_sadrzaj>PROJEKT PAJCI d.o.o. POREČ Partizanska 13, 52440 Poreč</izvorni_sadrzaj>
    <derivirana_varijabla naziv="DomainObject.Predmet.ProtustrankaWithAdress_1">PROJEKT PAJCI d.o.o. POREČ Partizanska 13, 52440 Poreč</derivirana_varijabla>
  </DomainObject.Predmet.ProtustrankaWithAdress>
  <DomainObject.Predmet.ProtustrankaWithAdressOIB>
    <izvorni_sadrzaj>PROJEKT PAJCI d.o.o. POREČ, OIB 95190401106, Partizanska 13, 52440 Poreč</izvorni_sadrzaj>
    <derivirana_varijabla naziv="DomainObject.Predmet.ProtustrankaWithAdressOIB_1">PROJEKT PAJCI d.o.o. POREČ, OIB 95190401106, Partizanska 13, 52440 Poreč</derivirana_varijabla>
  </DomainObject.Predmet.ProtustrankaWithAdressOIB>
  <DomainObject.Predmet.ProtustrankaNazivFormated>
    <izvorni_sadrzaj>PROJEKT PAJCI d.o.o. POREČ</izvorni_sadrzaj>
    <derivirana_varijabla naziv="DomainObject.Predmet.ProtustrankaNazivFormated_1">PROJEKT PAJCI d.o.o. POREČ</derivirana_varijabla>
  </DomainObject.Predmet.ProtustrankaNazivFormated>
  <DomainObject.Predmet.ProtustrankaNazivFormatedOIB>
    <izvorni_sadrzaj>PROJEKT PAJCI d.o.o. POREČ, OIB 95190401106</izvorni_sadrzaj>
    <derivirana_varijabla naziv="DomainObject.Predmet.ProtustrankaNazivFormatedOIB_1">PROJEKT PAJCI d.o.o. POREČ, OIB 95190401106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83391.10</izvorni_sadrzaj>
    <derivirana_varijabla naziv="DomainObject.Predmet.TrenutnaVrijednost_1">83391.10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PAJCI d.o.o. POREČ</item>
    </izvorni_sadrzaj>
    <derivirana_varijabla naziv="DomainObject.Predmet.ProtuStrankaListFormated_1">
      <item>PROJEKT PAJCI d.o.o. POREČ</item>
    </derivirana_varijabla>
  </DomainObject.Predmet.ProtuStrankaListFormated>
  <DomainObject.Predmet.ProtuStrankaListFormatedOIB>
    <izvorni_sadrzaj>
      <item>PROJEKT PAJCI d.o.o. POREČ, OIB 95190401106</item>
    </izvorni_sadrzaj>
    <derivirana_varijabla naziv="DomainObject.Predmet.ProtuStrankaListFormatedOIB_1">
      <item>PROJEKT PAJCI d.o.o. POREČ, OIB 95190401106</item>
    </derivirana_varijabla>
  </DomainObject.Predmet.ProtuStrankaListFormatedOIB>
  <DomainObject.Predmet.ProtuStrankaListFormatedWithAdress>
    <izvorni_sadrzaj>
      <item>PROJEKT PAJCI d.o.o. POREČ, Partizanska 13, 52440 Poreč</item>
    </izvorni_sadrzaj>
    <derivirana_varijabla naziv="DomainObject.Predmet.ProtuStrankaListFormatedWithAdress_1">
      <item>PROJEKT PAJCI d.o.o. POREČ, Partizanska 13, 52440 Poreč</item>
    </derivirana_varijabla>
  </DomainObject.Predmet.ProtuStrankaListFormatedWithAdress>
  <DomainObject.Predmet.ProtuStrankaListFormatedWithAdressOIB>
    <izvorni_sadrzaj>
      <item>PROJEKT PAJCI d.o.o. POREČ, OIB 95190401106, Partizanska 13, 52440 Poreč</item>
    </izvorni_sadrzaj>
    <derivirana_varijabla naziv="DomainObject.Predmet.ProtuStrankaListFormatedWithAdressOIB_1">
      <item>PROJEKT PAJCI d.o.o. POREČ, OIB 95190401106, Partizanska 13, 52440 Poreč</item>
    </derivirana_varijabla>
  </DomainObject.Predmet.ProtuStrankaListFormatedWithAdressOIB>
  <DomainObject.Predmet.ProtuStrankaListNazivFormated>
    <izvorni_sadrzaj>
      <item>PROJEKT PAJCI d.o.o. POREČ</item>
    </izvorni_sadrzaj>
    <derivirana_varijabla naziv="DomainObject.Predmet.ProtuStrankaListNazivFormated_1">
      <item>PROJEKT PAJCI d.o.o. POREČ</item>
    </derivirana_varijabla>
  </DomainObject.Predmet.ProtuStrankaListNazivFormated>
  <DomainObject.Predmet.ProtuStrankaListNazivFormatedOIB>
    <izvorni_sadrzaj>
      <item>PROJEKT PAJCI d.o.o. POREČ, OIB 95190401106</item>
    </izvorni_sadrzaj>
    <derivirana_varijabla naziv="DomainObject.Predmet.ProtuStrankaListNazivFormatedOIB_1">
      <item>PROJEKT PAJCI d.o.o. POREČ, OIB 95190401106</item>
    </derivirana_varijabla>
  </DomainObject.Predmet.ProtuStrankaListNazivFormatedOIB>
  <DomainObject.Predmet.OstaliListFormated>
    <izvorni_sadrzaj>
      <item>ŽDO PULA</item>
      <item>Gordan Blagojević</item>
    </izvorni_sadrzaj>
    <derivirana_varijabla naziv="DomainObject.Predmet.OstaliListFormated_1">
      <item>ŽDO PULA</item>
      <item>Gordan Blagojević</item>
    </derivirana_varijabla>
  </DomainObject.Predmet.OstaliListFormated>
  <DomainObject.Predmet.OstaliListFormatedOIB>
    <izvorni_sadrzaj>
      <item>ŽDO PULA</item>
      <item>Gordan Blagojević, OIB 53507748090</item>
    </izvorni_sadrzaj>
    <derivirana_varijabla naziv="DomainObject.Predmet.OstaliListFormatedOIB_1">
      <item>ŽDO PULA</item>
      <item>Gordan Blagojević, OIB 53507748090</item>
    </derivirana_varijabla>
  </DomainObject.Predmet.OstaliListFormatedOIB>
  <DomainObject.Predmet.OstaliListFormatedWithAdress>
    <izvorni_sadrzaj>
      <item>ŽDO PULA</item>
      <item>Gordan Blagojević, Markovići 21, 51000 Rijeka</item>
    </izvorni_sadrzaj>
    <derivirana_varijabla naziv="DomainObject.Predmet.OstaliListFormatedWithAdress_1">
      <item>ŽDO PULA</item>
      <item>Gordan Blagojević, Markovići 21, 51000 Rijeka</item>
    </derivirana_varijabla>
  </DomainObject.Predmet.OstaliListFormatedWithAdress>
  <DomainObject.Predmet.OstaliListFormatedWithAdressOIB>
    <izvorni_sadrzaj>
      <item>ŽDO PULA</item>
      <item>Gordan Blagojević, OIB 53507748090, Markovići 21, 51000 Rijeka</item>
    </izvorni_sadrzaj>
    <derivirana_varijabla naziv="DomainObject.Predmet.OstaliListFormatedWithAdressOIB_1">
      <item>ŽDO PULA</item>
      <item>Gordan Blagojević, OIB 53507748090, Markovići 21, 51000 Rijeka</item>
    </derivirana_varijabla>
  </DomainObject.Predmet.OstaliListFormatedWithAdressOIB>
  <DomainObject.Predmet.OstaliListNazivFormated>
    <izvorni_sadrzaj>
      <item>ŽDO PULA</item>
      <item>Gordan Blagojević</item>
    </izvorni_sadrzaj>
    <derivirana_varijabla naziv="DomainObject.Predmet.OstaliListNazivFormated_1">
      <item>ŽDO PULA</item>
      <item>Gordan Blagojević</item>
    </derivirana_varijabla>
  </DomainObject.Predmet.OstaliListNazivFormated>
  <DomainObject.Predmet.OstaliListNazivFormatedOIB>
    <izvorni_sadrzaj>
      <item>ŽDO PULA</item>
      <item>Gordan Blagojević, OIB 53507748090</item>
    </izvorni_sadrzaj>
    <derivirana_varijabla naziv="DomainObject.Predmet.OstaliListNazivFormatedOIB_1">
      <item>ŽDO PULA</item>
      <item>Gordan Blagojević, OIB 53507748090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PAJCI d.o.o. POREČ</izvorni_sadrzaj>
    <derivirana_varijabla naziv="DomainObject.Predmet.ProtustrankaIDrugi_1">PROJEKT PAJCI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PAJCI d.o.o. POREČ, OIB 95190401106, Partizanska 13, 52440 Poreč</izvorni_sadrzaj>
    <derivirana_varijabla naziv="DomainObject.Predmet.ProtustrankaIDrugiAdressOIB_1">PROJEKT PAJCI d.o.o. POREČ, OIB 95190401106,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PAJCI d.o.o. POREČ</item>
      <item>ŽDO PULA</item>
      <item>Gordan Blagojević</item>
    </izvorni_sadrzaj>
    <derivirana_varijabla naziv="DomainObject.Predmet.SudioniciListNaziv_1">
      <item>REPUBLIKA HRVATSKA, Ministarstvo financija, Porezna uprava, Područni ured Istra, Hrvatsko primorje, Gorski kotar i Lika</item>
      <item>PROJEKT PAJCI d.o.o. POREČ</item>
      <item>ŽDO PULA</item>
      <item>Gordan Blagojević</item>
    </derivirana_varijabla>
  </DomainObject.Predmet.SudioniciListNaziv>
  <DomainObject.Predmet.SudioniciListAdressOIB>
    <izvorni_sadrzaj>
      <item>REPUBLIKA HRVATSKA, Ministarstvo financija, Porezna uprava, Područni ured Istra, Hrvatsko primorje, Gorski kotar i Lika, OIB 52634238587</item>
      <item>PROJEKT PAJCI d.o.o. POREČ, OIB 95190401106, Partizanska 13,52440 Poreč</item>
      <item>ŽDO PULA</item>
      <item>Gordan Blagojević, OIB 53507748090, Markovići 21,51000 Rijeka</item>
    </izvorni_sadrzaj>
    <derivirana_varijabla naziv="DomainObject.Predmet.SudioniciListAdressOIB_1">
      <item>REPUBLIKA HRVATSKA, Ministarstvo financija, Porezna uprava, Područni ured Istra, Hrvatsko primorje, Gorski kotar i Lika, OIB 52634238587</item>
      <item>PROJEKT PAJCI d.o.o. POREČ, OIB 95190401106, Partizanska 13,52440 Poreč</item>
      <item>ŽDO PULA</item>
      <item>Gordan Blagojević, OIB 53507748090, Markovići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95190401106</item>
      <item>, OIB null</item>
      <item>, OIB 53507748090</item>
    </izvorni_sadrzaj>
    <derivirana_varijabla naziv="DomainObject.Predmet.SudioniciListNazivOIB_1">
      <item>, OIB 52634238587</item>
      <item>, OIB 95190401106</item>
      <item>, OIB null</item>
      <item>, OIB 53507748090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5AE47-4D70-4E15-84FB-0395F3BF01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6</properties:Pages>
  <properties:Words>2409</properties:Words>
  <properties:Characters>13957</properties:Characters>
  <properties:Lines>260</properties:Lines>
  <properties:Paragraphs>83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2018-10-03T07:19:00Z</dcterms:created>
  <dc:creator>korisnik</dc:creator>
  <cp:lastModifiedBy>Sanja Lakošeljac</cp:lastModifiedBy>
  <cp:lastPrinted>2015-06-29T12:11:00Z</cp:lastPrinted>
  <dcterms:modified xmlns:xsi="http://www.w3.org/2001/XMLSchema-instance" xsi:type="dcterms:W3CDTF">2018-10-03T07:20:00Z</dcterms:modified>
  <cp:revision>3</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(St-60-15 rješenje o namirenju.docx)</vt:lpwstr>
  </prop:property>
  <prop:property name="CC_coloring" pid="4" fmtid="{D5CDD505-2E9C-101B-9397-08002B2CF9AE}">
    <vt:bool>false</vt:bool>
  </prop:property>
  <prop:property name="BrojStranica" pid="5" fmtid="{D5CDD505-2E9C-101B-9397-08002B2CF9AE}">
    <vt:i4>6</vt:i4>
  </prop:property>
</prop:Properties>
</file>