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3cb2" w14:paraId="7d83cb2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5F28BE">
        <w:t xml:space="preserve">CALLIDITAS d.o.o. Kaštel Sućurac, Tamunić 9, OIB: </w:t>
      </w:r>
      <w:r w:rsidR="005F28BE" w:rsidRPr="005F28BE">
        <w:t>82411418905</w:t>
      </w:r>
      <w:r w:rsidR="00A25B81">
        <w:t>, dana 2</w:t>
      </w:r>
      <w:r w:rsidR="00E25E3D">
        <w:t>9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F28BE" w:rsidRPr="005F28BE">
        <w:t>CALLIDITAS d.o.o. Kaštel Sućurac, Tamunić 9, OIB: 82411418905</w:t>
      </w:r>
      <w:r w:rsidR="00B80D16" w:rsidRPr="00B80D16">
        <w:t>,</w:t>
      </w:r>
      <w:r w:rsidR="00B80D16">
        <w:t xml:space="preserve"> </w:t>
      </w:r>
      <w:r>
        <w:t xml:space="preserve">na dan 1. rujna 2015. godine u Očevidniku redoslijeda osnova za plaćanje ima evidentiran dug na temelju neizvršenih osnova za plaćanje u ukupnom iznosu </w:t>
      </w:r>
      <w:r w:rsidR="005F28BE">
        <w:t>od 146.285,34 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4F5A65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E25E3D">
        <w:t>9</w:t>
      </w:r>
      <w:r w:rsidR="00135B11">
        <w:t>. siječnja 2016</w:t>
      </w:r>
      <w:r w:rsidR="00215F13">
        <w:t>. godine</w:t>
      </w:r>
    </w:p>
    <w:p w:rsidRDefault="00215F13" w:rsidP="004F5A65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6795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82B36">
      <w:t>101</w:t>
    </w:r>
    <w:r w:rsidR="005F28BE">
      <w:t>2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A1AA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8680B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095A"/>
    <w:rsid w:val="003C7143"/>
    <w:rsid w:val="003D2BC5"/>
    <w:rsid w:val="003D376B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5A65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28BE"/>
    <w:rsid w:val="005F641C"/>
    <w:rsid w:val="006002BD"/>
    <w:rsid w:val="006022E4"/>
    <w:rsid w:val="006030E5"/>
    <w:rsid w:val="00621B59"/>
    <w:rsid w:val="00635B7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15152"/>
    <w:rsid w:val="00721E63"/>
    <w:rsid w:val="007353A0"/>
    <w:rsid w:val="0073742C"/>
    <w:rsid w:val="00740E49"/>
    <w:rsid w:val="00750BFD"/>
    <w:rsid w:val="00767951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45D7"/>
    <w:rsid w:val="00A76F82"/>
    <w:rsid w:val="00A77C29"/>
    <w:rsid w:val="00A82B36"/>
    <w:rsid w:val="00A90229"/>
    <w:rsid w:val="00AC4EF2"/>
    <w:rsid w:val="00AC6F04"/>
    <w:rsid w:val="00AD128B"/>
    <w:rsid w:val="00AD2623"/>
    <w:rsid w:val="00AD608A"/>
    <w:rsid w:val="00AE7A63"/>
    <w:rsid w:val="00B0014F"/>
    <w:rsid w:val="00B04760"/>
    <w:rsid w:val="00B1631F"/>
    <w:rsid w:val="00B20CE9"/>
    <w:rsid w:val="00B316F2"/>
    <w:rsid w:val="00B35FF6"/>
    <w:rsid w:val="00B361C1"/>
    <w:rsid w:val="00B50150"/>
    <w:rsid w:val="00B639DE"/>
    <w:rsid w:val="00B80D16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1E7B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St-1012/2015</izvorni_sadrzaj>
    <derivirana_varijabla naziv="DomainObject.Predmet.OznakaBroj_1">St-1012/2015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CALLIDITAS d.o.o. za ugostiteljstvo i turizam, putnička agencija</izvorni_sadrzaj>
    <derivirana_varijabla naziv="DomainObject.Predmet.ProtustrankaFormated_1">  CALLIDITAS d.o.o. za ugostiteljstvo i turizam, putnička agencija</derivirana_varijabla>
  </DomainObject.Predmet.ProtustrankaFormated>
  <DomainObject.Predmet.ProtustrankaFormatedOIB>
    <izvorni_sadrzaj>  CALLIDITAS d.o.o. za ugostiteljstvo i turizam, putnička agencija, OIB 82411418905</izvorni_sadrzaj>
    <derivirana_varijabla naziv="DomainObject.Predmet.ProtustrankaFormatedOIB_1">  CALLIDITAS d.o.o. za ugostiteljstvo i turizam, putnička agencija, OIB 82411418905</derivirana_varijabla>
  </DomainObject.Predmet.ProtustrankaFormatedOIB>
  <DomainObject.Predmet.ProtustrankaFormatedWithAdress>
    <izvorni_sadrzaj> CALLIDITAS d.o.o. za ugostiteljstvo i turizam, putnička agencija, Tamunić 9, 21212 Kaštel Sućurac</izvorni_sadrzaj>
    <derivirana_varijabla naziv="DomainObject.Predmet.ProtustrankaFormatedWithAdress_1"> CALLIDITAS d.o.o. za ugostiteljstvo i turizam, putnička agencija, Tamunić 9, 21212 Kaštel Sućurac</derivirana_varijabla>
  </DomainObject.Predmet.ProtustrankaFormatedWithAdress>
  <DomainObject.Predmet.ProtustrankaFormatedWithAdressOIB>
    <izvorni_sadrzaj> CALLIDITAS d.o.o. za ugostiteljstvo i turizam, putnička agencija, OIB 82411418905, Tamunić 9, 21212 Kaštel Sućurac</izvorni_sadrzaj>
    <derivirana_varijabla naziv="DomainObject.Predmet.ProtustrankaFormatedWithAdressOIB_1"> CALLIDITAS d.o.o. za ugostiteljstvo i turizam, putnička agencija, OIB 82411418905, Tamunić 9, 21212 Kaštel Sućurac</derivirana_varijabla>
  </DomainObject.Predmet.ProtustrankaFormatedWithAdressOIB>
  <DomainObject.Predmet.ProtustrankaWithAdress>
    <izvorni_sadrzaj>CALLIDITAS d.o.o. za ugostiteljstvo i turizam, putnička agencija Tamunić 9, 21212 Kaštel Sućurac</izvorni_sadrzaj>
    <derivirana_varijabla naziv="DomainObject.Predmet.ProtustrankaWithAdress_1">CALLIDITAS d.o.o. za ugostiteljstvo i turizam, putnička agencija Tamunić 9, 21212 Kaštel Sućurac</derivirana_varijabla>
  </DomainObject.Predmet.ProtustrankaWithAdress>
  <DomainObject.Predmet.ProtustrankaWithAdressOIB>
    <izvorni_sadrzaj>CALLIDITAS d.o.o. za ugostiteljstvo i turizam, putnička agencija, OIB 82411418905, Tamunić 9, 21212 Kaštel Sućurac</izvorni_sadrzaj>
    <derivirana_varijabla naziv="DomainObject.Predmet.ProtustrankaWithAdressOIB_1">CALLIDITAS d.o.o. za ugostiteljstvo i turizam, putnička agencija, OIB 82411418905, Tamunić 9, 21212 Kaštel Sućurac</derivirana_varijabla>
  </DomainObject.Predmet.ProtustrankaWithAdressOIB>
  <DomainObject.Predmet.ProtustrankaNazivFormated>
    <izvorni_sadrzaj>CALLIDITAS d.o.o. za ugostiteljstvo i turizam, putnička agencija</izvorni_sadrzaj>
    <derivirana_varijabla naziv="DomainObject.Predmet.ProtustrankaNazivFormated_1">CALLIDITAS d.o.o. za ugostiteljstvo i turizam, putnička agencija</derivirana_varijabla>
  </DomainObject.Predmet.ProtustrankaNazivFormated>
  <DomainObject.Predmet.ProtustrankaNazivFormatedOIB>
    <izvorni_sadrzaj>CALLIDITAS d.o.o. za ugostiteljstvo i turizam, putnička agencija, OIB 82411418905</izvorni_sadrzaj>
    <derivirana_varijabla naziv="DomainObject.Predmet.ProtustrankaNazivFormatedOIB_1">CALLIDITAS d.o.o. za ugostiteljstvo i turizam, putnička agencija, OIB 82411418905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146285.34</izvorni_sadrzaj>
    <derivirana_varijabla naziv="DomainObject.Predmet.TrenutnaVrijednost_1">146285.34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CALLIDITAS d.o.o. za ugostiteljstvo i turizam, putnička agencija</item>
    </izvorni_sadrzaj>
    <derivirana_varijabla naziv="DomainObject.Predmet.ProtuStrankaListFormated_1">
      <item>CALLIDITAS d.o.o. za ugostiteljstvo i turizam, putnička agencija</item>
    </derivirana_varijabla>
  </DomainObject.Predmet.ProtuStrankaListFormated>
  <DomainObject.Predmet.ProtuStrankaListFormatedOIB>
    <izvorni_sadrzaj>
      <item>CALLIDITAS d.o.o. za ugostiteljstvo i turizam, putnička agencija, OIB 82411418905</item>
    </izvorni_sadrzaj>
    <derivirana_varijabla naziv="DomainObject.Predmet.ProtuStrankaListFormatedOIB_1">
      <item>CALLIDITAS d.o.o. za ugostiteljstvo i turizam, putnička agencija, OIB 82411418905</item>
    </derivirana_varijabla>
  </DomainObject.Predmet.ProtuStrankaListFormatedOIB>
  <DomainObject.Predmet.ProtuStrankaListFormatedWithAdress>
    <izvorni_sadrzaj>
      <item>CALLIDITAS d.o.o. za ugostiteljstvo i turizam, putnička agencija, Tamunić 9, 21212 Kaštel Sućurac</item>
    </izvorni_sadrzaj>
    <derivirana_varijabla naziv="DomainObject.Predmet.ProtuStrankaListFormatedWithAdress_1">
      <item>CALLIDITAS d.o.o. za ugostiteljstvo i turizam, putnička agencija, Tamunić 9, 21212 Kaštel Sućurac</item>
    </derivirana_varijabla>
  </DomainObject.Predmet.ProtuStrankaListFormatedWithAdress>
  <DomainObject.Predmet.ProtuStrankaListFormatedWithAdressOIB>
    <izvorni_sadrzaj>
      <item>CALLIDITAS d.o.o. za ugostiteljstvo i turizam, putnička agencija, OIB 82411418905, Tamunić 9, 21212 Kaštel Sućurac</item>
    </izvorni_sadrzaj>
    <derivirana_varijabla naziv="DomainObject.Predmet.ProtuStrankaListFormatedWithAdressOIB_1">
      <item>CALLIDITAS d.o.o. za ugostiteljstvo i turizam, putnička agencija, OIB 82411418905, Tamunić 9, 21212 Kaštel Sućurac</item>
    </derivirana_varijabla>
  </DomainObject.Predmet.ProtuStrankaListFormatedWithAdressOIB>
  <DomainObject.Predmet.ProtuStrankaListNazivFormated>
    <izvorni_sadrzaj>
      <item>CALLIDITAS d.o.o. za ugostiteljstvo i turizam, putnička agencija</item>
    </izvorni_sadrzaj>
    <derivirana_varijabla naziv="DomainObject.Predmet.ProtuStrankaListNazivFormated_1">
      <item>CALLIDITAS d.o.o. za ugostiteljstvo i turizam, putnička agencija</item>
    </derivirana_varijabla>
  </DomainObject.Predmet.ProtuStrankaListNazivFormated>
  <DomainObject.Predmet.ProtuStrankaListNazivFormatedOIB>
    <izvorni_sadrzaj>
      <item>CALLIDITAS d.o.o. za ugostiteljstvo i turizam, putnička agencija, OIB 82411418905</item>
    </izvorni_sadrzaj>
    <derivirana_varijabla naziv="DomainObject.Predmet.ProtuStrankaListNazivFormatedOIB_1">
      <item>CALLIDITAS d.o.o. za ugostiteljstvo i turizam, putnička agencija, OIB 82411418905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CALLIDITAS d.o.o. za ugostiteljstvo i turizam, putnička agencija</izvorni_sadrzaj>
    <derivirana_varijabla naziv="DomainObject.Predmet.ProtustrankaIDrugi_1">CALLIDITAS d.o.o. za ugostiteljstvo i turizam, putnička agencija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CALLIDITAS d.o.o. za ugostiteljstvo i turizam, putnička agencija, OIB 82411418905, Tamunić 9, 21212 Kaštel Sućurac</izvorni_sadrzaj>
    <derivirana_varijabla naziv="DomainObject.Predmet.ProtustrankaIDrugiAdressOIB_1">CALLIDITAS d.o.o. za ugostiteljstvo i turizam, putnička agencija, OIB 82411418905, Tamunić 9,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CALLIDITAS d.o.o. za ugostiteljstvo i turizam, putnička agencija</item>
      <item>FINANCIJSKA AGENCIJA, RC SPLIT</item>
    </izvorni_sadrzaj>
    <derivirana_varijabla naziv="DomainObject.Predmet.SudioniciListNaziv_1">
      <item>CALLIDITAS d.o.o. za ugostiteljstvo i turizam, putnička agencija</item>
      <item>FINANCIJSKA AGENCIJA, RC SPLIT</item>
    </derivirana_varijabla>
  </DomainObject.Predmet.SudioniciListNaziv>
  <DomainObject.Predmet.SudioniciListAdressOIB>
    <izvorni_sadrzaj>
      <item>CALLIDITAS d.o.o. za ugostiteljstvo i turizam, putnička agencija, OIB 82411418905, Tamunić 9,21212 Kaštel Sućurac</item>
      <item>FINANCIJSKA AGENCIJA, RC SPLIT, OIB 85821130368, Mažur. šet. 24 b,21000 Split</item>
    </izvorni_sadrzaj>
    <derivirana_varijabla naziv="DomainObject.Predmet.SudioniciListAdressOIB_1">
      <item>CALLIDITAS d.o.o. za ugostiteljstvo i turizam, putnička agencija, OIB 82411418905, Tamunić 9,21212 Kaštel Sućurac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82411418905</item>
      <item>, OIB 85821130368</item>
    </izvorni_sadrzaj>
    <derivirana_varijabla naziv="DomainObject.Predmet.SudioniciListNazivOIB_1">
      <item>, OIB 82411418905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89FD9-56CB-4845-B7CD-D93CE192A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1975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2016-01-28T13:57:00Z</dcterms:created>
  <dc:creator>nmarkovic</dc:creator>
  <cp:lastModifiedBy>Ana Golub Gruić</cp:lastModifiedBy>
  <cp:lastPrinted>2016-01-28T13:57:00Z</cp:lastPrinted>
  <dcterms:modified xmlns:xsi="http://www.w3.org/2001/XMLSchema-instance" xsi:type="dcterms:W3CDTF">2016-01-29T13:11:00Z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