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47d91" w14:paraId="5847d91" w:rsidRDefault="007F52E0" w:rsidR="007F52E0" w:rsidRPr="00AD5226">
      <w:pPr>
        <w:jc w:val="right"/>
        <w15:collapsed w:val="false"/>
        <w:rPr>
          <w:sz w:val="24"/>
          <w:lang w:val="hr-HR"/>
        </w:rPr>
      </w:pPr>
      <w:bookmarkStart w:name="_GoBack" w:id="0"/>
      <w:bookmarkEnd w:id="0"/>
      <w:r w:rsidRPr="00AD5226">
        <w:rPr>
          <w:sz w:val="24"/>
          <w:lang w:val="hr-HR"/>
        </w:rPr>
        <w:t>Poslovni broj: 32 Sp-13/17-5</w:t>
      </w:r>
    </w:p>
    <w:p w:rsidRDefault="00035757" w:rsidP="00992DA6" w:rsidR="007F52E0" w:rsidRPr="00AD5226">
      <w:pPr>
        <w:ind w:right="5385"/>
        <w:jc w:val="center"/>
        <w:rPr>
          <w:sz w:val="24"/>
          <w:lang w:val="hr-HR"/>
        </w:rPr>
      </w:pPr>
      <w:r>
        <w:rPr>
          <w:b/>
          <w:lang w:val="hr-HR"/>
        </w:rPr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o:spid="_x0000_i1025" id="Slika 1" style="width:40.7pt;height:48.85pt;visibility:visible" type="#_x0000_t75">
            <v:imagedata r:id="rId9" o:title=""/>
          </v:shape>
        </w:pict>
      </w:r>
    </w:p>
    <w:p w:rsidRDefault="007F52E0" w:rsidP="00992DA6" w:rsidR="007F52E0" w:rsidRPr="00AD5226">
      <w:pPr>
        <w:tabs>
          <w:tab w:pos="3969" w:val="left"/>
          <w:tab w:pos="9354" w:val="right"/>
        </w:tabs>
        <w:ind w:right="5385"/>
        <w:jc w:val="center"/>
        <w:rPr>
          <w:sz w:val="22"/>
          <w:szCs w:val="22"/>
          <w:lang w:val="hr-HR"/>
        </w:rPr>
      </w:pPr>
      <w:r w:rsidRPr="00AD5226">
        <w:rPr>
          <w:sz w:val="22"/>
          <w:szCs w:val="22"/>
          <w:lang w:val="hr-HR"/>
        </w:rPr>
        <w:t>REPUBLIKA HRVATSKA</w:t>
      </w:r>
    </w:p>
    <w:p w:rsidRDefault="007F52E0" w:rsidP="00992DA6" w:rsidR="007F52E0" w:rsidRPr="00AD5226">
      <w:pPr>
        <w:tabs>
          <w:tab w:pos="3969" w:val="left"/>
          <w:tab w:pos="4488" w:val="left"/>
        </w:tabs>
        <w:ind w:right="5385"/>
        <w:jc w:val="center"/>
        <w:rPr>
          <w:b/>
          <w:bCs/>
          <w:sz w:val="22"/>
          <w:szCs w:val="22"/>
          <w:lang w:val="hr-HR"/>
        </w:rPr>
      </w:pPr>
      <w:r w:rsidRPr="00AD5226">
        <w:rPr>
          <w:b/>
          <w:bCs/>
          <w:sz w:val="22"/>
          <w:szCs w:val="22"/>
          <w:lang w:val="hr-HR"/>
        </w:rPr>
        <w:t>OPĆINSKI SUD U NOVOM ZAGREBU</w:t>
      </w:r>
    </w:p>
    <w:p w:rsidRDefault="007F52E0" w:rsidP="00992DA6" w:rsidR="007F52E0" w:rsidRPr="00AD5226">
      <w:pPr>
        <w:tabs>
          <w:tab w:pos="3969" w:val="left"/>
        </w:tabs>
        <w:ind w:right="5385"/>
        <w:jc w:val="center"/>
        <w:rPr>
          <w:sz w:val="22"/>
          <w:szCs w:val="22"/>
          <w:lang w:val="hr-HR"/>
        </w:rPr>
      </w:pPr>
      <w:r w:rsidRPr="00AD5226">
        <w:rPr>
          <w:sz w:val="22"/>
          <w:szCs w:val="22"/>
          <w:lang w:val="hr-HR"/>
        </w:rPr>
        <w:t>Turinina 3</w:t>
      </w:r>
    </w:p>
    <w:p w:rsidRDefault="007F52E0" w:rsidP="00992DA6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P="003D3041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>STEČAJNI PREDMET :</w:t>
      </w:r>
    </w:p>
    <w:p w:rsidRDefault="007F52E0" w:rsidP="003D3041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3D3041" w:rsidR="007F52E0" w:rsidRPr="00AD5226">
      <w:pPr>
        <w:tabs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>POTROŠAČ:</w:t>
      </w:r>
      <w:r w:rsidRPr="00AD5226">
        <w:rPr>
          <w:sz w:val="24"/>
          <w:lang w:val="hr-HR"/>
        </w:rPr>
        <w:tab/>
        <w:t>Srđan Mihaljević iz Kerestinca, Svetonedeljska cesta 5</w:t>
      </w:r>
    </w:p>
    <w:p w:rsidRDefault="007F52E0" w:rsidP="003D3041" w:rsidR="007F52E0" w:rsidRPr="00AD5226">
      <w:pPr>
        <w:tabs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(OIB: 21325885430)</w:t>
      </w:r>
    </w:p>
    <w:p w:rsidRDefault="007F52E0" w:rsidP="003D3041" w:rsidR="007F52E0" w:rsidRPr="00AD5226">
      <w:pPr>
        <w:tabs>
          <w:tab w:pos="1701" w:val="left"/>
        </w:tabs>
        <w:jc w:val="both"/>
        <w:rPr>
          <w:sz w:val="24"/>
          <w:lang w:val="hr-HR"/>
        </w:rPr>
      </w:pPr>
    </w:p>
    <w:p w:rsidRDefault="007F52E0" w:rsidP="003D3041" w:rsidR="007F52E0" w:rsidRPr="00AD5226">
      <w:pPr>
        <w:tabs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>RADI:</w:t>
      </w:r>
      <w:r w:rsidRPr="00AD5226">
        <w:rPr>
          <w:sz w:val="24"/>
          <w:lang w:val="hr-HR"/>
        </w:rPr>
        <w:tab/>
        <w:t>stečaja potrošača</w:t>
      </w:r>
    </w:p>
    <w:p w:rsidRDefault="007F52E0" w:rsidP="00992DA6" w:rsidR="007F52E0" w:rsidRPr="00AD5226">
      <w:pPr>
        <w:pStyle w:val="Normal12pt"/>
        <w:rPr>
          <w:b w:val="false"/>
        </w:rPr>
      </w:pPr>
    </w:p>
    <w:p w:rsidRDefault="007F52E0" w:rsidP="00992DA6" w:rsidR="007F52E0" w:rsidRPr="00AD5226">
      <w:pPr>
        <w:pStyle w:val="Normal12pt"/>
        <w:rPr>
          <w:b w:val="false"/>
        </w:rPr>
      </w:pPr>
    </w:p>
    <w:p w:rsidRDefault="007F52E0" w:rsidP="00992DA6" w:rsidR="007F52E0" w:rsidRPr="00AD5226">
      <w:pPr>
        <w:pStyle w:val="Normal12pt"/>
        <w:jc w:val="center"/>
        <w:rPr>
          <w:b w:val="false"/>
        </w:rPr>
      </w:pPr>
      <w:r w:rsidRPr="00AD5226">
        <w:rPr>
          <w:b w:val="false"/>
        </w:rPr>
        <w:t>Z A K L J U Č A K</w:t>
      </w:r>
    </w:p>
    <w:p w:rsidRDefault="007F52E0" w:rsidP="00992DA6" w:rsidR="007F52E0" w:rsidRPr="00AD5226">
      <w:pPr>
        <w:pStyle w:val="Normal12pt"/>
        <w:rPr>
          <w:b w:val="false"/>
        </w:rPr>
      </w:pPr>
    </w:p>
    <w:p w:rsidRDefault="007F52E0" w:rsidP="00992DA6" w:rsidR="007F52E0" w:rsidRPr="00AD5226">
      <w:pPr>
        <w:pStyle w:val="Normal12pt"/>
        <w:rPr>
          <w:b w:val="false"/>
        </w:rPr>
      </w:pPr>
    </w:p>
    <w:p w:rsidRDefault="007F52E0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I.</w:t>
      </w:r>
      <w:r w:rsidRPr="00AD5226">
        <w:rPr>
          <w:sz w:val="24"/>
          <w:lang w:val="hr-HR"/>
        </w:rPr>
        <w:tab/>
        <w:t>Prijedlog potrošača za otvaranjem stečaja potrošača nepotpun je podnesak, te je isti nepodoban za postupanje budući je istom priložen Plan ispunjenja obveza i Popis imovine i obveza koji ne sadrže sve propisane podatke, te stoga prijedlog nije potpun.</w:t>
      </w:r>
    </w:p>
    <w:p w:rsidRDefault="007F52E0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 w:rsidRPr="00AD5226">
        <w:rPr>
          <w:sz w:val="24"/>
          <w:lang w:val="hr-HR"/>
        </w:rPr>
        <w:tab/>
        <w:t>II.</w:t>
      </w:r>
      <w:r w:rsidRPr="00AD5226">
        <w:rPr>
          <w:sz w:val="24"/>
          <w:lang w:val="hr-HR"/>
        </w:rPr>
        <w:tab/>
        <w:t xml:space="preserve">Poziva se potrošač da u roku od 15 (petnaest) dana od dana primitka ovog zaključka, ispravi i dopuni prijedlog, tako što će istome priložiti popis imovine i obveza i plan ispunjenja obveza koji će biti potpuni i u kojima će potrošač navesti sve podatke koje popis imovine i obveza, te plan ispunjenja obveza moraju sadržavati, a koji su propisani čl. </w:t>
      </w:r>
      <w:smartTag w:element="metricconverter" w:uri="urn:schemas-microsoft-com:office:smarttags">
        <w:smartTagPr>
          <w:attr w:val="13. st" w:name="ProductID"/>
        </w:smartTagPr>
        <w:r w:rsidRPr="00AD5226">
          <w:rPr>
            <w:sz w:val="24"/>
            <w:lang w:val="hr-HR"/>
          </w:rPr>
          <w:t>13. st</w:t>
        </w:r>
      </w:smartTag>
      <w:r w:rsidRPr="00AD5226">
        <w:rPr>
          <w:sz w:val="24"/>
          <w:lang w:val="hr-HR"/>
        </w:rPr>
        <w:t xml:space="preserve">. 1. Zakona o stečaju potrošača ("Narodne novine", br. 110/15) i Pravilnikom o sadržaju i </w:t>
      </w:r>
      <w:r w:rsidRPr="00AD5226">
        <w:rPr>
          <w:sz w:val="24"/>
          <w:szCs w:val="24"/>
          <w:lang w:val="hr-HR"/>
        </w:rPr>
        <w:t>obliku obrazaca na kojima se podnose podnesci u izvansudskom postupku i postupku stečaja potrošača ("Narodne novine", br. 2/16).</w:t>
      </w: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>Potrošač je tako u točki 1. Plana ispunjenja obveza (Iznos potrošačevih obveza) dužan navesti datum dospijeća svake pojedine obveze navedene u toj točki.</w:t>
      </w: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>U točki 8. Popisa imovine i obveza (Novčana i nenovčana obveza potrošača s podacima o identifikaciji vjerovnika) potrošač je dužan navesti sve podatke koji su za navedenu točku predviđeni tj. radi li se o nenovčanoj ili novčanoj tražbini, ime i prezime/naziv, OIB i adresa vjerovnika, datum dospijeća tražbine, te vrstu i visini kamatne stope koja se obračunava na iznos obveze ako se radi o novčanoj obvezi. Pritom broj obveza treba odgovarati obvezama koji su navedeni u planu ispunjenja obveza pod točkom 1. (Iznos potrošačevih obveza).</w:t>
      </w: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>U točki 12. Popisa imovine i obveza (Troškovi stanovanja u prethodnih 12 mjeseci) potrošač je dužan navesti specifikaciju svakog pojedinog troška režija koje ima, a koji prema navodu potrošača iznose 600,00 kn mjesečno.</w:t>
      </w: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D15836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>Potrošaču se posebice ukazuje da je u odnosu na svaki dio imovine i obveza dužan navesti podatke o pravnoj i činjeničnoj osnovi (primjerice, dug po tekućem računu, dugovanje temeljem ugovora o kreditu, dug za prekršajnu kaznu i sl.), te podatke o dokazima osobito ispravama kojima se mogu potkrijepiti, a kako je to jasno navedeno u obrascu Popisa imovine i obveza.</w:t>
      </w:r>
    </w:p>
    <w:p w:rsidRDefault="007F52E0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lastRenderedPageBreak/>
        <w:tab/>
        <w:t>III.</w:t>
      </w:r>
      <w:r w:rsidRPr="00AD5226">
        <w:rPr>
          <w:sz w:val="24"/>
          <w:lang w:val="hr-HR"/>
        </w:rPr>
        <w:tab/>
        <w:t xml:space="preserve">Smatrat će se da je prijedlog povučen ako ne bude vraćen u gornje određenom roku i ispravljen i dopunjen u skladu s dobivenom uputom suda, a ako bude vraćen bez ispravka odnosno dopune, odbacit će se (čl. </w:t>
      </w:r>
      <w:smartTag w:element="metricconverter" w:uri="urn:schemas-microsoft-com:office:smarttags">
        <w:smartTagPr>
          <w:attr w:val="25. st" w:name="ProductID"/>
        </w:smartTagPr>
        <w:r w:rsidRPr="00AD5226">
          <w:rPr>
            <w:sz w:val="24"/>
            <w:lang w:val="hr-HR"/>
          </w:rPr>
          <w:t>109. st</w:t>
        </w:r>
      </w:smartTag>
      <w:r w:rsidRPr="00AD5226">
        <w:rPr>
          <w:sz w:val="24"/>
          <w:lang w:val="hr-HR"/>
        </w:rPr>
        <w:t>. 4. Zakona o parničnom postupku u svezi s čl. 23. Zakona o stečaju potrošača i čl. 10. Stečajnog zakona).</w:t>
      </w:r>
    </w:p>
    <w:p w:rsidRDefault="007F52E0" w:rsidR="007F52E0" w:rsidRPr="00AD5226">
      <w:pPr>
        <w:tabs>
          <w:tab w:pos="1418" w:val="right"/>
          <w:tab w:pos="1701" w:val="left"/>
        </w:tabs>
        <w:jc w:val="both"/>
        <w:rPr>
          <w:sz w:val="24"/>
          <w:lang w:val="hr-HR"/>
        </w:rPr>
      </w:pPr>
    </w:p>
    <w:p w:rsidRDefault="007F52E0" w:rsidP="00640C6B" w:rsidR="007F52E0" w:rsidRPr="00AD5226">
      <w:pPr>
        <w:jc w:val="both"/>
        <w:rPr>
          <w:sz w:val="24"/>
          <w:lang w:val="hr-HR"/>
        </w:rPr>
      </w:pPr>
    </w:p>
    <w:p w:rsidRDefault="007F52E0" w:rsidP="00640C6B" w:rsidR="007F52E0" w:rsidRPr="00AD5226">
      <w:pPr>
        <w:ind w:firstLine="1701"/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>U Zagrebu, dana 24. srpnja 2017. godine.</w:t>
      </w: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6237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Sudac:</w:t>
      </w:r>
    </w:p>
    <w:p w:rsidRDefault="007F52E0" w:rsidR="007F52E0" w:rsidRPr="00AD5226">
      <w:pPr>
        <w:jc w:val="both"/>
        <w:rPr>
          <w:lang w:val="hr-HR"/>
        </w:rPr>
      </w:pPr>
    </w:p>
    <w:p w:rsidRDefault="007F52E0" w:rsidR="007F52E0" w:rsidRPr="00AD5226">
      <w:pPr>
        <w:jc w:val="both"/>
        <w:rPr>
          <w:lang w:val="hr-HR"/>
        </w:rPr>
      </w:pPr>
    </w:p>
    <w:p w:rsidRDefault="007F52E0" w:rsidR="007F52E0" w:rsidRPr="00AD5226">
      <w:pPr>
        <w:tabs>
          <w:tab w:pos="6237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Robert Jambor, v.r.</w:t>
      </w:r>
    </w:p>
    <w:p w:rsidRDefault="007F52E0" w:rsidR="007F52E0" w:rsidRPr="00AD5226">
      <w:pPr>
        <w:tabs>
          <w:tab w:pos="6237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6237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AD5226">
        <w:rPr>
          <w:bCs/>
          <w:sz w:val="24"/>
          <w:lang w:val="hr-HR"/>
        </w:rPr>
        <w:t>UPUTA O PRAVNOM LIJEKU :</w:t>
      </w:r>
    </w:p>
    <w:p w:rsidRDefault="007F52E0" w:rsidR="007F52E0" w:rsidRPr="00AD5226">
      <w:pPr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 xml:space="preserve">Protiv ovog zaključka nije dopušten pravni lijek (čl. </w:t>
      </w:r>
      <w:smartTag w:element="metricconverter" w:uri="urn:schemas-microsoft-com:office:smarttags">
        <w:smartTagPr>
          <w:attr w:val="25. st" w:name="ProductID"/>
        </w:smartTagPr>
        <w:r w:rsidRPr="00AD5226">
          <w:rPr>
            <w:sz w:val="24"/>
            <w:lang w:val="hr-HR"/>
          </w:rPr>
          <w:t>27. st</w:t>
        </w:r>
      </w:smartTag>
      <w:r w:rsidRPr="00AD5226">
        <w:rPr>
          <w:sz w:val="24"/>
          <w:lang w:val="hr-HR"/>
        </w:rPr>
        <w:t>. 7. ZOSP).</w:t>
      </w: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both"/>
        <w:rPr>
          <w:bCs/>
          <w:sz w:val="24"/>
          <w:lang w:val="hr-HR"/>
        </w:rPr>
      </w:pPr>
      <w:r w:rsidRPr="00AD5226">
        <w:rPr>
          <w:bCs/>
          <w:sz w:val="24"/>
          <w:lang w:val="hr-HR"/>
        </w:rPr>
        <w:t>DNA:</w:t>
      </w:r>
    </w:p>
    <w:p w:rsidRDefault="007F52E0" w:rsidR="007F52E0" w:rsidRPr="00AD5226">
      <w:pPr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>1. potrošač - putem e-oglasne ploče</w:t>
      </w: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center"/>
        <w:rPr>
          <w:sz w:val="24"/>
          <w:lang w:val="hr-HR"/>
        </w:rPr>
      </w:pPr>
      <w:r w:rsidRPr="00AD5226">
        <w:rPr>
          <w:sz w:val="24"/>
          <w:lang w:val="hr-HR"/>
        </w:rPr>
        <w:t>Za točnost otpravka – ovlaštena službenica</w:t>
      </w:r>
    </w:p>
    <w:p w:rsidRDefault="007F52E0" w:rsidR="007F52E0" w:rsidRPr="00AD5226">
      <w:pPr>
        <w:jc w:val="center"/>
        <w:rPr>
          <w:sz w:val="24"/>
          <w:lang w:val="hr-HR"/>
        </w:rPr>
      </w:pPr>
      <w:r w:rsidRPr="00AD5226">
        <w:rPr>
          <w:sz w:val="24"/>
          <w:lang w:val="hr-HR"/>
        </w:rPr>
        <w:t>Kristina Marković</w:t>
      </w:r>
    </w:p>
    <w:p w:rsidRDefault="007F52E0" w:rsidP="00AD5226" w:rsidR="007F52E0" w:rsidRPr="00AD5226">
      <w:pPr>
        <w:jc w:val="both"/>
        <w:rPr>
          <w:sz w:val="24"/>
          <w:lang w:val="hr-HR"/>
        </w:rPr>
      </w:pPr>
    </w:p>
    <w:p w:rsidRDefault="007F52E0" w:rsidP="00AD5226" w:rsidR="007F52E0" w:rsidRPr="00AD5226">
      <w:pPr>
        <w:jc w:val="both"/>
        <w:rPr>
          <w:sz w:val="24"/>
          <w:lang w:val="hr-HR"/>
        </w:rPr>
      </w:pPr>
    </w:p>
    <w:p w:rsidRDefault="007F52E0" w:rsidR="007F52E0" w:rsidRPr="00AD5226">
      <w:pPr>
        <w:jc w:val="center"/>
        <w:rPr>
          <w:sz w:val="24"/>
          <w:lang w:val="hr-HR"/>
        </w:rPr>
        <w:sectPr w:rsidR="007F52E0" w:rsidRPr="00AD5226">
          <w:headerReference w:type="even" r:id="rId10"/>
          <w:headerReference w:type="default" r:id="rId11"/>
          <w:pgSz w:h="16838" w:w="11906"/>
          <w:pgMar w:gutter="0" w:footer="720" w:header="720" w:left="1418" w:bottom="1134" w:right="1134" w:top="1134"/>
          <w:cols w:space="720"/>
          <w:titlePg/>
        </w:sectPr>
      </w:pPr>
    </w:p>
    <w:p w:rsidRDefault="007F52E0" w:rsidR="007F52E0" w:rsidRPr="00AD522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1134" w:val="left"/>
        </w:tabs>
        <w:jc w:val="both"/>
        <w:rPr>
          <w:bCs/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bCs/>
          <w:sz w:val="24"/>
          <w:lang w:val="hr-HR"/>
        </w:rPr>
        <w:t>ZAKLJUČAK</w:t>
      </w:r>
    </w:p>
    <w:p w:rsidRDefault="007F52E0" w:rsidR="007F52E0" w:rsidRPr="00AD5226">
      <w:pPr>
        <w:tabs>
          <w:tab w:pos="851" w:val="right"/>
          <w:tab w:pos="1134" w:val="left"/>
        </w:tabs>
        <w:jc w:val="both"/>
        <w:rPr>
          <w:sz w:val="24"/>
          <w:lang w:val="hr-HR"/>
        </w:rPr>
      </w:pPr>
    </w:p>
    <w:p w:rsidRDefault="007F52E0" w:rsidP="00E27F49" w:rsidR="007F52E0" w:rsidRPr="00AD5226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I.</w:t>
      </w:r>
      <w:r w:rsidRPr="00AD5226">
        <w:rPr>
          <w:sz w:val="24"/>
          <w:lang w:val="hr-HR"/>
        </w:rPr>
        <w:tab/>
        <w:t>Potrošaču zaključak dostavi putem mrežne stranice e-oglasna ploča sudova</w:t>
      </w:r>
    </w:p>
    <w:p w:rsidRDefault="007F52E0" w:rsidP="00E27F49" w:rsidR="007F52E0" w:rsidRPr="00AD5226">
      <w:pPr>
        <w:tabs>
          <w:tab w:pos="851" w:val="right"/>
          <w:tab w:pos="1134" w:val="left"/>
          <w:tab w:pos="1496" w:val="left"/>
        </w:tabs>
        <w:spacing w:lineRule="auto" w:line="360"/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 xml:space="preserve">gdje zaključak mora stajati 8 dana (čl. </w:t>
      </w:r>
      <w:smartTag w:element="metricconverter" w:uri="urn:schemas-microsoft-com:office:smarttags">
        <w:smartTagPr>
          <w:attr w:val="25. st" w:name="ProductID"/>
        </w:smartTagPr>
        <w:r w:rsidRPr="00AD5226">
          <w:rPr>
            <w:sz w:val="24"/>
            <w:lang w:val="hr-HR"/>
          </w:rPr>
          <w:t>25. st</w:t>
        </w:r>
      </w:smartTag>
      <w:r w:rsidRPr="00AD5226">
        <w:rPr>
          <w:sz w:val="24"/>
          <w:lang w:val="hr-HR"/>
        </w:rPr>
        <w:t>. 1. i 2. ZSP)</w:t>
      </w:r>
    </w:p>
    <w:p w:rsidRDefault="007F52E0" w:rsidP="00E27F49" w:rsidR="007F52E0" w:rsidRPr="00AD5226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II.</w:t>
      </w:r>
      <w:r w:rsidRPr="00AD5226">
        <w:rPr>
          <w:sz w:val="24"/>
          <w:lang w:val="hr-HR"/>
        </w:rPr>
        <w:tab/>
        <w:t>Kal. 30 dana</w:t>
      </w:r>
    </w:p>
    <w:p w:rsidRDefault="007F52E0" w:rsidR="007F52E0" w:rsidRPr="00AD5226">
      <w:pPr>
        <w:tabs>
          <w:tab w:pos="851" w:val="right"/>
          <w:tab w:pos="1134" w:val="left"/>
          <w:tab w:pos="1496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</w:r>
      <w:r w:rsidRPr="00AD5226">
        <w:rPr>
          <w:sz w:val="24"/>
          <w:lang w:val="hr-HR"/>
        </w:rPr>
        <w:tab/>
        <w:t>Zagreb, 24.07.2017.</w:t>
      </w:r>
    </w:p>
    <w:p w:rsidRDefault="007F52E0" w:rsidR="007F52E0" w:rsidRPr="00AD5226">
      <w:pPr>
        <w:tabs>
          <w:tab w:pos="851" w:val="right"/>
          <w:tab w:pos="1683" w:val="left"/>
        </w:tabs>
        <w:jc w:val="both"/>
        <w:rPr>
          <w:sz w:val="24"/>
          <w:lang w:val="hr-HR"/>
        </w:rPr>
      </w:pPr>
    </w:p>
    <w:p w:rsidRDefault="007F52E0" w:rsidR="007F52E0" w:rsidRPr="00AD5226">
      <w:pPr>
        <w:tabs>
          <w:tab w:pos="2127" w:val="left"/>
        </w:tabs>
        <w:jc w:val="both"/>
        <w:rPr>
          <w:sz w:val="24"/>
          <w:lang w:val="hr-HR"/>
        </w:rPr>
      </w:pPr>
      <w:r w:rsidRPr="00AD5226">
        <w:rPr>
          <w:sz w:val="24"/>
          <w:lang w:val="hr-HR"/>
        </w:rPr>
        <w:tab/>
        <w:t>Sudac:</w:t>
      </w:r>
    </w:p>
    <w:sectPr w:rsidSect="00E36288" w:rsidR="007F52E0" w:rsidRPr="00AD5226"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52E0" w:rsidR="007F52E0">
      <w:r>
        <w:separator/>
      </w:r>
    </w:p>
  </w:endnote>
  <w:endnote w:id="0" w:type="continuationSeparator">
    <w:p w:rsidRDefault="007F52E0" w:rsidR="007F52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52E0" w:rsidR="007F52E0">
      <w:r>
        <w:separator/>
      </w:r>
    </w:p>
  </w:footnote>
  <w:footnote w:id="0" w:type="continuationSeparator">
    <w:p w:rsidRDefault="007F52E0" w:rsidR="007F52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E0" w:rsidR="007F52E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F52E0" w:rsidR="007F52E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F52E0" w:rsidR="007F52E0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035757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7F52E0" w:rsidR="007F52E0">
    <w:pPr>
      <w:pStyle w:val="Zaglavlje"/>
      <w:jc w:val="right"/>
      <w:rPr>
        <w:sz w:val="24"/>
        <w:lang w:val="hr-HR"/>
      </w:rPr>
    </w:pPr>
  </w:p>
  <w:p w:rsidRDefault="007F52E0" w:rsidR="007F52E0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Sp-13/17-5</w:t>
    </w:r>
  </w:p>
  <w:p w:rsidRDefault="007F52E0" w:rsidR="007F52E0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C8563636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D6783CE4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287C9AB8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E146E3B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61A08BC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CDD627C8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8F48300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2872F8D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7C425CD8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0A836D4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511A9F"/>
    <w:rsid w:val="00035757"/>
    <w:rsid w:val="00045F8B"/>
    <w:rsid w:val="000A66FB"/>
    <w:rsid w:val="000B0DE9"/>
    <w:rsid w:val="001037CC"/>
    <w:rsid w:val="00130BFF"/>
    <w:rsid w:val="0013267F"/>
    <w:rsid w:val="00143B8E"/>
    <w:rsid w:val="00256B87"/>
    <w:rsid w:val="002D6674"/>
    <w:rsid w:val="003D3041"/>
    <w:rsid w:val="003E1328"/>
    <w:rsid w:val="00410ADF"/>
    <w:rsid w:val="00442921"/>
    <w:rsid w:val="00511A9F"/>
    <w:rsid w:val="0056344E"/>
    <w:rsid w:val="005C3BF1"/>
    <w:rsid w:val="005C5F4E"/>
    <w:rsid w:val="0063771B"/>
    <w:rsid w:val="00640C6B"/>
    <w:rsid w:val="00654358"/>
    <w:rsid w:val="00726416"/>
    <w:rsid w:val="007931CC"/>
    <w:rsid w:val="007F52E0"/>
    <w:rsid w:val="00835ADF"/>
    <w:rsid w:val="00892EB4"/>
    <w:rsid w:val="00971CCF"/>
    <w:rsid w:val="00992DA6"/>
    <w:rsid w:val="009A3451"/>
    <w:rsid w:val="009F4132"/>
    <w:rsid w:val="00AD5226"/>
    <w:rsid w:val="00B44D23"/>
    <w:rsid w:val="00B6356F"/>
    <w:rsid w:val="00BB57D5"/>
    <w:rsid w:val="00BE3091"/>
    <w:rsid w:val="00C22F20"/>
    <w:rsid w:val="00C275F9"/>
    <w:rsid w:val="00CA533C"/>
    <w:rsid w:val="00CC7EDA"/>
    <w:rsid w:val="00CD1516"/>
    <w:rsid w:val="00D06961"/>
    <w:rsid w:val="00D15836"/>
    <w:rsid w:val="00DD508B"/>
    <w:rsid w:val="00DF7D6A"/>
    <w:rsid w:val="00E27F49"/>
    <w:rsid w:val="00E36288"/>
    <w:rsid w:val="00ED4C9E"/>
    <w:rsid w:val="00F145BF"/>
    <w:rsid w:val="00F26B6D"/>
    <w:rsid w:val="00F3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3575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575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5757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575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575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8942362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srpnja 2017.</izvorni_sadrzaj>
    <derivirana_varijabla naziv="DomainObject.DatumDonosenjaOdluke_1">24.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Robert</izvorni_sadrzaj>
    <derivirana_varijabla naziv="DomainObject.DonositeljOdluke.Ime_1">Robert</derivirana_varijabla>
  </DomainObject.DonositeljOdluke.Ime>
  <DomainObject.DonositeljOdluke.Prezime>
    <izvorni_sadrzaj>Jambor</izvorni_sadrzaj>
    <derivirana_varijabla naziv="DomainObject.DonositeljOdluke.Prezime_1">Jambor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Sp-13/2017</izvorni_sadrzaj>
    <derivirana_varijabla naziv="DomainObject.Predmet.OznakaBroj_1">Sp-13/2017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32 - R. Jambor</izvorni_sadrzaj>
    <derivirana_varijabla naziv="DomainObject.Predmet.Referada.Naziv_1">referada 32 - R. Jambor</derivirana_varijabla>
  </DomainObject.Predmet.Referada.Naziv>
  <DomainObject.Predmet.Referada.Oznaka>
    <izvorni_sadrzaj>32</izvorni_sadrzaj>
    <derivirana_varijabla naziv="DomainObject.Predmet.Referada.Oznaka_1">32</derivirana_varijabla>
  </DomainObject.Predmet.Referada.Oznaka>
  <DomainObject.Predmet.Referada.Prostorija.Naziv>
    <izvorni_sadrzaj>Soba 36</izvorni_sadrzaj>
    <derivirana_varijabla naziv="DomainObject.Predmet.Referada.Prostorija.Naziv_1">Soba 36</derivirana_varijabla>
  </DomainObject.Predmet.Referada.Prostorija.Naziv>
  <DomainObject.Predmet.Referada.Prostorija.Oznaka>
    <izvorni_sadrzaj>Soba 36</izvorni_sadrzaj>
    <derivirana_varijabla naziv="DomainObject.Predmet.Referada.Prostorija.Oznaka_1">Soba 36</derivirana_varijabla>
  </DomainObject.Predmet.Referada.Prostorija.Oznaka>
  <DomainObject.Predmet.Referada.Sud.Naziv>
    <izvorni_sadrzaj>Općinski sud u Novom Zagrebu</izvorni_sadrzaj>
    <derivirana_varijabla naziv="DomainObject.Predmet.Referada.Sud.Naziv_1">Općinski sud u Novom Zagrebu</derivirana_varijabla>
  </DomainObject.Predmet.Referada.Sud.Naziv>
  <DomainObject.Predmet.Referada.Sudac>
    <izvorni_sadrzaj>Robert Jambor</izvorni_sadrzaj>
    <derivirana_varijabla naziv="DomainObject.Predmet.Referada.Sudac_1">Robert Jambor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Srđan Mihaljević</izvorni_sadrzaj>
    <derivirana_varijabla naziv="DomainObject.Predmet.StrankaFormated_1">  Srđan Mihaljević</derivirana_varijabla>
  </DomainObject.Predmet.StrankaFormated>
  <DomainObject.Predmet.StrankaFormatedOIB>
    <izvorni_sadrzaj>  Srđan Mihaljević, OIB 21325885430</izvorni_sadrzaj>
    <derivirana_varijabla naziv="DomainObject.Predmet.StrankaFormatedOIB_1">  Srđan Mihaljević, OIB 21325885430</derivirana_varijabla>
  </DomainObject.Predmet.StrankaFormatedOIB>
  <DomainObject.Predmet.StrankaFormatedWithAdress>
    <izvorni_sadrzaj> Srđan Mihaljević, Svetonedeljska Cesta 5, 10431 Kerestinec</izvorni_sadrzaj>
    <derivirana_varijabla naziv="DomainObject.Predmet.StrankaFormatedWithAdress_1"> Srđan Mihaljević, Svetonedeljska Cesta 5, 10431 Kerestinec</derivirana_varijabla>
  </DomainObject.Predmet.StrankaFormatedWithAdress>
  <DomainObject.Predmet.StrankaFormatedWithAdressOIB>
    <izvorni_sadrzaj> Srđan Mihaljević, OIB 21325885430, Svetonedeljska Cesta 5, 10431 Kerestinec</izvorni_sadrzaj>
    <derivirana_varijabla naziv="DomainObject.Predmet.StrankaFormatedWithAdressOIB_1"> Srđan Mihaljević, OIB 21325885430, Svetonedeljska Cesta 5, 10431 Kerestinec</derivirana_varijabla>
  </DomainObject.Predmet.StrankaFormatedWithAdressOIB>
  <DomainObject.Predmet.StrankaWithAdress>
    <izvorni_sadrzaj>Srđan Mihaljević Svetonedeljska Cesta 5,10431 Kerestinec</izvorni_sadrzaj>
    <derivirana_varijabla naziv="DomainObject.Predmet.StrankaWithAdress_1">Srđan Mihaljević Svetonedeljska Cesta 5,10431 Kerestinec</derivirana_varijabla>
  </DomainObject.Predmet.StrankaWithAdress>
  <DomainObject.Predmet.StrankaWithAdressOIB>
    <izvorni_sadrzaj>Srđan Mihaljević, OIB 21325885430, Svetonedeljska Cesta 5,10431 Kerestinec</izvorni_sadrzaj>
    <derivirana_varijabla naziv="DomainObject.Predmet.StrankaWithAdressOIB_1">Srđan Mihaljević, OIB 21325885430, Svetonedeljska Cesta 5,10431 Kerestinec</derivirana_varijabla>
  </DomainObject.Predmet.StrankaWithAdressOIB>
  <DomainObject.Predmet.StrankaNazivFormated>
    <izvorni_sadrzaj>Srđan Mihaljević</izvorni_sadrzaj>
    <derivirana_varijabla naziv="DomainObject.Predmet.StrankaNazivFormated_1">Srđan Mihaljević</derivirana_varijabla>
  </DomainObject.Predmet.StrankaNazivFormated>
  <DomainObject.Predmet.StrankaNazivFormatedOIB>
    <izvorni_sadrzaj>Srđan Mihaljević, OIB 21325885430</izvorni_sadrzaj>
    <derivirana_varijabla naziv="DomainObject.Predmet.StrankaNazivFormatedOIB_1">Srđan Mihaljević, OIB 21325885430</derivirana_varijabla>
  </DomainObject.Predmet.StrankaNazivFormatedOIB>
  <DomainObject.Predmet.Sud.Adresa.Naselje>
    <izvorni_sadrzaj>Novi Zagreb – Istok</izvorni_sadrzaj>
    <derivirana_varijabla naziv="DomainObject.Predmet.Sud.Adresa.Naselje_1">Novi Zagreb – Istok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10010</izvorni_sadrzaj>
    <derivirana_varijabla naziv="DomainObject.Predmet.Sud.Adresa.PostBroj_1">10010</derivirana_varijabla>
  </DomainObject.Predmet.Sud.Adresa.PostBroj>
  <DomainObject.Predmet.Sud.Adresa.UlicaIKBR>
    <izvorni_sadrzaj>Turinina 3</izvorni_sadrzaj>
    <derivirana_varijabla naziv="DomainObject.Predmet.Sud.Adresa.UlicaIKBR_1">Turinina 3</derivirana_varijabla>
  </DomainObject.Predmet.Sud.Adresa.UlicaIKBR>
  <DomainObject.Predmet.Sud.Naziv>
    <izvorni_sadrzaj>Općinski sud u Novom Zagrebu</izvorni_sadrzaj>
    <derivirana_varijabla naziv="DomainObject.Predmet.Sud.Naziv_1">Općinski sud u Novom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32 - R. Jambor</izvorni_sadrzaj>
    <derivirana_varijabla naziv="DomainObject.Predmet.TrenutnaLokacijaSpisa.Naziv_1">referada 32 - R. Jambor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Novom Zagrebu</izvorni_sadrzaj>
    <derivirana_varijabla naziv="DomainObject.Predmet.TrenutnaLokacijaSpisa.Sud.Naziv_1">Općinski sud u Novom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.</izvorni_sadrzaj>
    <derivirana_varijabla naziv="DomainObject.Predmet.UstrojstvenaJedinicaVodi.Oznaka_1">.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Novom Zagrebu</izvorni_sadrzaj>
    <derivirana_varijabla naziv="DomainObject.Predmet.UstrojstvenaJedinicaVodi.Sud.Naziv_1">Općinski sud u Novom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Kristina Marković</izvorni_sadrzaj>
    <derivirana_varijabla naziv="DomainObject.Predmet.Zapisnicar_1">Kristina Marković</derivirana_varijabla>
  </DomainObject.Predmet.Zapisnicar>
  <DomainObject.Predmet.StrankaListFormated>
    <izvorni_sadrzaj>
      <item>Srđan Mihaljević</item>
    </izvorni_sadrzaj>
    <derivirana_varijabla naziv="DomainObject.Predmet.StrankaListFormated_1">
      <item>Srđan Mihaljević</item>
    </derivirana_varijabla>
  </DomainObject.Predmet.StrankaListFormated>
  <DomainObject.Predmet.StrankaListFormatedOIB>
    <izvorni_sadrzaj>
      <item>Srđan Mihaljević, OIB 21325885430</item>
    </izvorni_sadrzaj>
    <derivirana_varijabla naziv="DomainObject.Predmet.StrankaListFormatedOIB_1">
      <item>Srđan Mihaljević, OIB 21325885430</item>
    </derivirana_varijabla>
  </DomainObject.Predmet.StrankaListFormatedOIB>
  <DomainObject.Predmet.StrankaListFormatedWithAdress>
    <izvorni_sadrzaj>
      <item>Srđan Mihaljević, Svetonedeljska Cesta 5, 10431 Kerestinec</item>
    </izvorni_sadrzaj>
    <derivirana_varijabla naziv="DomainObject.Predmet.StrankaListFormatedWithAdress_1">
      <item>Srđan Mihaljević, Svetonedeljska Cesta 5, 10431 Kerestinec</item>
    </derivirana_varijabla>
  </DomainObject.Predmet.StrankaListFormatedWithAdress>
  <DomainObject.Predmet.StrankaListFormatedWithAdressOIB>
    <izvorni_sadrzaj>
      <item>Srđan Mihaljević, OIB 21325885430, Svetonedeljska Cesta 5, 10431 Kerestinec</item>
    </izvorni_sadrzaj>
    <derivirana_varijabla naziv="DomainObject.Predmet.StrankaListFormatedWithAdressOIB_1">
      <item>Srđan Mihaljević, OIB 21325885430, Svetonedeljska Cesta 5, 10431 Kerestinec</item>
    </derivirana_varijabla>
  </DomainObject.Predmet.StrankaListFormatedWithAdressOIB>
  <DomainObject.Predmet.StrankaListNazivFormated>
    <izvorni_sadrzaj>
      <item>Srđan Mihaljević</item>
    </izvorni_sadrzaj>
    <derivirana_varijabla naziv="DomainObject.Predmet.StrankaListNazivFormated_1">
      <item>Srđan Mihaljević</item>
    </derivirana_varijabla>
  </DomainObject.Predmet.StrankaListNazivFormated>
  <DomainObject.Predmet.StrankaListNazivFormatedOIB>
    <izvorni_sadrzaj>
      <item>Srđan Mihaljević, OIB 21325885430</item>
    </izvorni_sadrzaj>
    <derivirana_varijabla naziv="DomainObject.Predmet.StrankaListNazivFormatedOIB_1">
      <item>Srđan Mihaljević, OIB 21325885430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Velikoj Gorici</izvorni_sadrzaj>
    <derivirana_varijabla naziv="DomainObject.Predmet.Sud.Parent.Naziv_1">Županijski sud u Velikoj Gorici</derivirana_varijabla>
  </DomainObject.Predmet.Sud.Parent.Naziv>
  <DomainObject.Datum>
    <izvorni_sadrzaj>24. srpnja 2017.</izvorni_sadrzaj>
    <derivirana_varijabla naziv="DomainObject.Datum_1">24.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Srđan Mihaljević</izvorni_sadrzaj>
    <derivirana_varijabla naziv="DomainObject.Predmet.StrankaIDrugi_1">Srđan Mihaljević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Srđan Mihaljević, OIB 21325885430, Svetonedeljska Cesta 5, 10431 Kerestinec</izvorni_sadrzaj>
    <derivirana_varijabla naziv="DomainObject.Predmet.StrankaIDrugiAdressOIB_1">Srđan Mihaljević, OIB 21325885430, Svetonedeljska Cesta 5, 10431 Kerestinec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Srđan Mihaljević</item>
    </izvorni_sadrzaj>
    <derivirana_varijabla naziv="DomainObject.Predmet.SudioniciListNaziv_1">
      <item>Srđan Mihaljević</item>
    </derivirana_varijabla>
  </DomainObject.Predmet.SudioniciListNaziv>
  <DomainObject.Predmet.SudioniciListAdressOIB>
    <izvorni_sadrzaj>
      <item>Srđan Mihaljević, OIB 21325885430, Svetonedeljska Cesta 5,10431 Kerestinec</item>
    </izvorni_sadrzaj>
    <derivirana_varijabla naziv="DomainObject.Predmet.SudioniciListAdressOIB_1">
      <item>Srđan Mihaljević, OIB 21325885430, Svetonedeljska Cesta 5,10431 Kerestinec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21325885430</item>
    </izvorni_sadrzaj>
    <derivirana_varijabla naziv="DomainObject.Predmet.SudioniciListNazivOIB_1">
      <item>, OIB 21325885430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3</properties:Pages>
  <properties:Words>505</properties:Words>
  <properties:Characters>2624</properties:Characters>
  <properties:Lines>88</properties:Lines>
  <properties:Paragraphs>31</properties:Paragraphs>
  <properties:TotalTime>18</properties:TotalTime>
  <properties:ScaleCrop>false</properties:ScaleCrop>
  <properties:LinksUpToDate>false</properties:LinksUpToDate>
  <properties:CharactersWithSpaces>3120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2017-05-24T10:34:00Z</dcterms:created>
  <dc:creator>Robert J</dc:creator>
  <dc:description/>
  <cp:keywords/>
  <cp:lastModifiedBy>Kristina Marković</cp:lastModifiedBy>
  <cp:lastPrinted>2004-06-06T17:43:00Z</cp:lastPrinted>
  <dcterms:modified xmlns:xsi="http://www.w3.org/2001/XMLSchema-instance" xsi:type="dcterms:W3CDTF">2017-07-24T07:09:00Z</dcterms:modified>
  <cp:revision>4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