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dea7511" w14:paraId="dea7511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0E20E6" w:rsidRPr="000E20E6">
        <w:trPr>
          <w:jc w:val="right"/>
        </w:trPr>
        <w:tc>
          <w:tcPr>
            <w:tcW w:type="dxa" w:w="4320"/>
          </w:tcPr>
          <w:p w:rsidRDefault="005A0C25" w:rsidP="000E20E6" w:rsidR="000E20E6" w:rsidRPr="000E20E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St-487/2017-6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697D6D">
        <w:t xml:space="preserve"> toga suda Meliti Poljanec-Bubaš, u predmetu povodu prijedloga predlagatelja </w:t>
      </w:r>
      <w:r w:rsidR="000E20E6">
        <w:t>Republike Hrvatske, Ministarstvo financija, Porezna uprava, Područni ured sjeverna Hrvatska,</w:t>
      </w:r>
      <w:r w:rsidR="00697D6D">
        <w:t xml:space="preserve"> za pokretanje stečajnog postupka protiv dužnika </w:t>
      </w:r>
      <w:r w:rsidR="000E20E6">
        <w:t xml:space="preserve">IZIDORA j.d.o.o., </w:t>
      </w:r>
      <w:proofErr w:type="spellStart"/>
      <w:r w:rsidR="000E20E6">
        <w:t>Molve</w:t>
      </w:r>
      <w:proofErr w:type="spellEnd"/>
      <w:r w:rsidR="000E20E6">
        <w:t xml:space="preserve"> Grede, </w:t>
      </w:r>
      <w:proofErr w:type="spellStart"/>
      <w:r w:rsidR="000E20E6">
        <w:t>Molve</w:t>
      </w:r>
      <w:proofErr w:type="spellEnd"/>
      <w:r w:rsidR="000E20E6">
        <w:t xml:space="preserve"> Grede 35</w:t>
      </w:r>
      <w:r w:rsidR="00697D6D">
        <w:t xml:space="preserve">, OIB: </w:t>
      </w:r>
      <w:r w:rsidR="000E20E6">
        <w:t>31508246634</w:t>
      </w:r>
      <w:r w:rsidR="00697D6D">
        <w:t xml:space="preserve">, dana </w:t>
      </w:r>
      <w:r w:rsidR="000E20E6">
        <w:t xml:space="preserve">15. siječnja 2018.                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 xml:space="preserve">I. Pokreće se prethodni postupak radi utvrđivanja uvjeta za otvaranje stečajnog postupka nad dužnikom </w:t>
      </w:r>
      <w:r w:rsidR="000E20E6">
        <w:t xml:space="preserve">IZIDORA j.d.o.o., </w:t>
      </w:r>
      <w:proofErr w:type="spellStart"/>
      <w:r w:rsidR="000E20E6">
        <w:t>Molve</w:t>
      </w:r>
      <w:proofErr w:type="spellEnd"/>
      <w:r w:rsidR="000E20E6">
        <w:t xml:space="preserve"> Grede, </w:t>
      </w:r>
      <w:proofErr w:type="spellStart"/>
      <w:r w:rsidR="000E20E6">
        <w:t>Molve</w:t>
      </w:r>
      <w:proofErr w:type="spellEnd"/>
      <w:r w:rsidR="000E20E6">
        <w:t xml:space="preserve"> Grede 35, OIB: 31508246634.                               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0E20E6" w:rsidP="000E20E6" w:rsidR="00804BB0" w:rsidRPr="000E20E6">
      <w:pPr>
        <w:pStyle w:val="Bezproreda"/>
        <w:jc w:val="center"/>
      </w:pPr>
      <w:r>
        <w:t xml:space="preserve">18. travnja 2018. u 10,00 sati 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r w:rsidR="000E20E6">
        <w:t xml:space="preserve">Davor </w:t>
      </w:r>
      <w:proofErr w:type="spellStart"/>
      <w:r w:rsidR="000E20E6">
        <w:t>Molnar</w:t>
      </w:r>
      <w:proofErr w:type="spellEnd"/>
      <w:r w:rsidR="000E20E6">
        <w:t xml:space="preserve">, iz </w:t>
      </w:r>
      <w:proofErr w:type="spellStart"/>
      <w:r w:rsidR="000E20E6">
        <w:t>Molve</w:t>
      </w:r>
      <w:proofErr w:type="spellEnd"/>
      <w:r w:rsidR="000E20E6">
        <w:t xml:space="preserve"> Grede, </w:t>
      </w:r>
      <w:proofErr w:type="spellStart"/>
      <w:r w:rsidR="000E20E6">
        <w:t>Molve</w:t>
      </w:r>
      <w:proofErr w:type="spellEnd"/>
      <w:r w:rsidR="000E20E6">
        <w:t xml:space="preserve"> Grede 35.                               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1</w:t>
      </w:r>
      <w:r w:rsidR="000E20E6">
        <w:t>3</w:t>
      </w:r>
      <w:r w:rsidR="00911B01">
        <w:t xml:space="preserve">. </w:t>
      </w:r>
      <w:r w:rsidR="000E20E6">
        <w:t>lipnja 2017.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>predlagatelj Republika Hrvatska, Ministarstvo financija – Porezna uprava Područni ured sjeverna Hrvatska,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0E20E6">
        <w:t>330/17-5 od 25. kolovoza 2017.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15. siječnja 2018.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0E20E6" w:rsidR="000E20E6">
      <w:pPr>
        <w:pStyle w:val="Bezproreda"/>
        <w:ind w:left="4956"/>
        <w:jc w:val="center"/>
      </w:pPr>
      <w:r>
        <w:t>Melita Poljanec Bubaš</w:t>
      </w:r>
      <w:r w:rsidR="00456580">
        <w:t>, v. r.</w:t>
      </w:r>
    </w:p>
    <w:p w:rsidRDefault="00246C29" w:rsidP="000E20E6" w:rsidR="00246C29">
      <w:pPr>
        <w:pStyle w:val="Bezproreda"/>
        <w:ind w:left="4956"/>
        <w:jc w:val="center"/>
      </w:pPr>
    </w:p>
    <w:p w:rsidRDefault="00456580" w:rsidP="005A0C25" w:rsidR="00246C29" w:rsidRPr="00315CCC">
      <w:pPr>
        <w:pStyle w:val="Bezproreda"/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0E20E6">
      <w:pPr>
        <w:pStyle w:val="Bezproreda"/>
        <w:jc w:val="both"/>
      </w:pP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5C102C">
      <w:pPr>
        <w:pStyle w:val="Bezproreda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AA298D">
        <w:t xml:space="preserve">Davor </w:t>
      </w:r>
      <w:proofErr w:type="spellStart"/>
      <w:r w:rsidR="00AA298D">
        <w:t>Molnar</w:t>
      </w:r>
      <w:proofErr w:type="spellEnd"/>
      <w:r w:rsidR="00AA298D">
        <w:t xml:space="preserve">, iz </w:t>
      </w:r>
      <w:proofErr w:type="spellStart"/>
      <w:r w:rsidR="00AA298D">
        <w:t>Molve</w:t>
      </w:r>
      <w:proofErr w:type="spellEnd"/>
      <w:r w:rsidR="00AA298D">
        <w:t xml:space="preserve"> Grede, </w:t>
      </w:r>
      <w:proofErr w:type="spellStart"/>
      <w:r w:rsidR="00AA298D">
        <w:t>Molve</w:t>
      </w:r>
      <w:proofErr w:type="spellEnd"/>
      <w:r w:rsidR="00AA298D">
        <w:t xml:space="preserve"> Grede 35            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AA298D">
        <w:t xml:space="preserve">IZIDORA j.d.o.o., </w:t>
      </w:r>
      <w:proofErr w:type="spellStart"/>
      <w:r w:rsidR="00AA298D">
        <w:t>Molve</w:t>
      </w:r>
      <w:proofErr w:type="spellEnd"/>
      <w:r w:rsidR="00AA298D">
        <w:t xml:space="preserve"> Grede, </w:t>
      </w:r>
      <w:proofErr w:type="spellStart"/>
      <w:r w:rsidR="00AA298D">
        <w:t>Molve</w:t>
      </w:r>
      <w:proofErr w:type="spellEnd"/>
      <w:r w:rsidR="00AA298D">
        <w:t xml:space="preserve"> Grede 35    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036" w:rsidP="00CD4711" w:rsidR="00EA2036">
      <w:pPr>
        <w:spacing w:lineRule="auto" w:line="240" w:after="0"/>
      </w:pPr>
      <w:r>
        <w:separator/>
      </w:r>
    </w:p>
  </w:endnote>
  <w:endnote w:id="0" w:type="continuationSeparator">
    <w:p w:rsidRDefault="00EA2036" w:rsidP="00CD4711" w:rsidR="00EA20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036" w:rsidP="00CD4711" w:rsidR="00EA2036">
      <w:pPr>
        <w:spacing w:lineRule="auto" w:line="240" w:after="0"/>
      </w:pPr>
      <w:r>
        <w:separator/>
      </w:r>
    </w:p>
  </w:footnote>
  <w:footnote w:id="0" w:type="continuationSeparator">
    <w:p w:rsidRDefault="00EA2036" w:rsidP="00CD4711" w:rsidR="00EA20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580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37105" w:rsidR="005A0C25" w:rsidRPr="000E20E6">
      <w:trPr>
        <w:jc w:val="right"/>
      </w:trPr>
      <w:tc>
        <w:tcPr>
          <w:tcW w:type="dxa" w:w="4320"/>
        </w:tcPr>
        <w:p w:rsidRDefault="005A0C25" w:rsidP="00937105" w:rsidR="005A0C25" w:rsidRPr="000E20E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St-487/2017-6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20E6"/>
    <w:rsid w:val="00104FDD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40457"/>
    <w:rsid w:val="00456580"/>
    <w:rsid w:val="004D0198"/>
    <w:rsid w:val="00505DB1"/>
    <w:rsid w:val="005070A0"/>
    <w:rsid w:val="00513DE4"/>
    <w:rsid w:val="005325BE"/>
    <w:rsid w:val="00547BA8"/>
    <w:rsid w:val="0055467A"/>
    <w:rsid w:val="00583C9D"/>
    <w:rsid w:val="005A0C25"/>
    <w:rsid w:val="005C102C"/>
    <w:rsid w:val="005F04AA"/>
    <w:rsid w:val="00605C60"/>
    <w:rsid w:val="00620156"/>
    <w:rsid w:val="00697D6D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60A0B"/>
    <w:rsid w:val="0096218E"/>
    <w:rsid w:val="00980C3B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A2036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A0C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0C2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5A0C25"/>
    <w:rPr>
      <w:rFonts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5A0C2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5A0C2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A0C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0C2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5A0C25"/>
    <w:rPr>
      <w:rFonts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5A0C2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5A0C2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St-487/2017-6</izvorni_sadrzaj>
    <derivirana_varijabla naziv="DomainObject.Oznaka_1">St-487/2017-6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</izvorni_sadrzaj>
    <derivirana_varijabla naziv="DomainObject.Predmet.Opis_1">Zahtjev za provedbu 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IZIDORA jednostavno društvo s ograničenom odgovornošću za trgovinu i usluge</izvorni_sadrzaj>
    <derivirana_varijabla naziv="DomainObject.Predmet.ProtustrankaFormated_1">  IZIDORA jednostavno društvo s ograničenom odgovornošću za trgovinu i usluge</derivirana_varijabla>
  </DomainObject.Predmet.ProtustrankaFormated>
  <DomainObject.Predmet.ProtustrankaFormatedOIB>
    <izvorni_sadrzaj>  IZIDORA jednostavno društvo s ograničenom odgovornošću za trgovinu i usluge, OIB 31508246634</izvorni_sadrzaj>
    <derivirana_varijabla naziv="DomainObject.Predmet.ProtustrankaFormatedOIB_1">  IZIDORA jednostavno društvo s ograničenom odgovornošću za trgovinu i usluge, OIB 31508246634</derivirana_varijabla>
  </DomainObject.Predmet.ProtustrankaFormatedOIB>
  <DomainObject.Predmet.ProtustrankaFormatedWithAdress>
    <izvorni_sadrzaj> IZIDORA jednostavno društvo s ograničenom odgovornošću za trgovinu i usluge, Molve Grede 35, 48327 Molve Grede</izvorni_sadrzaj>
    <derivirana_varijabla naziv="DomainObject.Predmet.ProtustrankaFormatedWithAdress_1"> IZIDORA jednostavno društvo s ograničenom odgovornošću za trgovinu i usluge, Molve Grede 35, 48327 Molve Grede</derivirana_varijabla>
  </DomainObject.Predmet.ProtustrankaFormatedWithAdress>
  <DomainObject.Predmet.ProtustrankaFormatedWithAdressOIB>
    <izvorni_sadrzaj> IZIDORA jednostavno društvo s ograničenom odgovornošću za trgovinu i usluge, OIB 31508246634, Molve Grede 35, 48327 Molve Grede</izvorni_sadrzaj>
    <derivirana_varijabla naziv="DomainObject.Predmet.ProtustrankaFormatedWithAdressOIB_1"> IZIDORA jednostavno društvo s ograničenom odgovornošću za trgovinu i usluge, OIB 31508246634, Molve Grede 35, 48327 Molve Grede</derivirana_varijabla>
  </DomainObject.Predmet.ProtustrankaFormatedWithAdressOIB>
  <DomainObject.Predmet.ProtustrankaWithAdress>
    <izvorni_sadrzaj>IZIDORA jednostavno društvo s ograničenom odgovornošću za trgovinu i usluge Molve Grede 35, 48327 Molve Grede</izvorni_sadrzaj>
    <derivirana_varijabla naziv="DomainObject.Predmet.ProtustrankaWithAdress_1">IZIDORA jednostavno društvo s ograničenom odgovornošću za trgovinu i usluge Molve Grede 35, 48327 Molve Grede</derivirana_varijabla>
  </DomainObject.Predmet.ProtustrankaWithAdress>
  <DomainObject.Predmet.ProtustrankaWithAdressOIB>
    <izvorni_sadrzaj>IZIDORA jednostavno društvo s ograničenom odgovornošću za trgovinu i usluge, OIB 31508246634, Molve Grede 35, 48327 Molve Grede</izvorni_sadrzaj>
    <derivirana_varijabla naziv="DomainObject.Predmet.ProtustrankaWithAdressOIB_1">IZIDORA jednostavno društvo s ograničenom odgovornošću za trgovinu i usluge, OIB 31508246634, Molve Grede 35, 48327 Molve Grede</derivirana_varijabla>
  </DomainObject.Predmet.ProtustrankaWithAdressOIB>
  <DomainObject.Predmet.ProtustrankaNazivFormated>
    <izvorni_sadrzaj>IZIDORA jednostavno društvo s ograničenom odgovornošću za trgovinu i usluge</izvorni_sadrzaj>
    <derivirana_varijabla naziv="DomainObject.Predmet.ProtustrankaNazivFormated_1">IZIDORA jednostavno društvo s ograničenom odgovornošću za trgovinu i usluge</derivirana_varijabla>
  </DomainObject.Predmet.ProtustrankaNazivFormated>
  <DomainObject.Predmet.ProtustrankaNazivFormatedOIB>
    <izvorni_sadrzaj>IZIDORA jednostavno društvo s ograničenom odgovornošću za trgovinu i usluge, OIB 31508246634</izvorni_sadrzaj>
    <derivirana_varijabla naziv="DomainObject.Predmet.ProtustrankaNazivFormatedOIB_1">IZIDORA jednostavno društvo s ograničenom odgovornošću za trgovinu i usluge, OIB 31508246634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17211.05</izvorni_sadrzaj>
    <derivirana_varijabla naziv="DomainObject.Predmet.TrenutnaVrijednost_1">17211.05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IZIDORA jednostavno društvo s ograničenom odgovornošću za trgovinu i usluge</item>
    </izvorni_sadrzaj>
    <derivirana_varijabla naziv="DomainObject.Predmet.ProtuStrankaListFormated_1">
      <item>IZIDORA jednostavno društvo s ograničenom odgovornošću za trgovinu i usluge</item>
    </derivirana_varijabla>
  </DomainObject.Predmet.ProtuStrankaListFormated>
  <DomainObject.Predmet.ProtuStrankaListFormatedOIB>
    <izvorni_sadrzaj>
      <item>IZIDORA jednostavno društvo s ograničenom odgovornošću za trgovinu i usluge, OIB 31508246634</item>
    </izvorni_sadrzaj>
    <derivirana_varijabla naziv="DomainObject.Predmet.ProtuStrankaListFormatedOIB_1">
      <item>IZIDORA jednostavno društvo s ograničenom odgovornošću za trgovinu i usluge, OIB 31508246634</item>
    </derivirana_varijabla>
  </DomainObject.Predmet.ProtuStrankaListFormatedOIB>
  <DomainObject.Predmet.ProtuStrankaListFormatedWithAdress>
    <izvorni_sadrzaj>
      <item>IZIDORA jednostavno društvo s ograničenom odgovornošću za trgovinu i usluge, Molve Grede 35, 48327 Molve Grede</item>
    </izvorni_sadrzaj>
    <derivirana_varijabla naziv="DomainObject.Predmet.ProtuStrankaListFormatedWithAdress_1">
      <item>IZIDORA jednostavno društvo s ograničenom odgovornošću za trgovinu i usluge, Molve Grede 35, 48327 Molve Grede</item>
    </derivirana_varijabla>
  </DomainObject.Predmet.ProtuStrankaListFormatedWithAdress>
  <DomainObject.Predmet.ProtuStrankaListFormatedWithAdressOIB>
    <izvorni_sadrzaj>
      <item>IZIDORA jednostavno društvo s ograničenom odgovornošću za trgovinu i usluge, OIB 31508246634, Molve Grede 35, 48327 Molve Grede</item>
    </izvorni_sadrzaj>
    <derivirana_varijabla naziv="DomainObject.Predmet.ProtuStrankaListFormatedWithAdressOIB_1">
      <item>IZIDORA jednostavno društvo s ograničenom odgovornošću za trgovinu i usluge, OIB 31508246634, Molve Grede 35, 48327 Molve Grede</item>
    </derivirana_varijabla>
  </DomainObject.Predmet.ProtuStrankaListFormatedWithAdressOIB>
  <DomainObject.Predmet.ProtuStrankaListNazivFormated>
    <izvorni_sadrzaj>
      <item>IZIDORA jednostavno društvo s ograničenom odgovornošću za trgovinu i usluge</item>
    </izvorni_sadrzaj>
    <derivirana_varijabla naziv="DomainObject.Predmet.ProtuStrankaListNazivFormated_1">
      <item>IZIDORA jednostavno društvo s ograničenom odgovornošću za trgovinu i usluge</item>
    </derivirana_varijabla>
  </DomainObject.Predmet.ProtuStrankaListNazivFormated>
  <DomainObject.Predmet.ProtuStrankaListNazivFormatedOIB>
    <izvorni_sadrzaj>
      <item>IZIDORA jednostavno društvo s ograničenom odgovornošću za trgovinu i usluge, OIB 31508246634</item>
    </izvorni_sadrzaj>
    <derivirana_varijabla naziv="DomainObject.Predmet.ProtuStrankaListNazivFormatedOIB_1">
      <item>IZIDORA jednostavno društvo s ograničenom odgovornošću za trgovinu i usluge, OIB 31508246634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e-Oglasna</item>
      <item>Sudski registar Trgovačkog suda u Varaždinu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e-Oglasna</item>
      <item>Sudski registar Trgovačkog suda u Varaždinu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e-Oglasna</item>
      <item>Sudski registar Trgovačkog suda u Varaždinu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e-Oglasna</item>
      <item>Sudski registar Trgovačkog suda u Varaždinu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</izvorni_sadrzaj>
    <derivirana_varijabla naziv="DomainObject.Predmet.OstaliListNazivFormated_1">
      <item>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St-487/2017-6</izvorni_sadrzaj>
    <derivirana_varijabla naziv="DomainObject.PoslovniBrojDokumenta_1">St-487/2017-6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IZIDORA jednostavno društvo s ograničenom odgovornošću za trgovinu i usluge</izvorni_sadrzaj>
    <derivirana_varijabla naziv="DomainObject.Predmet.ProtustrankaIDrugi_1">IZIDORA jednostavno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IZIDORA jednostavno društvo s ograničenom odgovornošću za trgovinu i usluge, OIB 31508246634, Molve Grede 35, 48327 Molve Grede</izvorni_sadrzaj>
    <derivirana_varijabla naziv="DomainObject.Predmet.ProtustrankaIDrugiAdressOIB_1">IZIDORA jednostavno društvo s ograničenom odgovornošću za trgovinu i usluge, OIB 31508246634, Molve Grede 35,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IZIDORA jednostavno društvo s ograničenom odgovornošću za trgovinu i usluge</item>
      <item>RH Ministarstvo financija - Porezna uprava, Područni ured sjeverna Hrvatska</item>
      <item>Županijsko državno odvjetništvo u Varaždinu</item>
      <item>e-Oglasna</item>
      <item>Sudski registar Trgovačkog suda u Varaždinu</item>
    </izvorni_sadrzaj>
    <derivirana_varijabla naziv="DomainObject.Predmet.SudioniciListNaziv_1">
      <item>IZIDORA jednostavno društvo s ograničenom odgovornošću za trgovinu i usluge</item>
      <item>RH Ministarstvo financija - Porezna uprava, Područni ured sjeverna Hrvatska</item>
      <item>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IZIDORA jednostavno društvo s ograničenom odgovornošću za trgovinu i usluge, OIB 31508246634, Molve Grede 35,48327 Molve Grede</item>
      <item>RH Ministarstvo financija - Porezna uprava, Područni ured sjeverna Hrvatska, OIB 18683136487, Graberje 1,42000 Varaždin</item>
      <item>Županijsko državno odvjetništvo u Varaždinu, B.Radića 2,42000 Varaždin</item>
      <item>e-Oglasna</item>
      <item>Sudski registar Trgovačkog suda u Varaždinu, B.Radića 2,42000 Varaždin</item>
    </izvorni_sadrzaj>
    <derivirana_varijabla naziv="DomainObject.Predmet.SudioniciListAdressOIB_1">
      <item>IZIDORA jednostavno društvo s ograničenom odgovornošću za trgovinu i usluge, OIB 31508246634, Molve Grede 35,48327 Molve Grede</item>
      <item>RH Ministarstvo financija - Porezna uprava, Područni ured sjeverna Hrvatska, OIB 18683136487, Graberje 1,42000 Varaždin</item>
      <item>Županijsko državno odvjetništvo u Varaždinu, B.Radića 2,42000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31508246634</item>
      <item>, OIB 18683136487</item>
      <item>, OIB null</item>
      <item>, OIB null</item>
      <item>, OIB null</item>
    </izvorni_sadrzaj>
    <derivirana_varijabla naziv="DomainObject.Predmet.SudioniciListNazivOIB_1">
      <item>, OIB 31508246634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E3931-CAE5-4E80-A182-276FC24D1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2638</properties:Characters>
  <properties:Lines>89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2018-01-15T11:42:00Z</cp:lastPrinted>
  <dcterms:modified xmlns:xsi="http://www.w3.org/2001/XMLSchema-instance" xsi:type="dcterms:W3CDTF">2018-01-15T11:42:00Z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St-487/2017-6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