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4225" w14:paraId="8a74225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17BF9">
        <w:t>1</w:t>
      </w:r>
      <w:r w:rsidR="003E5F55">
        <w:t>97</w:t>
      </w:r>
      <w:r w:rsidR="00D92955">
        <w:t>3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D92955">
        <w:t>MARISOF j.d.o.o.,</w:t>
      </w:r>
      <w:r w:rsidR="00553F07">
        <w:t xml:space="preserve"> </w:t>
      </w:r>
      <w:r w:rsidR="00BC09A4">
        <w:t xml:space="preserve"> </w:t>
      </w:r>
      <w:r w:rsidR="00A21C8E">
        <w:t xml:space="preserve">OIB: </w:t>
      </w:r>
      <w:r w:rsidR="00D92955">
        <w:t>78043150773</w:t>
      </w:r>
      <w:r w:rsidR="00553F07">
        <w:t xml:space="preserve"> </w:t>
      </w:r>
      <w:r w:rsidR="00A21C8E">
        <w:t xml:space="preserve">sa sjedištem </w:t>
      </w:r>
      <w:r w:rsidR="003C334C">
        <w:t xml:space="preserve"> u</w:t>
      </w:r>
      <w:r w:rsidR="005D57B1">
        <w:t xml:space="preserve"> </w:t>
      </w:r>
      <w:r w:rsidR="00D92955">
        <w:t>Jazbina 120</w:t>
      </w:r>
      <w:r w:rsidR="00FA0ECF">
        <w:t>,</w:t>
      </w:r>
      <w:r w:rsidR="00990ACA">
        <w:t xml:space="preserve"> 10 000 Zagreb,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3E5F55">
        <w:t>8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D92955">
        <w:t>MARISOF j.d.o.o.,  OIB: 78043150773 sa sjedištem  u Jazbina 120, 10 000 Zagreb</w:t>
      </w:r>
      <w:r w:rsidR="003E5F55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D92955">
        <w:rPr>
          <w:b/>
        </w:rPr>
        <w:t>5.051,17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D92955">
        <w:t>MARISOF j.d.o.o.,  OIB: 78043150773 sa sjedištem  u Jazbina 120,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C2026A">
        <w:rPr>
          <w:b/>
        </w:rPr>
        <w:t>1</w:t>
      </w:r>
      <w:r w:rsidR="003E5F55">
        <w:rPr>
          <w:b/>
        </w:rPr>
        <w:t>97</w:t>
      </w:r>
      <w:r w:rsidR="00D92955">
        <w:rPr>
          <w:b/>
        </w:rPr>
        <w:t>3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3E5F55">
        <w:t>8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3E5F55">
        <w:t>8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5BDB"/>
    <w:rsid w:val="001018F1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553F07"/>
    <w:rsid w:val="0056444F"/>
    <w:rsid w:val="00572249"/>
    <w:rsid w:val="00577D32"/>
    <w:rsid w:val="00580769"/>
    <w:rsid w:val="005828E7"/>
    <w:rsid w:val="00585AD3"/>
    <w:rsid w:val="005B0EF7"/>
    <w:rsid w:val="005C0D29"/>
    <w:rsid w:val="005D57B1"/>
    <w:rsid w:val="005E0434"/>
    <w:rsid w:val="005F17A8"/>
    <w:rsid w:val="006157D1"/>
    <w:rsid w:val="00623021"/>
    <w:rsid w:val="0067231C"/>
    <w:rsid w:val="00676865"/>
    <w:rsid w:val="006A25A3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D3538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CD7A21"/>
    <w:rsid w:val="00D07BB8"/>
    <w:rsid w:val="00D13B68"/>
    <w:rsid w:val="00D422F5"/>
    <w:rsid w:val="00D573CA"/>
    <w:rsid w:val="00D64268"/>
    <w:rsid w:val="00D670A5"/>
    <w:rsid w:val="00D82BC7"/>
    <w:rsid w:val="00D92955"/>
    <w:rsid w:val="00DE2BD8"/>
    <w:rsid w:val="00DF59BB"/>
    <w:rsid w:val="00E017F7"/>
    <w:rsid w:val="00E226F0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5B0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B0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B0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5B0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B0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B0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1973</izvorni_sadrzaj>
    <derivirana_varijabla naziv="DomainObject.Predmet.Broj_1">1973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St-1973/2016</izvorni_sadrzaj>
    <derivirana_varijabla naziv="DomainObject.Predmet.OznakaBroj_1">St-1973/2016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MARISOF jednostavno društvo s ograničenom odgovornošću za usluge</izvorni_sadrzaj>
    <derivirana_varijabla naziv="DomainObject.Predmet.ProtustrankaFormated_1">  MARISOF jednostavno društvo s ograničenom odgovornošću za usluge</derivirana_varijabla>
  </DomainObject.Predmet.ProtustrankaFormated>
  <DomainObject.Predmet.ProtustrankaFormatedOIB>
    <izvorni_sadrzaj>  MARISOF jednostavno društvo s ograničenom odgovornošću za usluge, OIB 78043150773</izvorni_sadrzaj>
    <derivirana_varijabla naziv="DomainObject.Predmet.ProtustrankaFormatedOIB_1">  MARISOF jednostavno društvo s ograničenom odgovornošću za usluge, OIB 78043150773</derivirana_varijabla>
  </DomainObject.Predmet.ProtustrankaFormatedOIB>
  <DomainObject.Predmet.ProtustrankaFormatedWithAdress>
    <izvorni_sadrzaj> MARISOF jednostavno društvo s ograničenom odgovornošću za usluge, Jazbina 120, 10000 Zagreb</izvorni_sadrzaj>
    <derivirana_varijabla naziv="DomainObject.Predmet.ProtustrankaFormatedWithAdress_1"> MARISOF jednostavno društvo s ograničenom odgovornošću za usluge, Jazbina 120, 10000 Zagreb</derivirana_varijabla>
  </DomainObject.Predmet.ProtustrankaFormatedWithAdress>
  <DomainObject.Predmet.ProtustrankaFormatedWithAdressOIB>
    <izvorni_sadrzaj> MARISOF jednostavno društvo s ograničenom odgovornošću za usluge, OIB 78043150773, Jazbina 120, 10000 Zagreb</izvorni_sadrzaj>
    <derivirana_varijabla naziv="DomainObject.Predmet.ProtustrankaFormatedWithAdressOIB_1"> MARISOF jednostavno društvo s ograničenom odgovornošću za usluge, OIB 78043150773, Jazbina 120, 10000 Zagreb</derivirana_varijabla>
  </DomainObject.Predmet.ProtustrankaFormatedWithAdressOIB>
  <DomainObject.Predmet.ProtustrankaWithAdress>
    <izvorni_sadrzaj>MARISOF jednostavno društvo s ograničenom odgovornošću za usluge Jazbina 120, 10000 Zagreb</izvorni_sadrzaj>
    <derivirana_varijabla naziv="DomainObject.Predmet.ProtustrankaWithAdress_1">MARISOF jednostavno društvo s ograničenom odgovornošću za usluge Jazbina 120, 10000 Zagreb</derivirana_varijabla>
  </DomainObject.Predmet.ProtustrankaWithAdress>
  <DomainObject.Predmet.ProtustrankaWithAdressOIB>
    <izvorni_sadrzaj>MARISOF jednostavno društvo s ograničenom odgovornošću za usluge, OIB 78043150773, Jazbina 120, 10000 Zagreb</izvorni_sadrzaj>
    <derivirana_varijabla naziv="DomainObject.Predmet.ProtustrankaWithAdressOIB_1">MARISOF jednostavno društvo s ograničenom odgovornošću za usluge, OIB 78043150773, Jazbina 120, 10000 Zagreb</derivirana_varijabla>
  </DomainObject.Predmet.ProtustrankaWithAdressOIB>
  <DomainObject.Predmet.ProtustrankaNazivFormated>
    <izvorni_sadrzaj>MARISOF jednostavno društvo s ograničenom odgovornošću za usluge</izvorni_sadrzaj>
    <derivirana_varijabla naziv="DomainObject.Predmet.ProtustrankaNazivFormated_1">MARISOF jednostavno društvo s ograničenom odgovornošću za usluge</derivirana_varijabla>
  </DomainObject.Predmet.ProtustrankaNazivFormated>
  <DomainObject.Predmet.ProtustrankaNazivFormatedOIB>
    <izvorni_sadrzaj>MARISOF jednostavno društvo s ograničenom odgovornošću za usluge, OIB 78043150773</izvorni_sadrzaj>
    <derivirana_varijabla naziv="DomainObject.Predmet.ProtustrankaNazivFormatedOIB_1">MARISOF jednostavno društvo s ograničenom odgovornošću za usluge, OIB 78043150773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5051.17</izvorni_sadrzaj>
    <derivirana_varijabla naziv="DomainObject.Predmet.TrenutnaVrijednost_1">5051.17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MARISOF jednostavno društvo s ograničenom odgovornošću za usluge</item>
    </izvorni_sadrzaj>
    <derivirana_varijabla naziv="DomainObject.Predmet.ProtuStrankaListFormated_1">
      <item>MARISOF jednostavno društvo s ograničenom odgovornošću za usluge</item>
    </derivirana_varijabla>
  </DomainObject.Predmet.ProtuStrankaListFormated>
  <DomainObject.Predmet.ProtuStrankaListFormatedOIB>
    <izvorni_sadrzaj>
      <item>MARISOF jednostavno društvo s ograničenom odgovornošću za usluge, OIB 78043150773</item>
    </izvorni_sadrzaj>
    <derivirana_varijabla naziv="DomainObject.Predmet.ProtuStrankaListFormatedOIB_1">
      <item>MARISOF jednostavno društvo s ograničenom odgovornošću za usluge, OIB 78043150773</item>
    </derivirana_varijabla>
  </DomainObject.Predmet.ProtuStrankaListFormatedOIB>
  <DomainObject.Predmet.ProtuStrankaListFormatedWithAdress>
    <izvorni_sadrzaj>
      <item>MARISOF jednostavno društvo s ograničenom odgovornošću za usluge, Jazbina 120, 10000 Zagreb</item>
    </izvorni_sadrzaj>
    <derivirana_varijabla naziv="DomainObject.Predmet.ProtuStrankaListFormatedWithAdress_1">
      <item>MARISOF jednostavno društvo s ograničenom odgovornošću za usluge, Jazbina 120, 10000 Zagreb</item>
    </derivirana_varijabla>
  </DomainObject.Predmet.ProtuStrankaListFormatedWithAdress>
  <DomainObject.Predmet.ProtuStrankaListFormatedWithAdressOIB>
    <izvorni_sadrzaj>
      <item>MARISOF jednostavno društvo s ograničenom odgovornošću za usluge, OIB 78043150773, Jazbina 120, 10000 Zagreb</item>
    </izvorni_sadrzaj>
    <derivirana_varijabla naziv="DomainObject.Predmet.ProtuStrankaListFormatedWithAdressOIB_1">
      <item>MARISOF jednostavno društvo s ograničenom odgovornošću za usluge, OIB 78043150773, Jazbina 120, 10000 Zagreb</item>
    </derivirana_varijabla>
  </DomainObject.Predmet.ProtuStrankaListFormatedWithAdressOIB>
  <DomainObject.Predmet.ProtuStrankaListNazivFormated>
    <izvorni_sadrzaj>
      <item>MARISOF jednostavno društvo s ograničenom odgovornošću za usluge</item>
    </izvorni_sadrzaj>
    <derivirana_varijabla naziv="DomainObject.Predmet.ProtuStrankaListNazivFormated_1">
      <item>MARISOF jednostavno društvo s ograničenom odgovornošću za usluge</item>
    </derivirana_varijabla>
  </DomainObject.Predmet.ProtuStrankaListNazivFormated>
  <DomainObject.Predmet.ProtuStrankaListNazivFormatedOIB>
    <izvorni_sadrzaj>
      <item>MARISOF jednostavno društvo s ograničenom odgovornošću za usluge, OIB 78043150773</item>
    </izvorni_sadrzaj>
    <derivirana_varijabla naziv="DomainObject.Predmet.ProtuStrankaListNazivFormatedOIB_1">
      <item>MARISOF jednostavno društvo s ograničenom odgovornošću za usluge, OIB 78043150773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MARISOF jednostavno društvo s ograničenom odgovornošću za usluge</izvorni_sadrzaj>
    <derivirana_varijabla naziv="DomainObject.Predmet.ProtustrankaIDrugi_1">MARISOF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MARISOF jednostavno društvo s ograničenom odgovornošću za usluge, OIB 78043150773, Jazbina 120, 10000 Zagreb</izvorni_sadrzaj>
    <derivirana_varijabla naziv="DomainObject.Predmet.ProtustrankaIDrugiAdressOIB_1">MARISOF jednostavno društvo s ograničenom odgovornošću za usluge, OIB 78043150773, Jazbina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MARISOF jednostavno društvo s ograničenom odgovornošću za usluge</item>
      <item>FINA Regionalni centar Zagreb</item>
    </izvorni_sadrzaj>
    <derivirana_varijabla naziv="DomainObject.Predmet.SudioniciListNaziv_1">
      <item>MARISOF jednostavno društvo s ograničenom odgovornošću za usluge</item>
      <item>FINA Regionalni centar Zagreb</item>
    </derivirana_varijabla>
  </DomainObject.Predmet.SudioniciListNaziv>
  <DomainObject.Predmet.SudioniciListAdressOIB>
    <izvorni_sadrzaj>
      <item>MARISOF jednostavno društvo s ograničenom odgovornošću za usluge, OIB 78043150773, Jazbina 120,10000 Zagreb</item>
      <item>FINA Regionalni centar Zagreb, OIB 85821130368, Trg svibanjskih žrtava 1995. br. 1,10000 Zagreb</item>
    </izvorni_sadrzaj>
    <derivirana_varijabla naziv="DomainObject.Predmet.SudioniciListAdressOIB_1">
      <item>MARISOF jednostavno društvo s ograničenom odgovornošću za usluge, OIB 78043150773, Jazbina 120,10000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78043150773</item>
      <item>, OIB 85821130368</item>
    </izvorni_sadrzaj>
    <derivirana_varijabla naziv="DomainObject.Predmet.SudioniciListNazivOIB_1">
      <item>, OIB 78043150773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1024E-3954-4DD0-ACFD-99D96AB88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1938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2016-06-28T11:11:00Z</dcterms:created>
  <dc:creator>Korisnik</dc:creator>
  <cp:lastModifiedBy>Davorin Pavičić</cp:lastModifiedBy>
  <cp:lastPrinted>2016-05-23T11:10:00Z</cp:lastPrinted>
  <dcterms:modified xmlns:xsi="http://www.w3.org/2001/XMLSchema-instance" xsi:type="dcterms:W3CDTF">2016-06-28T12:11:00Z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