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f21d" w14:paraId="e4df21d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786BA0">
        <w:rPr>
          <w:bCs/>
        </w:rPr>
        <w:t>135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2E04E9">
        <w:t xml:space="preserve">11. </w:t>
      </w:r>
      <w:r w:rsidR="00786BA0">
        <w:t>travnja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786BA0">
        <w:t>11. svibnja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786BA0">
        <w:t>10,3</w:t>
      </w:r>
      <w:r w:rsidR="000F66B2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786BA0" w:rsidR="00786BA0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  <w:r w:rsidR="00786BA0">
        <w:t>IA/ 5.740.617,00</w:t>
      </w:r>
      <w:r w:rsidR="00786BA0" w:rsidRPr="00786BA0">
        <w:t xml:space="preserve"> </w:t>
      </w:r>
      <w:r w:rsidR="00786BA0">
        <w:t>kn, IB/ 1.581.998,00</w:t>
      </w:r>
      <w:r w:rsidR="00786BA0" w:rsidRPr="00786BA0">
        <w:t xml:space="preserve"> </w:t>
      </w:r>
      <w:r w:rsidR="00786BA0">
        <w:t>kn, IC/ 3.564.231,00</w:t>
      </w:r>
      <w:r w:rsidR="00786BA0" w:rsidRPr="00786BA0">
        <w:t xml:space="preserve"> </w:t>
      </w:r>
      <w:r w:rsidR="00786BA0">
        <w:t>kn, ID/ 3.313.109,00</w:t>
      </w:r>
      <w:r w:rsidR="00786BA0" w:rsidRPr="00786BA0">
        <w:t xml:space="preserve"> </w:t>
      </w:r>
      <w:r w:rsidR="00786BA0">
        <w:t>kn, IE/ 3.100.203,00</w:t>
      </w:r>
      <w:r w:rsidR="00786BA0" w:rsidRPr="00786BA0">
        <w:t xml:space="preserve"> </w:t>
      </w:r>
      <w:r w:rsidR="00786BA0">
        <w:t>kn</w:t>
      </w:r>
    </w:p>
    <w:p w:rsidRDefault="00786BA0" w:rsidP="00786BA0" w:rsidR="00DE5CC0">
      <w:r>
        <w:t>IF/ 5.918.624,00</w:t>
      </w:r>
      <w:r w:rsidRPr="00786BA0">
        <w:t xml:space="preserve"> </w:t>
      </w:r>
      <w:r>
        <w:t xml:space="preserve">kn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>
        <w:t>9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lastRenderedPageBreak/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lastRenderedPageBreak/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2E04E9">
        <w:t xml:space="preserve">11. </w:t>
      </w:r>
      <w:r w:rsidR="00786BA0">
        <w:t>travnja</w:t>
      </w:r>
      <w:r w:rsidR="002E04E9">
        <w:t xml:space="preserve"> </w:t>
      </w:r>
      <w:r w:rsidR="0014789C">
        <w:t xml:space="preserve">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33545E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33545E" w:rsidR="003354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3545E" w:rsidP="0033545E" w:rsidR="0033545E">
      <w:pPr>
        <w:ind w:firstLine="708" w:left="6372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33545E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786BA0">
      <w:t>135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3545E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1537</properties:Words>
  <properties:Characters>7949</properties:Characters>
  <properties:Lines>178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2016-04-11T09:49:00Z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2016-04-11T09:53:00Z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