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e4e7" w14:paraId="5d0e4e7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5F5CAD">
        <w:t>631/13</w:t>
      </w:r>
      <w:r w:rsidR="0014223C">
        <w:t>-</w:t>
      </w:r>
      <w:r w:rsidR="0080159D">
        <w:t>76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5F5CAD">
        <w:t>LAVOVI d.o.o. Zadar</w:t>
      </w:r>
      <w:r w:rsidR="006B45E8" w:rsidRPr="00D60A67">
        <w:t xml:space="preserve"> </w:t>
      </w:r>
      <w:r w:rsidR="006639AA" w:rsidRPr="00D60A67">
        <w:t xml:space="preserve">u stečaju, </w:t>
      </w:r>
      <w:r w:rsidR="0080159D">
        <w:t xml:space="preserve">OIB: 94734005665,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>u Milanu Ljubičiću</w:t>
      </w:r>
      <w:r w:rsidRPr="009219F7">
        <w:t xml:space="preserve">, dana </w:t>
      </w:r>
      <w:r w:rsidR="0080159D">
        <w:t>06.</w:t>
      </w:r>
      <w:r w:rsidR="0014223C">
        <w:t xml:space="preserve"> studenoga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4C74AF" w:rsidRPr="0080159D">
        <w:t>631/13</w:t>
      </w:r>
      <w:r w:rsidR="006B45E8">
        <w:t xml:space="preserve"> </w:t>
      </w:r>
      <w:r>
        <w:t xml:space="preserve">od </w:t>
      </w:r>
      <w:r w:rsidR="0080159D">
        <w:t>05. ožujka 2014</w:t>
      </w:r>
      <w:r>
        <w:t xml:space="preserve">. godine dopunjuje se na način </w:t>
      </w:r>
      <w:r w:rsidR="00071091">
        <w:t xml:space="preserve">da se dodaju točke </w:t>
      </w:r>
      <w:r w:rsidR="0080159D">
        <w:t>I</w:t>
      </w:r>
      <w:r w:rsidR="004C74AF" w:rsidRPr="0080159D">
        <w:t>I</w:t>
      </w:r>
      <w:r w:rsidR="00261DA2" w:rsidRPr="0080159D">
        <w:t xml:space="preserve"> i </w:t>
      </w:r>
      <w:r w:rsidR="0080159D">
        <w:t>I</w:t>
      </w:r>
      <w:r w:rsidR="004C74AF" w:rsidRPr="0080159D">
        <w:t>I</w:t>
      </w:r>
      <w:r w:rsidR="00261DA2" w:rsidRPr="0080159D">
        <w:t>I</w:t>
      </w:r>
      <w:r w:rsidR="0014223C">
        <w:t xml:space="preserve"> </w:t>
      </w:r>
      <w:r w:rsidR="00261DA2">
        <w:t>koje glase</w:t>
      </w:r>
      <w:r w:rsidR="0080159D">
        <w:t>:</w:t>
      </w:r>
    </w:p>
    <w:p w:rsidRDefault="00071091" w:rsidP="00071091" w:rsidR="00071091">
      <w:pPr>
        <w:pStyle w:val="Tijeloteksta"/>
        <w:ind w:firstLine="708"/>
      </w:pPr>
    </w:p>
    <w:p w:rsidRDefault="0080159D" w:rsidP="00071091" w:rsidR="00071091">
      <w:pPr>
        <w:ind w:firstLine="708"/>
        <w:jc w:val="both"/>
      </w:pPr>
      <w:r>
        <w:t>I</w:t>
      </w:r>
      <w:r w:rsidR="004C74AF">
        <w:t>I</w:t>
      </w:r>
      <w:r w:rsidR="00071091">
        <w:t xml:space="preserve"> Stečajna masa stečajnog dužnika </w:t>
      </w:r>
      <w:r w:rsidR="005F5CAD">
        <w:t xml:space="preserve">LAVOVI d.o.o. Zadar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80159D" w:rsidP="00071091" w:rsidR="00071091">
      <w:pPr>
        <w:ind w:firstLine="708"/>
        <w:jc w:val="both"/>
      </w:pPr>
      <w:r>
        <w:t>I</w:t>
      </w:r>
      <w:r w:rsidR="00261DA2" w:rsidRPr="00261DA2">
        <w:t>I</w:t>
      </w:r>
      <w:r w:rsidR="004C74AF">
        <w:t>I</w:t>
      </w:r>
      <w:r w:rsidR="00071091">
        <w:t xml:space="preserve"> Stečajni upravitelj stečajne mase stečajnog dužnika </w:t>
      </w:r>
      <w:r w:rsidR="005F5CAD">
        <w:t>LAVOVI d.o.o. Zadar</w:t>
      </w:r>
      <w:r w:rsidR="006B45E8">
        <w:t xml:space="preserve"> </w:t>
      </w:r>
      <w:r w:rsidR="00071091">
        <w:t xml:space="preserve">u stečaju je </w:t>
      </w:r>
      <w:r w:rsidR="0014223C">
        <w:t>Milan Ljubičić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80159D">
      <w:pPr>
        <w:pStyle w:val="Tijeloteksta"/>
        <w:ind w:firstLine="709"/>
      </w:pPr>
      <w:r>
        <w:t xml:space="preserve">Rješenjem ovog suda posl. br. </w:t>
      </w:r>
      <w:r w:rsidR="0080159D">
        <w:t>1 St-</w:t>
      </w:r>
      <w:r w:rsidR="0080159D" w:rsidRPr="0080159D">
        <w:t>631/13</w:t>
      </w:r>
      <w:r w:rsidR="0080159D">
        <w:t xml:space="preserve"> od 05. ožujka 2014</w:t>
      </w:r>
      <w:r>
        <w:t xml:space="preserve">. godine zaključen </w:t>
      </w:r>
      <w:r w:rsidR="0080159D">
        <w:t xml:space="preserve">je </w:t>
      </w:r>
      <w:r>
        <w:t>postupak</w:t>
      </w:r>
      <w:r w:rsidR="0080159D">
        <w:t xml:space="preserve"> vođen radi naknadne diobe. </w:t>
      </w:r>
    </w:p>
    <w:p w:rsidRDefault="000D77A7" w:rsidP="000D77A7" w:rsidR="00AE03AE">
      <w:pPr>
        <w:pStyle w:val="Tijeloteksta"/>
        <w:ind w:firstLine="709"/>
      </w:pPr>
      <w:r>
        <w:t xml:space="preserve">Podneskom od </w:t>
      </w:r>
      <w:r w:rsidR="0014223C">
        <w:t>04. studenoga</w:t>
      </w:r>
      <w:r>
        <w:t xml:space="preserve"> 2015. godine stečajni upravitelj stečajne mase stečajnog dužnika predložio je dopunu rješenja posl. br. </w:t>
      </w:r>
      <w:r w:rsidR="0080159D">
        <w:t>1 St-</w:t>
      </w:r>
      <w:r w:rsidR="0080159D" w:rsidRPr="0080159D">
        <w:t>631/13</w:t>
      </w:r>
      <w:r w:rsidR="0080159D">
        <w:t xml:space="preserve"> od 05. ožujka 2014</w:t>
      </w:r>
      <w:r>
        <w:t>. godine radi upisa stečajne mase u sudski registar temeljem čl. 43</w:t>
      </w:r>
      <w:r w:rsidR="00261DA2">
        <w:t>8</w:t>
      </w:r>
      <w:r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80159D">
        <w:t>06.</w:t>
      </w:r>
      <w:r w:rsidR="0014223C">
        <w:t xml:space="preserve"> studenoga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E0EE6" w:rsidR="00BE6C59" w:rsidRPr="009219F7">
      <w:pPr>
        <w:pStyle w:val="Tijeloteksta"/>
      </w:pPr>
      <w:r w:rsidRPr="009219F7">
        <w:t xml:space="preserve">- U spis </w:t>
      </w:r>
    </w:p>
    <w:sectPr w:rsidSect="007E0EE6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EE6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80159D">
          <w:tab/>
        </w:r>
        <w:r>
          <w:tab/>
        </w:r>
        <w:r>
          <w:tab/>
        </w:r>
        <w:r w:rsidRPr="009219F7">
          <w:t>Posl. br. 1 St-</w:t>
        </w:r>
        <w:r w:rsidR="005F5CAD">
          <w:t>631/13-</w:t>
        </w:r>
        <w:r w:rsidR="0080159D">
          <w:t>76</w:t>
        </w:r>
      </w:p>
      <w:p w:rsidRDefault="00072DF9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72DF9"/>
    <w:rsid w:val="000D77A7"/>
    <w:rsid w:val="000F0617"/>
    <w:rsid w:val="00135196"/>
    <w:rsid w:val="0014223C"/>
    <w:rsid w:val="00156A8B"/>
    <w:rsid w:val="001A7E21"/>
    <w:rsid w:val="0020186C"/>
    <w:rsid w:val="00223895"/>
    <w:rsid w:val="00261DA2"/>
    <w:rsid w:val="00365D1F"/>
    <w:rsid w:val="003F1475"/>
    <w:rsid w:val="004616BF"/>
    <w:rsid w:val="004B42D9"/>
    <w:rsid w:val="004C74AF"/>
    <w:rsid w:val="004D663C"/>
    <w:rsid w:val="005F5CAD"/>
    <w:rsid w:val="006466C1"/>
    <w:rsid w:val="006639AA"/>
    <w:rsid w:val="006B45E8"/>
    <w:rsid w:val="006D5987"/>
    <w:rsid w:val="00710FFA"/>
    <w:rsid w:val="007A5740"/>
    <w:rsid w:val="007E0EE6"/>
    <w:rsid w:val="0080159D"/>
    <w:rsid w:val="008E1367"/>
    <w:rsid w:val="008E6DB3"/>
    <w:rsid w:val="009219F7"/>
    <w:rsid w:val="00A94666"/>
    <w:rsid w:val="00AB02AB"/>
    <w:rsid w:val="00AE03AE"/>
    <w:rsid w:val="00B2536D"/>
    <w:rsid w:val="00BE6C59"/>
    <w:rsid w:val="00D04C56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ožujka 2015.</izvorni_sadrzaj>
    <derivirana_varijabla naziv="DomainObject.Predmet.DatumArhiviranja_1">30. ožujka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2013.</izvorni_sadrzaj>
    <derivirana_varijabla naziv="DomainObject.Predmet.DatumOsnivanja_1">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2014.</izvorni_sadrzaj>
    <derivirana_varijabla naziv="DomainObject.Predmet.DatumRjesavanja_1">26. ožujka 2014.</derivirana_varijabla>
  </DomainObject.Predmet.DatumRjesavanja>
  <DomainObject.Predmet.DatumRokaCuvanja>
    <izvorni_sadrzaj>20. ožujka 2025.</izvorni_sadrzaj>
    <derivirana_varijabla naziv="DomainObject.Predmet.DatumRokaCuvanja_1">20. ožujka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ožujka 2015.</izvorni_sadrzaj>
    <derivirana_varijabla naziv="DomainObject.Predmet.DatumZatvaranja_1">30.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hr.ibm.icms.common.model.sluzbeneosobe.UstrojstvenaJedinica@55ad55ad[id=5815, dbStatus=null, naziv=Referada 1, oznaka=null, sudac=null]</izvorni_sadrzaj>
    <derivirana_varijabla naziv="DomainObject.Predmet.MjestoCuvanja_1">hr.ibm.icms.common.model.sluzbeneosobe.UstrojstvenaJedinica@55ad55ad[id=5815,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St-631/2013</izvorni_sadrzaj>
    <derivirana_varijabla naziv="DomainObject.Predmet.OznakaBroj_1">St-631/2013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LAVOVI d.o.o. za poslovanje nekretninama i graditeljstvo; Ramiz Mustafić</izvorni_sadrzaj>
    <derivirana_varijabla naziv="DomainObject.Predmet.ProtustrankaFormated_1">  LAVOVI d.o.o. za poslovanje nekretninama i graditeljstvo; Ramiz Mustafić</derivirana_varijabla>
  </DomainObject.Predmet.ProtustrankaFormated>
  <DomainObject.Predmet.ProtustrankaFormatedOIB>
    <izvorni_sadrzaj>  LAVOVI d.o.o. za poslovanje nekretninama i graditeljstvo, OIB 94734005665; Ramiz Mustafić</izvorni_sadrzaj>
    <derivirana_varijabla naziv="DomainObject.Predmet.ProtustrankaFormatedOIB_1">  LAVOVI d.o.o. za poslovanje nekretninama i graditeljstvo, OIB 94734005665; Ramiz Mustafić</derivirana_varijabla>
  </DomainObject.Predmet.ProtustrankaFormatedOIB>
  <DomainObject.Predmet.ProtustrankaFormatedWithAdress>
    <izvorni_sadrzaj> LAVOVI d.o.o. za poslovanje nekretninama i graditeljstvo, Rampada 9, Zadar; Ramiz Mustafić, Rampada 9, 23000 Zadar</izvorni_sadrzaj>
    <derivirana_varijabla naziv="DomainObject.Predmet.ProtustrankaFormatedWithAdress_1"> LAVOVI d.o.o. za poslovanje nekretninama i graditeljstvo, Rampada 9, Zadar; Ramiz Mustafić, Rampada 9, 23000 Zadar</derivirana_varijabla>
  </DomainObject.Predmet.ProtustrankaFormatedWithAdress>
  <DomainObject.Predmet.ProtustrankaFormatedWithAdressOIB>
    <izvorni_sadrzaj> LAVOVI d.o.o. za poslovanje nekretninama i graditeljstvo, OIB 94734005665, Rampada 9, Zadar; Ramiz Mustafić, Rampada 9, 23000 Zadar</izvorni_sadrzaj>
    <derivirana_varijabla naziv="DomainObject.Predmet.ProtustrankaFormatedWithAdressOIB_1"> LAVOVI d.o.o. za poslovanje nekretninama i graditeljstvo, OIB 94734005665, Rampada 9, Zadar; Ramiz Mustafić, Rampada 9, 23000 Zadar</derivirana_varijabla>
  </DomainObject.Predmet.ProtustrankaFormatedWithAdressOIB>
  <DomainObject.Predmet.ProtustrankaWithAdress>
    <izvorni_sadrzaj>LAVOVI d.o.o. za poslovanje nekretninama i graditeljstvo Rampada 9, Zadar, Ramiz Mustafić Rampada 9, 23000 Zadar</izvorni_sadrzaj>
    <derivirana_varijabla naziv="DomainObject.Predmet.ProtustrankaWithAdress_1">LAVOVI d.o.o. za poslovanje nekretninama i graditeljstvo Rampada 9, Zadar, Ramiz Mustafić Rampada 9, 23000 Zadar</derivirana_varijabla>
  </DomainObject.Predmet.ProtustrankaWithAdress>
  <DomainObject.Predmet.ProtustrankaWithAdressOIB>
    <izvorni_sadrzaj>LAVOVI d.o.o. za poslovanje nekretninama i graditeljstvo, OIB 94734005665, Rampada 9, Zadar, Ramiz Mustafić, Rampada 9, 23000 Zadar</izvorni_sadrzaj>
    <derivirana_varijabla naziv="DomainObject.Predmet.ProtustrankaWithAdressOIB_1">LAVOVI d.o.o. za poslovanje nekretninama i graditeljstvo, OIB 94734005665, Rampada 9, Zadar, Ramiz Mustafić, Rampada 9, 23000 Zadar</derivirana_varijabla>
  </DomainObject.Predmet.ProtustrankaWithAdressOIB>
  <DomainObject.Predmet.ProtustrankaNazivFormated>
    <izvorni_sadrzaj>LAVOVI d.o.o. za poslovanje nekretninama i graditeljstvo,Ramiz Mustafić</izvorni_sadrzaj>
    <derivirana_varijabla naziv="DomainObject.Predmet.ProtustrankaNazivFormated_1">LAVOVI d.o.o. za poslovanje nekretninama i graditeljstvo,Ramiz Mustafić</derivirana_varijabla>
  </DomainObject.Predmet.ProtustrankaNazivFormated>
  <DomainObject.Predmet.ProtustrankaNazivFormatedOIB>
    <izvorni_sadrzaj>LAVOVI d.o.o. za poslovanje nekretninama i graditeljstvo, OIB 94734005665,Ramiz Mustafić</izvorni_sadrzaj>
    <derivirana_varijabla naziv="DomainObject.Predmet.ProtustrankaNazivFormatedOIB_1">LAVOVI d.o.o. za poslovanje nekretninama i graditeljstvo, OIB 94734005665,Ramiz Mustafić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</izvorni_sadrzaj>
    <derivirana_varijabla naziv="DomainObject.Predmet.StrankaFormated_1">  RH MF, Porezna uprava, Područni ured Zadar, zastupan po ŽDO u Zadru</derivirana_varijabla>
  </DomainObject.Predmet.StrankaFormated>
  <DomainObject.Predmet.StrankaFormatedOIB>
    <izvorni_sadrzaj>  RH MF, Porezna uprava, Područni ured Zadar, zastupan po ŽDO u Zadru</izvorni_sadrzaj>
    <derivirana_varijabla naziv="DomainObject.Predmet.StrankaFormatedOIB_1">  RH MF, Porezna uprava, Područni ured Zadar, zastupan po ŽDO u Zadru</derivirana_varijabla>
  </DomainObject.Predmet.StrankaFormatedOIB>
  <DomainObject.Predmet.StrankaFormatedWithAdress>
    <izvorni_sadrzaj> RH MF, Porezna uprava, Područni ured Zadar, zastupan po ŽDO u Zadru</izvorni_sadrzaj>
    <derivirana_varijabla naziv="DomainObject.Predmet.StrankaFormatedWithAdress_1"> RH MF, Porezna uprava, Područni ured Zadar, zastupan po ŽDO u Zadru</derivirana_varijabla>
  </DomainObject.Predmet.StrankaFormatedWithAdress>
  <DomainObject.Predmet.StrankaFormatedWithAdressOIB>
    <izvorni_sadrzaj> RH MF, Porezna uprava, Područni ured Zadar, zastupan po ŽDO u Zadru</izvorni_sadrzaj>
    <derivirana_varijabla naziv="DomainObject.Predmet.StrankaFormatedWithAdressOIB_1"> RH MF, Porezna uprava, Područni ured Zadar, zastupan po ŽDO u Zadru</derivirana_varijabla>
  </DomainObject.Predmet.StrankaFormatedWithAdressOIB>
  <DomainObject.Predmet.StrankaWithAdress>
    <izvorni_sadrzaj>RH MF, Porezna uprava, Područni ured Zadar, zastupan po ŽDO u Zadru </izvorni_sadrzaj>
    <derivirana_varijabla naziv="DomainObject.Predmet.StrankaWithAdress_1">RH MF, Porezna uprava, Područni ured Zadar, zastupan po ŽDO u Zadru </derivirana_varijabla>
  </DomainObject.Predmet.StrankaWithAdress>
  <DomainObject.Predmet.StrankaWithAdressOIB>
    <izvorni_sadrzaj>RH MF, Porezna uprava, Područni ured Zadar, zastupan po ŽDO u Zadru</izvorni_sadrzaj>
    <derivirana_varijabla naziv="DomainObject.Predmet.StrankaWithAdressOIB_1">RH MF, Porezna uprava, Područni ured Zadar, zastupan po ŽDO u Zadru</derivirana_varijabla>
  </DomainObject.Predmet.StrankaWithAdressOIB>
  <DomainObject.Predmet.StrankaNazivFormated>
    <izvorni_sadrzaj>RH MF, Porezna uprava, Područni ured Zadar, zastupan po ŽDO u Zadru</izvorni_sadrzaj>
    <derivirana_varijabla naziv="DomainObject.Predmet.StrankaNazivFormated_1">RH MF, Porezna uprava, Područni ured Zadar, zastupan po ŽDO u Zadru</derivirana_varijabla>
  </DomainObject.Predmet.StrankaNazivFormated>
  <DomainObject.Predmet.StrankaNazivFormatedOIB>
    <izvorni_sadrzaj>RH MF, Porezna uprava, Područni ured Zadar, zastupan po ŽDO u Zadru</izvorni_sadrzaj>
    <derivirana_varijabla naziv="DomainObject.Predmet.StrankaNazivFormatedOIB_1">RH MF, Porezna uprava, Područni ured Zadar, zastupan po ŽDO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MF, Porezna uprava, Područni ured Zadar, zastupan po ŽDO u Zadru</item>
    </izvorni_sadrzaj>
    <derivirana_varijabla naziv="DomainObject.Predmet.StrankaListFormated_1">
      <item>RH MF, Porezna uprava, Područni ured Zadar, zastupan po ŽDO u Zadru</item>
    </derivirana_varijabla>
  </DomainObject.Predmet.StrankaListFormated>
  <DomainObject.Predmet.StrankaListFormatedOIB>
    <izvorni_sadrzaj>
      <item>RH MF, Porezna uprava, Područni ured Zadar, zastupan po ŽDO u Zadru</item>
    </izvorni_sadrzaj>
    <derivirana_varijabla naziv="DomainObject.Predmet.StrankaListFormatedOIB_1">
      <item>RH MF, Porezna uprava, Područni ured Zadar, zastupan po ŽDO u Zadru</item>
    </derivirana_varijabla>
  </DomainObject.Predmet.StrankaListFormatedOIB>
  <DomainObject.Predmet.StrankaListFormatedWithAdress>
    <izvorni_sadrzaj>
      <item>RH MF, Porezna uprava, Područni ured Zadar, zastupan po ŽDO u Zadru</item>
    </izvorni_sadrzaj>
    <derivirana_varijabla naziv="DomainObject.Predmet.StrankaListFormatedWithAdress_1">
      <item>RH MF, Porezna uprava, Područni ured Zadar, zastupan po ŽDO u Zadru</item>
    </derivirana_varijabla>
  </DomainObject.Predmet.StrankaListFormatedWithAdress>
  <DomainObject.Predmet.StrankaListFormatedWithAdressOIB>
    <izvorni_sadrzaj>
      <item>RH MF, Porezna uprava, Područni ured Zadar, zastupan po ŽDO u Zadru</item>
    </izvorni_sadrzaj>
    <derivirana_varijabla naziv="DomainObject.Predmet.StrankaListFormatedWithAdressOIB_1">
      <item>RH MF, Porezna uprava, Područni ured Zadar, zastupan po ŽDO u Zadru</item>
    </derivirana_varijabla>
  </DomainObject.Predmet.StrankaListFormatedWithAdressOIB>
  <DomainObject.Predmet.StrankaListNazivFormated>
    <izvorni_sadrzaj>
      <item>RH MF, Porezna uprava, Područni ured Zadar, zastupan po ŽDO u Zadru</item>
    </izvorni_sadrzaj>
    <derivirana_varijabla naziv="DomainObject.Predmet.StrankaListNazivFormated_1">
      <item>RH MF, Porezna uprava, Područni ured Zadar, zastupan po ŽDO u Zadru</item>
    </derivirana_varijabla>
  </DomainObject.Predmet.StrankaListNazivFormated>
  <DomainObject.Predmet.StrankaListNazivFormatedOIB>
    <izvorni_sadrzaj>
      <item>RH MF, Porezna uprava, Područni ured Zadar, zastupan po ŽDO u Zadru</item>
    </izvorni_sadrzaj>
    <derivirana_varijabla naziv="DomainObject.Predmet.StrankaListNazivFormatedOIB_1">
      <item>RH MF, Porezna uprava, Područni ured Zadar, zastupan po ŽDO u Zadru</item>
    </derivirana_varijabla>
  </DomainObject.Predmet.StrankaListNazivFormatedOIB>
  <DomainObject.Predmet.ProtuStrankaListFormated>
    <izvorni_sadrzaj>
      <item>LAVOVI d.o.o. za poslovanje nekretninama i graditeljstvo</item>
      <item>Ramiz Mustafić</item>
    </izvorni_sadrzaj>
    <derivirana_varijabla naziv="DomainObject.Predmet.ProtuStrankaListFormated_1">
      <item>LAVOVI d.o.o. za poslovanje nekretninama i graditeljstvo</item>
      <item>Ramiz Mustafić</item>
    </derivirana_varijabla>
  </DomainObject.Predmet.ProtuStrankaListFormated>
  <DomainObject.Predmet.ProtuStrankaListFormatedOIB>
    <izvorni_sadrzaj>
      <item>LAVOVI d.o.o. za poslovanje nekretninama i graditeljstvo, OIB 94734005665</item>
      <item>Ramiz Mustafić</item>
    </izvorni_sadrzaj>
    <derivirana_varijabla naziv="DomainObject.Predmet.ProtuStrankaListFormatedOIB_1">
      <item>LAVOVI d.o.o. za poslovanje nekretninama i graditeljstvo, OIB 94734005665</item>
      <item>Ramiz Mustafić</item>
    </derivirana_varijabla>
  </DomainObject.Predmet.ProtuStrankaListFormatedOIB>
  <DomainObject.Predmet.ProtuStrankaListFormatedWithAdress>
    <izvorni_sadrzaj>
      <item>LAVOVI d.o.o. za poslovanje nekretninama i graditeljstvo, Rampada 9, Zadar</item>
      <item>Ramiz Mustafić, Rampada 9, 23000 Zadar</item>
    </izvorni_sadrzaj>
    <derivirana_varijabla naziv="DomainObject.Predmet.ProtuStrankaListFormatedWithAdress_1">
      <item>LAVOVI d.o.o. za poslovanje nekretninama i graditeljstvo, Rampada 9, Zadar</item>
      <item>Ramiz Mustafić, Rampada 9, 23000 Zadar</item>
    </derivirana_varijabla>
  </DomainObject.Predmet.ProtuStrankaListFormatedWithAdress>
  <DomainObject.Predmet.ProtuStrankaListFormatedWithAdressOIB>
    <izvorni_sadrzaj>
      <item>LAVOVI d.o.o. za poslovanje nekretninama i graditeljstvo, OIB 94734005665, Rampada 9, Zadar</item>
      <item>Ramiz Mustafić, Rampada 9, 23000 Zadar</item>
    </izvorni_sadrzaj>
    <derivirana_varijabla naziv="DomainObject.Predmet.ProtuStrankaListFormatedWithAdressOIB_1">
      <item>LAVOVI d.o.o. za poslovanje nekretninama i graditeljstvo, OIB 94734005665, Rampada 9, Zadar</item>
      <item>Ramiz Mustafić, Rampada 9, 23000 Zadar</item>
    </derivirana_varijabla>
  </DomainObject.Predmet.ProtuStrankaListFormatedWithAdressOIB>
  <DomainObject.Predmet.ProtuStrankaListNazivFormated>
    <izvorni_sadrzaj>
      <item>LAVOVI d.o.o. za poslovanje nekretninama i graditeljstvo</item>
      <item>Ramiz Mustafić</item>
    </izvorni_sadrzaj>
    <derivirana_varijabla naziv="DomainObject.Predmet.ProtuStrankaListNazivFormated_1">
      <item>LAVOVI d.o.o. za poslovanje nekretninama i graditeljstvo</item>
      <item>Ramiz Mustafić</item>
    </derivirana_varijabla>
  </DomainObject.Predmet.ProtuStrankaListNazivFormated>
  <DomainObject.Predmet.ProtuStrankaListNazivFormatedOIB>
    <izvorni_sadrzaj>
      <item>LAVOVI d.o.o. za poslovanje nekretninama i graditeljstvo, OIB 94734005665</item>
      <item>Ramiz Mustafić</item>
    </izvorni_sadrzaj>
    <derivirana_varijabla naziv="DomainObject.Predmet.ProtuStrankaListNazivFormatedOIB_1">
      <item>LAVOVI d.o.o. za poslovanje nekretninama i graditeljstvo, OIB 94734005665</item>
      <item>Ramiz Mustafić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Zadar, zastupan po ŽDO u Zadru</izvorni_sadrzaj>
    <derivirana_varijabla naziv="DomainObject.Predmet.StrankaIDrugi_1">RH MF, Porezna uprava, Područni ured Zadar, zastupan po ŽDO u Zadru</derivirana_varijabla>
  </DomainObject.Predmet.StrankaIDrugi>
  <DomainObject.Predmet.ProtustrankaIDrugi>
    <izvorni_sadrzaj>LAVOVI d.o.o. za poslovanje nekretninama i graditeljstvo i dr.</izvorni_sadrzaj>
    <derivirana_varijabla naziv="DomainObject.Predmet.ProtustrankaIDrugi_1">LAVOVI d.o.o. za poslovanje nekretninama i graditeljstvo i dr.</derivirana_varijabla>
  </DomainObject.Predmet.ProtustrankaIDrugi>
  <DomainObject.Predmet.StrankaIDrugiAdressOIB>
    <izvorni_sadrzaj>RH MF, Porezna uprava, Područni ured Zadar, zastupan po ŽDO u Zadru</izvorni_sadrzaj>
    <derivirana_varijabla naziv="DomainObject.Predmet.StrankaIDrugiAdressOIB_1">RH MF, Porezna uprava, Područni ured Zadar, zastupan po ŽDO u Zadru</derivirana_varijabla>
  </DomainObject.Predmet.StrankaIDrugiAdressOIB>
  <DomainObject.Predmet.ProtustrankaIDrugiAdressOIB>
    <izvorni_sadrzaj>LAVOVI d.o.o. za poslovanje nekretninama i graditeljstvo, OIB 94734005665, Rampada 9, Zadar i dr.</izvorni_sadrzaj>
    <derivirana_varijabla naziv="DomainObject.Predmet.ProtustrankaIDrugiAdressOIB_1">LAVOVI d.o.o. za poslovanje nekretninama i graditeljstvo, OIB 94734005665, Rampada 9,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2014.</izvorni_sadrzaj>
    <derivirana_varijabla naziv="DomainObject.Predmet.OdlukaRjesenje.DatumDonosenjaOdluke_1">5. ožujka 2014.</derivirana_varijabla>
  </DomainObject.Predmet.OdlukaRjesenje.DatumDonosenjaOdluke>
  <DomainObject.Predmet.OdlukaRjesenje.DatumPravomocnosti>
    <izvorni_sadrzaj>20. ožujka 2015.</izvorni_sadrzaj>
    <derivirana_varijabla naziv="DomainObject.Predmet.OdlukaRjesenje.DatumPravomocnosti_1">20. ožujka 2015.</derivirana_varijabla>
  </DomainObject.Predmet.OdlukaRjesenje.DatumPravomocnosti>
  <DomainObject.Predmet.OdlukaRjesenje.Oznaka>
    <izvorni_sadrzaj>St-631/2013-5</izvorni_sadrzaj>
    <derivirana_varijabla naziv="DomainObject.Predmet.OdlukaRjesenje.Oznaka_1">St-631/2013-5</derivirana_varijabla>
  </DomainObject.Predmet.OdlukaRjesenje.Oznaka>
  <DomainObject.Predmet.SudioniciListNaziv>
    <izvorni_sadrzaj>
      <item>RH MF, Porezna uprava, Područni ured Zadar, zastupan po ŽDO u Zadru</item>
      <item>LAVOVI d.o.o. za poslovanje nekretninama i graditeljstvo</item>
      <item>Ramiz Mustafić</item>
      <item>Milan Ljubičić</item>
    </izvorni_sadrzaj>
    <derivirana_varijabla naziv="DomainObject.Predmet.SudioniciListNaziv_1">
      <item>RH MF, Porezna uprava, Područni ured Zadar, zastupan po ŽDO u Zadru</item>
      <item>LAVOVI d.o.o. za poslovanje nekretninama i graditeljstvo</item>
      <item>Ramiz Mustafić</item>
      <item>Milan Ljubičić</item>
    </derivirana_varijabla>
  </DomainObject.Predmet.SudioniciListNaziv>
  <DomainObject.Predmet.SudioniciListAdressOIB>
    <izvorni_sadrzaj>
      <item>RH MF, Porezna uprava, Područni ured Zadar, zastupan po ŽDO u Zadru</item>
      <item>LAVOVI d.o.o. za poslovanje nekretninama i graditeljstvo, OIB 94734005665, Rampada 9,Zadar</item>
      <item>Ramiz Mustafić, Rampada 9,23000 Zadar</item>
      <item>Milan Ljubičić, OIB 87161295116</item>
    </izvorni_sadrzaj>
    <derivirana_varijabla naziv="DomainObject.Predmet.SudioniciListAdressOIB_1">
      <item>RH MF, Porezna uprava, Područni ured Zadar, zastupan po ŽDO u Zadru</item>
      <item>LAVOVI d.o.o. za poslovanje nekretninama i graditeljstvo, OIB 94734005665, Rampada 9,Zadar</item>
      <item>Ramiz Mustafić, Rampada 9,23000 Zadar</item>
      <item>Milan Ljubičić, OIB 87161295116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94734005665</item>
      <item>, OIB null</item>
      <item>, OIB 87161295116</item>
    </izvorni_sadrzaj>
    <derivirana_varijabla naziv="DomainObject.Predmet.SudioniciListNazivOIB_1">
      <item>, OIB null</item>
      <item>, OIB 94734005665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284</properties:Words>
  <properties:Characters>1287</properties:Characters>
  <properties:Lines>52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2015-11-05T08:53:00Z</dcterms:created>
  <dc:creator>Ardena Bajlo</dc:creator>
  <cp:lastModifiedBy>wsadmin</cp:lastModifiedBy>
  <cp:lastPrinted>2010-02-05T10:42:00Z</cp:lastPrinted>
  <dcterms:modified xmlns:xsi="http://www.w3.org/2001/XMLSchema-instance" xsi:type="dcterms:W3CDTF">2015-11-06T12:06:00Z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