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53d9" w14:paraId="81053d9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500FF8">
        <w:t>10</w:t>
      </w:r>
      <w:r w:rsidR="00BD52BE">
        <w:t>7</w:t>
      </w:r>
      <w:r w:rsidR="00313E0B">
        <w:t>5</w:t>
      </w:r>
      <w:r w:rsidR="00D73DB7" w:rsidRPr="001710FA">
        <w:t>/16-</w:t>
      </w:r>
      <w:r w:rsidR="00204EAF" w:rsidRPr="001710FA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8C4A50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313E0B" w:rsidRPr="00313E0B">
        <w:rPr>
          <w:b/>
        </w:rPr>
        <w:t xml:space="preserve">Obrtnička zadruga INTEGRAD, za proizvodnju i usluge, </w:t>
      </w:r>
      <w:proofErr w:type="spellStart"/>
      <w:r w:rsidR="00313E0B" w:rsidRPr="00313E0B">
        <w:rPr>
          <w:b/>
        </w:rPr>
        <w:t>Čalogovićeva</w:t>
      </w:r>
      <w:proofErr w:type="spellEnd"/>
      <w:r w:rsidR="00313E0B" w:rsidRPr="00313E0B">
        <w:rPr>
          <w:b/>
        </w:rPr>
        <w:t xml:space="preserve"> 1, Zagreb, MBS: 080392252, OIB: 41257516583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D25184">
        <w:t>4</w:t>
      </w:r>
      <w:r w:rsidR="00204EAF" w:rsidRPr="00E658BE">
        <w:t xml:space="preserve">. srpnja 2016. </w:t>
      </w:r>
    </w:p>
    <w:p w:rsidRDefault="00582538" w:rsidP="00582538" w:rsidR="00582538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CC193C" w:rsidR="00CC193C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313E0B" w:rsidRPr="00313E0B">
        <w:t xml:space="preserve">Obrtnička zadruga INTEGRAD, za proizvodnju i usluge, </w:t>
      </w:r>
      <w:proofErr w:type="spellStart"/>
      <w:r w:rsidR="00313E0B" w:rsidRPr="00313E0B">
        <w:t>Čalogovićeva</w:t>
      </w:r>
      <w:proofErr w:type="spellEnd"/>
      <w:r w:rsidR="00313E0B" w:rsidRPr="00313E0B">
        <w:t xml:space="preserve"> 1, Zagreb, MBS: 080392252, OIB: 41257516583</w:t>
      </w:r>
      <w:r w:rsidR="00204EAF" w:rsidRPr="00E658BE">
        <w:t xml:space="preserve">. </w:t>
      </w:r>
    </w:p>
    <w:p w:rsidRDefault="00CC193C" w:rsidP="00CC193C" w:rsidR="00CC193C">
      <w:pPr>
        <w:pStyle w:val="Odlomakpopisa"/>
        <w:ind w:left="1500"/>
        <w:jc w:val="both"/>
      </w:pPr>
    </w:p>
    <w:p w:rsidRDefault="008C4A50" w:rsidP="00CC193C" w:rsidR="008C4A50" w:rsidRPr="00E658BE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r w:rsidR="00CC193C">
        <w:t xml:space="preserve">Stjepan </w:t>
      </w:r>
      <w:proofErr w:type="spellStart"/>
      <w:r w:rsidR="00CC193C">
        <w:t>Lović</w:t>
      </w:r>
      <w:proofErr w:type="spellEnd"/>
      <w:r w:rsidR="00CC193C">
        <w:t xml:space="preserve">, Zagreb, </w:t>
      </w:r>
      <w:proofErr w:type="spellStart"/>
      <w:r w:rsidR="00CC193C">
        <w:t>Preradovićeva</w:t>
      </w:r>
      <w:proofErr w:type="spellEnd"/>
      <w:r w:rsidR="00CC193C">
        <w:t xml:space="preserve"> 13, OIB: 25964288839.</w:t>
      </w:r>
    </w:p>
    <w:p w:rsidRDefault="008C4A50" w:rsidP="008C4A50" w:rsidR="008C4A50" w:rsidRPr="00E658BE">
      <w:pPr>
        <w:ind w:left="851"/>
        <w:jc w:val="both"/>
      </w:pPr>
    </w:p>
    <w:p w:rsidRDefault="008C4A50" w:rsidP="00313E0B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313E0B" w:rsidRPr="00313E0B">
        <w:rPr>
          <w:bCs/>
        </w:rPr>
        <w:t xml:space="preserve">Obrtnička zadruga INTEGRAD, za proizvodnju i usluge, </w:t>
      </w:r>
      <w:proofErr w:type="spellStart"/>
      <w:r w:rsidR="00313E0B" w:rsidRPr="00313E0B">
        <w:rPr>
          <w:bCs/>
        </w:rPr>
        <w:t>Čalogovićeva</w:t>
      </w:r>
      <w:proofErr w:type="spellEnd"/>
      <w:r w:rsidR="00313E0B" w:rsidRPr="00313E0B">
        <w:rPr>
          <w:bCs/>
        </w:rPr>
        <w:t xml:space="preserve"> 1, Zagreb, MBS: 080392252, OIB: 41257516583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446FD2">
        <w:t>2</w:t>
      </w:r>
      <w:r w:rsidR="00EE6CB2">
        <w:t>8</w:t>
      </w:r>
      <w:r w:rsidR="00AF376F">
        <w:t>. siječnja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313E0B" w:rsidRPr="00313E0B">
        <w:t xml:space="preserve">Obrtnička zadruga INTEGRAD, za proizvodnju i usluge, </w:t>
      </w:r>
      <w:proofErr w:type="spellStart"/>
      <w:r w:rsidR="00313E0B" w:rsidRPr="00313E0B">
        <w:t>Čalogovićeva</w:t>
      </w:r>
      <w:proofErr w:type="spellEnd"/>
      <w:r w:rsidR="00313E0B" w:rsidRPr="00313E0B">
        <w:t xml:space="preserve"> 1, Zagreb, MBS: 080392252, OIB: 41257516583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446FD2">
        <w:t>10</w:t>
      </w:r>
      <w:r w:rsidR="00EE6CB2">
        <w:t>7</w:t>
      </w:r>
      <w:r w:rsidR="00582538">
        <w:t>5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D25184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348" w:rsidP="00FD0D3C" w:rsidR="00757348">
      <w:r>
        <w:separator/>
      </w:r>
    </w:p>
  </w:endnote>
  <w:endnote w:id="0" w:type="continuationSeparator">
    <w:p w:rsidRDefault="00757348" w:rsidP="00FD0D3C" w:rsidR="00757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348" w:rsidP="00FD0D3C" w:rsidR="00757348">
      <w:r>
        <w:separator/>
      </w:r>
    </w:p>
  </w:footnote>
  <w:footnote w:id="0" w:type="continuationSeparator">
    <w:p w:rsidRDefault="00757348" w:rsidP="00FD0D3C" w:rsidR="00757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34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166338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</w:t>
    </w:r>
    <w:r w:rsidR="007517D0">
      <w:t>75</w:t>
    </w:r>
    <w:r w:rsidR="00C01129" w:rsidRPr="001710FA">
      <w:t>/16-4</w:t>
    </w:r>
    <w:r w:rsidR="00C01129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66338"/>
    <w:rsid w:val="00171061"/>
    <w:rsid w:val="001710FA"/>
    <w:rsid w:val="00180465"/>
    <w:rsid w:val="00204EAF"/>
    <w:rsid w:val="00215DA9"/>
    <w:rsid w:val="002342CC"/>
    <w:rsid w:val="0023770D"/>
    <w:rsid w:val="0024241D"/>
    <w:rsid w:val="00277679"/>
    <w:rsid w:val="00313E0B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0FF8"/>
    <w:rsid w:val="005064EA"/>
    <w:rsid w:val="00520DFA"/>
    <w:rsid w:val="00534927"/>
    <w:rsid w:val="005420F0"/>
    <w:rsid w:val="00550286"/>
    <w:rsid w:val="00554F01"/>
    <w:rsid w:val="00566CDF"/>
    <w:rsid w:val="00581BA4"/>
    <w:rsid w:val="00582538"/>
    <w:rsid w:val="00595ED5"/>
    <w:rsid w:val="005B021C"/>
    <w:rsid w:val="005F606B"/>
    <w:rsid w:val="00617B3C"/>
    <w:rsid w:val="00634A00"/>
    <w:rsid w:val="00642B53"/>
    <w:rsid w:val="006D244D"/>
    <w:rsid w:val="006F7B62"/>
    <w:rsid w:val="0071192E"/>
    <w:rsid w:val="007305A3"/>
    <w:rsid w:val="00751321"/>
    <w:rsid w:val="007517D0"/>
    <w:rsid w:val="00757348"/>
    <w:rsid w:val="00782E35"/>
    <w:rsid w:val="007A4B35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417BA"/>
    <w:rsid w:val="00B430EE"/>
    <w:rsid w:val="00B46738"/>
    <w:rsid w:val="00BA73BF"/>
    <w:rsid w:val="00BC3E82"/>
    <w:rsid w:val="00BD2CFA"/>
    <w:rsid w:val="00BD52BE"/>
    <w:rsid w:val="00C01129"/>
    <w:rsid w:val="00C02BA6"/>
    <w:rsid w:val="00C1066C"/>
    <w:rsid w:val="00C163C5"/>
    <w:rsid w:val="00C165C0"/>
    <w:rsid w:val="00C16ED2"/>
    <w:rsid w:val="00C2455F"/>
    <w:rsid w:val="00C36B8C"/>
    <w:rsid w:val="00C76909"/>
    <w:rsid w:val="00CA7DA3"/>
    <w:rsid w:val="00CC193C"/>
    <w:rsid w:val="00CD017A"/>
    <w:rsid w:val="00CD3B3C"/>
    <w:rsid w:val="00CE2DA1"/>
    <w:rsid w:val="00CF2F58"/>
    <w:rsid w:val="00D228E2"/>
    <w:rsid w:val="00D25184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D593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D0D3C"/>
    <w:rsid w:val="00FD2CCF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63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63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3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3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3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63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63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3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3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3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00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INTEGRAD, za proizvodnju i usluge</izvorni_sadrzaj>
    <derivirana_varijabla naziv="DomainObject.Predmet.ProtustrankaFormated_1">  Obrtnička zadruga INTEGRAD, za proizvodnju i usluge</derivirana_varijabla>
  </DomainObject.Predmet.ProtustrankaFormated>
  <DomainObject.Predmet.ProtustrankaFormatedOIB>
    <izvorni_sadrzaj>  Obrtnička zadruga INTEGRAD, za proizvodnju i usluge, OIB 41257516583</izvorni_sadrzaj>
    <derivirana_varijabla naziv="DomainObject.Predmet.ProtustrankaFormatedOIB_1">  Obrtnička zadruga INTEGRAD, za proizvodnju i usluge, OIB 41257516583</derivirana_varijabla>
  </DomainObject.Predmet.ProtustrankaFormatedOIB>
  <DomainObject.Predmet.ProtustrankaFormatedWithAdress>
    <izvorni_sadrzaj> Obrtnička zadruga INTEGRAD, za proizvodnju i usluge, Čalogovićeva 1, 10000 Zagreb</izvorni_sadrzaj>
    <derivirana_varijabla naziv="DomainObject.Predmet.ProtustrankaFormatedWithAdress_1"> Obrtnička zadruga INTEGRAD, za proizvodnju i usluge, Čalogovićeva 1, 10000 Zagreb</derivirana_varijabla>
  </DomainObject.Predmet.ProtustrankaFormatedWithAdress>
  <DomainObject.Predmet.ProtustrankaFormatedWithAdressOIB>
    <izvorni_sadrzaj> Obrtnička zadruga INTEGRAD, za proizvodnju i usluge, OIB 41257516583, Čalogovićeva 1, 10000 Zagreb</izvorni_sadrzaj>
    <derivirana_varijabla naziv="DomainObject.Predmet.ProtustrankaFormatedWithAdressOIB_1"> Obrtnička zadruga INTEGRAD, za proizvodnju i usluge, OIB 41257516583, Čalogovićeva 1, 10000 Zagreb</derivirana_varijabla>
  </DomainObject.Predmet.ProtustrankaFormatedWithAdressOIB>
  <DomainObject.Predmet.ProtustrankaWithAdress>
    <izvorni_sadrzaj>Obrtnička zadruga INTEGRAD, za proizvodnju i usluge Čalogovićeva 1, 10000 Zagreb</izvorni_sadrzaj>
    <derivirana_varijabla naziv="DomainObject.Predmet.ProtustrankaWithAdress_1">Obrtnička zadruga INTEGRAD, za proizvodnju i usluge Čalogovićeva 1, 10000 Zagreb</derivirana_varijabla>
  </DomainObject.Predmet.ProtustrankaWithAdress>
  <DomainObject.Predmet.ProtustrankaWithAdressOIB>
    <izvorni_sadrzaj>Obrtnička zadruga INTEGRAD, za proizvodnju i usluge, OIB 41257516583, Čalogovićeva 1, 10000 Zagreb</izvorni_sadrzaj>
    <derivirana_varijabla naziv="DomainObject.Predmet.ProtustrankaWithAdressOIB_1">Obrtnička zadruga INTEGRAD, za proizvodnju i usluge, OIB 41257516583, Čalogovićeva 1, 10000 Zagreb</derivirana_varijabla>
  </DomainObject.Predmet.ProtustrankaWithAdressOIB>
  <DomainObject.Predmet.ProtustrankaNazivFormated>
    <izvorni_sadrzaj>Obrtnička zadruga INTEGRAD, za proizvodnju i usluge</izvorni_sadrzaj>
    <derivirana_varijabla naziv="DomainObject.Predmet.ProtustrankaNazivFormated_1">Obrtnička zadruga INTEGRAD, za proizvodnju i usluge</derivirana_varijabla>
  </DomainObject.Predmet.ProtustrankaNazivFormated>
  <DomainObject.Predmet.ProtustrankaNazivFormatedOIB>
    <izvorni_sadrzaj>Obrtnička zadruga INTEGRAD, za proizvodnju i usluge, OIB 41257516583</izvorni_sadrzaj>
    <derivirana_varijabla naziv="DomainObject.Predmet.ProtustrankaNazivFormatedOIB_1">Obrtnička zadruga INTEGRAD, za proizvodnju i usluge, OIB 41257516583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INTEGRAD, za proizvodnju i usluge</item>
    </izvorni_sadrzaj>
    <derivirana_varijabla naziv="DomainObject.Predmet.ProtuStrankaListFormated_1">
      <item>Obrtnička zadruga INTEGRAD, za proizvodnju i usluge</item>
    </derivirana_varijabla>
  </DomainObject.Predmet.ProtuStrankaListFormated>
  <DomainObject.Predmet.ProtuStrankaListFormatedOIB>
    <izvorni_sadrzaj>
      <item>Obrtnička zadruga INTEGRAD, za proizvodnju i usluge, OIB 41257516583</item>
    </izvorni_sadrzaj>
    <derivirana_varijabla naziv="DomainObject.Predmet.ProtuStrankaListFormatedOIB_1">
      <item>Obrtnička zadruga INTEGRAD, za proizvodnju i usluge, OIB 41257516583</item>
    </derivirana_varijabla>
  </DomainObject.Predmet.ProtuStrankaListFormatedOIB>
  <DomainObject.Predmet.ProtuStrankaListFormatedWithAdress>
    <izvorni_sadrzaj>
      <item>Obrtnička zadruga INTEGRAD, za proizvodnju i usluge, Čalogovićeva 1, 10000 Zagreb</item>
    </izvorni_sadrzaj>
    <derivirana_varijabla naziv="DomainObject.Predmet.ProtuStrankaListFormatedWithAdress_1">
      <item>Obrtnička zadruga INTEGRAD, za proizvodnju i usluge, Čalogovićeva 1, 10000 Zagreb</item>
    </derivirana_varijabla>
  </DomainObject.Predmet.ProtuStrankaListFormatedWithAdress>
  <DomainObject.Predmet.ProtuStrankaListFormatedWithAdressOIB>
    <izvorni_sadrzaj>
      <item>Obrtnička zadruga INTEGRAD, za proizvodnju i usluge, OIB 41257516583, Čalogovićeva 1, 10000 Zagreb</item>
    </izvorni_sadrzaj>
    <derivirana_varijabla naziv="DomainObject.Predmet.ProtuStrankaListFormatedWithAdressOIB_1">
      <item>Obrtnička zadruga INTEGRAD, za proizvodnju i usluge, OIB 41257516583, Čalogovićeva 1, 10000 Zagreb</item>
    </derivirana_varijabla>
  </DomainObject.Predmet.ProtuStrankaListFormatedWithAdressOIB>
  <DomainObject.Predmet.ProtuStrankaListNazivFormated>
    <izvorni_sadrzaj>
      <item>Obrtnička zadruga INTEGRAD, za proizvodnju i usluge</item>
    </izvorni_sadrzaj>
    <derivirana_varijabla naziv="DomainObject.Predmet.ProtuStrankaListNazivFormated_1">
      <item>Obrtnička zadruga INTEGRAD, za proizvodnju i usluge</item>
    </derivirana_varijabla>
  </DomainObject.Predmet.ProtuStrankaListNazivFormated>
  <DomainObject.Predmet.ProtuStrankaListNazivFormatedOIB>
    <izvorni_sadrzaj>
      <item>Obrtnička zadruga INTEGRAD, za proizvodnju i usluge, OIB 41257516583</item>
    </izvorni_sadrzaj>
    <derivirana_varijabla naziv="DomainObject.Predmet.ProtuStrankaListNazivFormatedOIB_1">
      <item>Obrtnička zadruga INTEGRAD, za proizvodnju i usluge, OIB 41257516583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INTEGRAD, za proizvodnju i usluge</izvorni_sadrzaj>
    <derivirana_varijabla naziv="DomainObject.Predmet.ProtustrankaIDrugi_1">Obrtnička zadruga INTEGRAD,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Obrtnička zadruga INTEGRAD, za proizvodnju i usluge, OIB 41257516583, Čalogovićeva 1, 10000 Zagreb</izvorni_sadrzaj>
    <derivirana_varijabla naziv="DomainObject.Predmet.ProtustrankaIDrugiAdressOIB_1">Obrtnička zadruga INTEGRAD, za proizvodnju i usluge, OIB 41257516583, Čalogovićeva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zadruga INTEGRAD, za proizvodnju i usluge</item>
      <item>FINA Regionalni centar Zagreb</item>
    </izvorni_sadrzaj>
    <derivirana_varijabla naziv="DomainObject.Predmet.SudioniciListNaziv_1">
      <item>Obrtnička zadruga INTEGRAD, za proizvodnju i usluge</item>
      <item>FINA Regionalni centar Zagreb</item>
    </derivirana_varijabla>
  </DomainObject.Predmet.SudioniciListNaziv>
  <DomainObject.Predmet.SudioniciListAdressOIB>
    <izvorni_sadrzaj>
      <item>Obrtnička zadruga INTEGRAD, za proizvodnju i usluge, OIB 41257516583, Čalogovićeva 1,10000 Zagreb</item>
      <item>FINA Regionalni centar Zagreb, OIB 85821130368, Trg svibanjskih žrtava 1995. 1,10000 Zagreb</item>
    </izvorni_sadrzaj>
    <derivirana_varijabla naziv="DomainObject.Predmet.SudioniciListAdressOIB_1">
      <item>Obrtnička zadruga INTEGRAD, za proizvodnju i usluge, OIB 41257516583, Čalogovićeva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41257516583</item>
      <item>, OIB 85821130368</item>
    </izvorni_sadrzaj>
    <derivirana_varijabla naziv="DomainObject.Predmet.SudioniciListNazivOIB_1">
      <item>, OIB 41257516583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2E8D0-9BE3-443E-821F-8C6D31CBD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2980</properties:Characters>
  <properties:Lines>95</properties:Lines>
  <properties:Paragraphs>31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2016-07-12T08:46:00Z</cp:lastPrinted>
  <dcterms:modified xmlns:xsi="http://www.w3.org/2001/XMLSchema-instance" xsi:type="dcterms:W3CDTF">2016-07-14T07:20:00Z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