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f514" w14:paraId="6aff51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0A083E" w:rsidRPr="00746EFC">
        <w:rPr>
          <w:lang w:val="hr-HR"/>
        </w:rPr>
        <w:t>HEDENA d.o.o, Split, Sučidar 19, OIB: 44172885505,  MBS: 060050876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5A20">
        <w:rPr>
          <w:lang w:val="hr-HR"/>
        </w:rPr>
        <w:t>27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0A083E" w:rsidRPr="00746EFC">
        <w:rPr>
          <w:lang w:val="hr-HR"/>
        </w:rPr>
        <w:t>HEDENA d.o.o, Split, Sučidar 19, OIB: 44172885505,  MBS: 060050876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5A20">
        <w:rPr>
          <w:lang w:val="hr-HR"/>
        </w:rPr>
        <w:t>27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173899">
        <w:rPr>
          <w:lang w:val="hr-HR"/>
        </w:rPr>
        <w:t>13,30</w:t>
      </w:r>
      <w:r w:rsidR="008227DA">
        <w:rPr>
          <w:lang w:val="hr-HR"/>
        </w:rPr>
        <w:t>.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173899">
        <w:rPr>
          <w:lang w:val="hr-HR"/>
        </w:rPr>
        <w:t>Ante Gabelica, Split, Ruđera Boškovića 7/125, OIB: 68765596631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0A083E" w:rsidRPr="00746EFC">
        <w:rPr>
          <w:lang w:val="hr-HR"/>
        </w:rPr>
        <w:t>HEDENA d.o.o, Split, Sučidar 19, OIB: 44172885505,  MBS: 060050876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01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0A083E" w:rsidRPr="00746EFC">
        <w:rPr>
          <w:lang w:val="hr-HR"/>
        </w:rPr>
        <w:t>HEDENA d.o.o, Split, Sučidar 19, OIB: 44172885505,  MBS: 060050876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A083E">
        <w:rPr>
          <w:lang w:val="hr-HR"/>
        </w:rPr>
        <w:t>672</w:t>
      </w:r>
      <w:r w:rsidR="00DA4DF4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0A083E" w:rsidRPr="00746EFC">
        <w:rPr>
          <w:lang w:val="hr-HR"/>
        </w:rPr>
        <w:t>1.385,76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5A20">
        <w:rPr>
          <w:lang w:val="hr-HR"/>
        </w:rPr>
        <w:t>27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611684" w:rsidP="0075245C" w:rsidR="00611684"/>
    <w:p w:rsidRDefault="000A083E" w:rsidP="0075245C" w:rsidR="000A083E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7C83" w:rsidRPr="00077C8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A083E">
      <w:t>2432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A083E">
      <w:t>2432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77C83"/>
    <w:rsid w:val="00086B75"/>
    <w:rsid w:val="00090D8A"/>
    <w:rsid w:val="000916BC"/>
    <w:rsid w:val="0009307C"/>
    <w:rsid w:val="00094B4F"/>
    <w:rsid w:val="0009602B"/>
    <w:rsid w:val="0009759A"/>
    <w:rsid w:val="000A083E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3899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C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7C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7C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7C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C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7C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7C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7C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St-2432/2015</izvorni_sadrzaj>
    <derivirana_varijabla naziv="DomainObject.Predmet.OznakaBroj_1">St-2432/2015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HEDENA društvo s ograničenom odgovornošću za trgovinu, ugostiteljstvo, rekreacijske i sportske djelatnosti, za poljoprivredu</izvorni_sadrzaj>
    <derivirana_varijabla naziv="DomainObject.Predmet.ProtustrankaFormated_1">  HEDENA društvo s ograničenom odgovornošću za trgovinu, ugostiteljstvo, rekreacijske i sportske djelatnosti, za poljoprivredu</derivirana_varijabla>
  </DomainObject.Predmet.ProtustrankaFormated>
  <DomainObject.Predmet.ProtustrankaFormatedOIB>
    <izvorni_sadrzaj>  HEDENA društvo s ograničenom odgovornošću za trgovinu, ugostiteljstvo, rekreacijske i sportske djelatnosti, za poljoprivredu, OIB 44172885505</izvorni_sadrzaj>
    <derivirana_varijabla naziv="DomainObject.Predmet.ProtustrankaFormatedOIB_1">  HEDENA društvo s ograničenom odgovornošću za trgovinu, ugostiteljstvo, rekreacijske i sportske djelatnosti, za poljoprivredu, OIB 44172885505</derivirana_varijabla>
  </DomainObject.Predmet.ProtustrankaFormatedOIB>
  <DomainObject.Predmet.ProtustrankaFormatedWithAdress>
    <izvorni_sadrzaj> HEDENA društvo s ograničenom odgovornošću za trgovinu, ugostiteljstvo, rekreacijske i sportske djelatnosti, za poljoprivredu, Sučidar 19, 21000 Split</izvorni_sadrzaj>
    <derivirana_varijabla naziv="DomainObject.Predmet.ProtustrankaFormatedWithAdress_1"> HEDENA društvo s ograničenom odgovornošću za trgovinu, ugostiteljstvo, rekreacijske i sportske djelatnosti, za poljoprivredu, Sučidar 19, 21000 Split</derivirana_varijabla>
  </DomainObject.Predmet.ProtustrankaFormatedWithAdress>
  <DomainObject.Predmet.ProtustrankaFormatedWithAdressOIB>
    <izvorni_sadrzaj> HEDENA društvo s ograničenom odgovornošću za trgovinu, ugostiteljstvo, rekreacijske i sportske djelatnosti, za poljoprivredu, OIB 44172885505, Sučidar 19, 21000 Split</izvorni_sadrzaj>
    <derivirana_varijabla naziv="DomainObject.Predmet.ProtustrankaFormatedWithAdressOIB_1"> HEDENA društvo s ograničenom odgovornošću za trgovinu, ugostiteljstvo, rekreacijske i sportske djelatnosti, za poljoprivredu, OIB 44172885505, Sučidar 19, 21000 Split</derivirana_varijabla>
  </DomainObject.Predmet.ProtustrankaFormatedWithAdressOIB>
  <DomainObject.Predmet.ProtustrankaWithAdress>
    <izvorni_sadrzaj>HEDENA društvo s ograničenom odgovornošću za trgovinu, ugostiteljstvo, rekreacijske i sportske djelatnosti, za poljoprivredu Sučidar 19, 21000 Split</izvorni_sadrzaj>
    <derivirana_varijabla naziv="DomainObject.Predmet.ProtustrankaWithAdress_1">HEDENA društvo s ograničenom odgovornošću za trgovinu, ugostiteljstvo, rekreacijske i sportske djelatnosti, za poljoprivredu Sučidar 19, 21000 Split</derivirana_varijabla>
  </DomainObject.Predmet.ProtustrankaWithAdress>
  <DomainObject.Predmet.ProtustrankaWithAdressOIB>
    <izvorni_sadrzaj>HEDENA društvo s ograničenom odgovornošću za trgovinu, ugostiteljstvo, rekreacijske i sportske djelatnosti, za poljoprivredu, OIB 44172885505, Sučidar 19, 21000 Split</izvorni_sadrzaj>
    <derivirana_varijabla naziv="DomainObject.Predmet.ProtustrankaWithAdressOIB_1">HEDENA društvo s ograničenom odgovornošću za trgovinu, ugostiteljstvo, rekreacijske i sportske djelatnosti, za poljoprivredu, OIB 44172885505, Sučidar 19, 21000 Split</derivirana_varijabla>
  </DomainObject.Predmet.ProtustrankaWithAdressOIB>
  <DomainObject.Predmet.ProtustrankaNazivFormated>
    <izvorni_sadrzaj>HEDENA društvo s ograničenom odgovornošću za trgovinu, ugostiteljstvo, rekreacijske i sportske djelatnosti, za poljoprivredu</izvorni_sadrzaj>
    <derivirana_varijabla naziv="DomainObject.Predmet.ProtustrankaNazivFormated_1">HEDENA društvo s ograničenom odgovornošću za trgovinu, ugostiteljstvo, rekreacijske i sportske djelatnosti, za poljoprivredu</derivirana_varijabla>
  </DomainObject.Predmet.ProtustrankaNazivFormated>
  <DomainObject.Predmet.ProtustrankaNazivFormatedOIB>
    <izvorni_sadrzaj>HEDENA društvo s ograničenom odgovornošću za trgovinu, ugostiteljstvo, rekreacijske i sportske djelatnosti, za poljoprivredu, OIB 44172885505</izvorni_sadrzaj>
    <derivirana_varijabla naziv="DomainObject.Predmet.ProtustrankaNazivFormatedOIB_1">HEDENA društvo s ograničenom odgovornošću za trgovinu, ugostiteljstvo, rekreacijske i sportske djelatnosti, za poljoprivredu, OIB 44172885505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1385.76</izvorni_sadrzaj>
    <derivirana_varijabla naziv="DomainObject.Predmet.TrenutnaVrijednost_1">1385.76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HEDENA društvo s ograničenom odgovornošću za trgovinu, ugostiteljstvo, rekreacijske i sportske djelatnosti, za poljoprivredu</item>
    </izvorni_sadrzaj>
    <derivirana_varijabla naziv="DomainObject.Predmet.ProtuStrankaListFormated_1">
      <item>HEDENA društvo s ograničenom odgovornošću za trgovinu, ugostiteljstvo, rekreacijske i sportske djelatnosti, za poljoprivredu</item>
    </derivirana_varijabla>
  </DomainObject.Predmet.ProtuStrankaListFormated>
  <DomainObject.Predmet.ProtuStrankaListFormatedOIB>
    <izvorni_sadrzaj>
      <item>HEDENA društvo s ograničenom odgovornošću za trgovinu, ugostiteljstvo, rekreacijske i sportske djelatnosti, za poljoprivredu, OIB 44172885505</item>
    </izvorni_sadrzaj>
    <derivirana_varijabla naziv="DomainObject.Predmet.ProtuStrankaListFormatedOIB_1">
      <item>HEDENA društvo s ograničenom odgovornošću za trgovinu, ugostiteljstvo, rekreacijske i sportske djelatnosti, za poljoprivredu, OIB 44172885505</item>
    </derivirana_varijabla>
  </DomainObject.Predmet.ProtuStrankaListFormatedOIB>
  <DomainObject.Predmet.ProtuStrankaListFormatedWithAdress>
    <izvorni_sadrzaj>
      <item>HEDENA društvo s ograničenom odgovornošću za trgovinu, ugostiteljstvo, rekreacijske i sportske djelatnosti, za poljoprivredu, Sučidar 19, 21000 Split</item>
    </izvorni_sadrzaj>
    <derivirana_varijabla naziv="DomainObject.Predmet.ProtuStrankaListFormatedWithAdress_1">
      <item>HEDENA društvo s ograničenom odgovornošću za trgovinu, ugostiteljstvo, rekreacijske i sportske djelatnosti, za poljoprivredu, Sučidar 19, 21000 Split</item>
    </derivirana_varijabla>
  </DomainObject.Predmet.ProtuStrankaListFormatedWithAdress>
  <DomainObject.Predmet.ProtuStrankaListFormatedWithAdressOIB>
    <izvorni_sadrzaj>
      <item>HEDENA društvo s ograničenom odgovornošću za trgovinu, ugostiteljstvo, rekreacijske i sportske djelatnosti, za poljoprivredu, OIB 44172885505, Sučidar 19, 21000 Split</item>
    </izvorni_sadrzaj>
    <derivirana_varijabla naziv="DomainObject.Predmet.ProtuStrankaListFormatedWithAdressOIB_1">
      <item>HEDENA društvo s ograničenom odgovornošću za trgovinu, ugostiteljstvo, rekreacijske i sportske djelatnosti, za poljoprivredu, OIB 44172885505, Sučidar 19, 21000 Split</item>
    </derivirana_varijabla>
  </DomainObject.Predmet.ProtuStrankaListFormatedWithAdressOIB>
  <DomainObject.Predmet.ProtuStrankaListNazivFormated>
    <izvorni_sadrzaj>
      <item>HEDENA društvo s ograničenom odgovornošću za trgovinu, ugostiteljstvo, rekreacijske i sportske djelatnosti, za poljoprivredu</item>
    </izvorni_sadrzaj>
    <derivirana_varijabla naziv="DomainObject.Predmet.ProtuStrankaListNazivFormated_1">
      <item>HEDENA društvo s ograničenom odgovornošću za trgovinu, ugostiteljstvo, rekreacijske i sportske djelatnosti, za poljoprivredu</item>
    </derivirana_varijabla>
  </DomainObject.Predmet.ProtuStrankaListNazivFormated>
  <DomainObject.Predmet.ProtuStrankaListNazivFormatedOIB>
    <izvorni_sadrzaj>
      <item>HEDENA društvo s ograničenom odgovornošću za trgovinu, ugostiteljstvo, rekreacijske i sportske djelatnosti, za poljoprivredu, OIB 44172885505</item>
    </izvorni_sadrzaj>
    <derivirana_varijabla naziv="DomainObject.Predmet.ProtuStrankaListNazivFormatedOIB_1">
      <item>HEDENA društvo s ograničenom odgovornošću za trgovinu, ugostiteljstvo, rekreacijske i sportske djelatnosti, za poljoprivredu, OIB 44172885505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HEDENA društvo s ograničenom odgovornošću za trgovinu, ugostiteljstvo, rekreacijske i sportske djelatnosti, za poljoprivredu</izvorni_sadrzaj>
    <derivirana_varijabla naziv="DomainObject.Predmet.ProtustrankaIDrugi_1">HEDENA društvo s ograničenom odgovornošću za trgovinu, ugostiteljstvo, rekreacijske i sportske djelatnosti, za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HEDENA društvo s ograničenom odgovornošću za trgovinu, ugostiteljstvo, rekreacijske i sportske djelatnosti, za poljoprivredu, OIB 44172885505, Sučidar 19, 21000 Split</izvorni_sadrzaj>
    <derivirana_varijabla naziv="DomainObject.Predmet.ProtustrankaIDrugiAdressOIB_1">HEDENA društvo s ograničenom odgovornošću za trgovinu, ugostiteljstvo, rekreacijske i sportske djelatnosti, za poljoprivredu, OIB 44172885505, Sučidar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HEDENA društvo s ograničenom odgovornošću za trgovinu, ugostiteljstvo, rekreacijske i sportske djelatnosti, za poljoprivredu</item>
      <item>FINANCIJSKA AGENCIJA, RC SPLIT</item>
    </izvorni_sadrzaj>
    <derivirana_varijabla naziv="DomainObject.Predmet.SudioniciListNaziv_1">
      <item>HEDENA društvo s ograničenom odgovornošću za trgovinu, ugostiteljstvo, rekreacijske i sportske djelatnosti, za poljoprivredu</item>
      <item>FINANCIJSKA AGENCIJA, RC SPLIT</item>
    </derivirana_varijabla>
  </DomainObject.Predmet.SudioniciListNaziv>
  <DomainObject.Predmet.SudioniciListAdressOIB>
    <izvorni_sadrzaj>
      <item>HEDENA društvo s ograničenom odgovornošću za trgovinu, ugostiteljstvo, rekreacijske i sportske djelatnosti, za poljoprivredu, OIB 44172885505, Sučidar 19,21000 Split</item>
      <item>FINANCIJSKA AGENCIJA, RC SPLIT, OIB 85821130368, Mažuranićevo šetalište 24 b,21000 Split</item>
    </izvorni_sadrzaj>
    <derivirana_varijabla naziv="DomainObject.Predmet.SudioniciListAdressOIB_1">
      <item>HEDENA društvo s ograničenom odgovornošću za trgovinu, ugostiteljstvo, rekreacijske i sportske djelatnosti, za poljoprivredu, OIB 44172885505, Sučidar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44172885505</item>
      <item>, OIB 85821130368</item>
    </izvorni_sadrzaj>
    <derivirana_varijabla naziv="DomainObject.Predmet.SudioniciListNazivOIB_1">
      <item>, OIB 44172885505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7AB5F-8EC1-48C5-A87E-DE69ACFB7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4209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2016-06-27T08:47:00Z</dcterms:created>
  <dc:creator>wsadmin</dc:creator>
  <cp:lastModifiedBy>Goran Radanović</cp:lastModifiedBy>
  <cp:lastPrinted>2016-06-27T10:57:00Z</cp:lastPrinted>
  <dcterms:modified xmlns:xsi="http://www.w3.org/2001/XMLSchema-instance" xsi:type="dcterms:W3CDTF">2016-06-27T11:00:00Z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