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373e" w14:paraId="0c9373e" w:rsidRDefault="00D16393" w:rsidP="00D16393" w:rsidR="00D16393" w:rsidRPr="0094718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4718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333308">
        <w:rPr>
          <w:rFonts w:hAnsi="Times New Roman" w:ascii="Times New Roman"/>
          <w:color w:val="auto"/>
          <w:sz w:val="24"/>
          <w:szCs w:val="24"/>
          <w:lang w:val="hr-HR"/>
        </w:rPr>
        <w:t>5350/16-37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5F2F6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F2F66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B51384" w:rsidRPr="005F2F66">
        <w:rPr>
          <w:rFonts w:hAnsi="Times New Roman" w:ascii="Times New Roman"/>
          <w:color w:val="auto"/>
          <w:sz w:val="24"/>
        </w:rPr>
        <w:t>INTERIJERI ZDJELAR j. d. o. o., Zagreb, Slavonska avenija 15a, OIB 53344347255</w:t>
      </w:r>
      <w:r w:rsidR="008F4D64" w:rsidRPr="005F2F66">
        <w:rPr>
          <w:rFonts w:hAnsi="Times New Roman" w:ascii="Times New Roman"/>
          <w:color w:val="auto"/>
          <w:sz w:val="24"/>
          <w:szCs w:val="24"/>
          <w:lang w:val="hr-HR"/>
        </w:rPr>
        <w:t>, 19</w:t>
      </w:r>
      <w:r w:rsidR="003970D8" w:rsidRPr="005F2F66">
        <w:rPr>
          <w:rFonts w:hAnsi="Times New Roman" w:ascii="Times New Roman"/>
          <w:color w:val="auto"/>
          <w:sz w:val="24"/>
          <w:szCs w:val="24"/>
          <w:lang w:val="hr-HR"/>
        </w:rPr>
        <w:t>. svibnja 2017.</w:t>
      </w:r>
    </w:p>
    <w:p w:rsidRDefault="00737E32" w:rsidP="00E2213A" w:rsidR="00737E32" w:rsidRPr="005F2F6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F2F6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5F2F6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F2F6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5F2F66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51384" w:rsidRPr="005F2F66">
        <w:rPr>
          <w:rFonts w:hAnsi="Times New Roman" w:ascii="Times New Roman"/>
          <w:color w:val="auto"/>
          <w:sz w:val="24"/>
        </w:rPr>
        <w:t>INTERIJERI ZDJELAR j. d. o. o., Zagreb, Slavonska avenija 15a, OIB 53344347255</w:t>
      </w: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D0402C" w:rsidRPr="005F2F6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8F4D64" w:rsidRPr="005F2F6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51384" w:rsidRPr="005F2F66">
        <w:rPr>
          <w:rFonts w:hAnsi="Times New Roman" w:ascii="Times New Roman"/>
          <w:color w:val="auto"/>
          <w:sz w:val="24"/>
          <w:szCs w:val="24"/>
          <w:lang w:val="hr-HR"/>
        </w:rPr>
        <w:t>Branko Petanjek, Zagreb, Zemljakova 13, OIB 65439233259.</w:t>
      </w:r>
    </w:p>
    <w:p w:rsidRDefault="00E2213A" w:rsidP="00AD6F38" w:rsidR="00E2213A" w:rsidRPr="005F2F66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 xml:space="preserve">3. Zaključuje se stečajni postupak nad dužnikom </w:t>
      </w:r>
      <w:r w:rsidR="00B51384" w:rsidRPr="005F2F66">
        <w:rPr>
          <w:rFonts w:hAnsi="Times New Roman" w:ascii="Times New Roman"/>
          <w:color w:val="auto"/>
          <w:sz w:val="24"/>
        </w:rPr>
        <w:t>INTERIJERI ZDJELAR j. d. o. o., Zagreb, Slavonska avenija 15a, OIB 53344347255</w:t>
      </w: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72387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</w:t>
      </w: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>staviti sudskom registru ovog suda radi brisanja dužnika iz registra.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F2F66" w:rsidP="005F2F66" w:rsidR="005F2F66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29.03.2016.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5F2F66" w:rsidP="005F2F66" w:rsidR="005F2F6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13.263,38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5F2F66" w:rsidP="005F2F66" w:rsidR="005F2F6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5F2F66" w:rsidP="005F2F66" w:rsidR="005F2F66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5F2F66" w:rsidP="005F2F66" w:rsidR="005F2F66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St-5350/16-22 od 30. rujna 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45760D" w:rsidR="004576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5760D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45760D">
        <w:rPr>
          <w:rFonts w:hAnsi="Times New Roman" w:ascii="Times New Roman"/>
          <w:color w:val="auto"/>
          <w:sz w:val="24"/>
          <w:szCs w:val="24"/>
          <w:lang w:val="hr-HR"/>
        </w:rPr>
        <w:t>održanom 26. siječnja 2017</w:t>
      </w:r>
      <w:r w:rsidR="0045760D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45760D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45760D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 niti je postupio po nalogu suda.</w:t>
      </w:r>
    </w:p>
    <w:p w:rsidRDefault="0045760D" w:rsidP="0045760D" w:rsidR="004576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podneska FINE na dan 7. listopada 2016. proizlazi da je račun dužnika neprekidno blokiran 16 dana. </w:t>
      </w:r>
    </w:p>
    <w:p w:rsidRDefault="0045760D" w:rsidP="0045760D" w:rsidR="004576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Zaključkom suda broj St-5350/16-34 od 26. siječnja 2016. pozvana je FINA da dostavi potvrdu iz čl. 6. Stečajnog zakona za dužnika.</w:t>
      </w:r>
    </w:p>
    <w:p w:rsidRDefault="0045760D" w:rsidP="0045760D" w:rsidR="004576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2. veljače 2017. FINA je dostavila potvrdu o neizvršenim osnovama za plaćanje na dan 31. siječnja 2017. iz kojeg proizlazi da dužnik ima evidentirane neizvršene osnove za plaćanje u neprekinutom razdoblju od 132 dana.</w:t>
      </w:r>
    </w:p>
    <w:p w:rsidRDefault="00E2213A" w:rsidP="0045760D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8A305A" w:rsidRPr="00947186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8A305A" w:rsidRPr="00947186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8A305A" w:rsidRPr="00947186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47186" w:rsidRPr="00947186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B9469D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9469D" w:rsidP="00AB7A2F" w:rsidR="00B9469D" w:rsidRPr="00B9469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9469D" w:rsidP="00995CE9" w:rsidR="00B9469D" w:rsidRPr="00B9469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469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4718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47186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9469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333308">
      <w:rPr>
        <w:rFonts w:hAnsi="Times New Roman" w:ascii="Times New Roman"/>
        <w:color w:val="auto"/>
        <w:sz w:val="24"/>
        <w:szCs w:val="24"/>
      </w:rPr>
      <w:t>5350</w:t>
    </w:r>
    <w:r w:rsidR="00E60710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B1D88"/>
    <w:rsid w:val="000E093E"/>
    <w:rsid w:val="000E71DB"/>
    <w:rsid w:val="00101496"/>
    <w:rsid w:val="00102EBB"/>
    <w:rsid w:val="00114082"/>
    <w:rsid w:val="001218D5"/>
    <w:rsid w:val="00135A76"/>
    <w:rsid w:val="00186E55"/>
    <w:rsid w:val="001D44EF"/>
    <w:rsid w:val="001E5A2C"/>
    <w:rsid w:val="001F4307"/>
    <w:rsid w:val="002256D8"/>
    <w:rsid w:val="00266C0E"/>
    <w:rsid w:val="00286572"/>
    <w:rsid w:val="002A29DE"/>
    <w:rsid w:val="002B0649"/>
    <w:rsid w:val="002C62C4"/>
    <w:rsid w:val="002C7956"/>
    <w:rsid w:val="002E299E"/>
    <w:rsid w:val="00303043"/>
    <w:rsid w:val="00333308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5760D"/>
    <w:rsid w:val="00464B89"/>
    <w:rsid w:val="004748D2"/>
    <w:rsid w:val="00482513"/>
    <w:rsid w:val="004A5C78"/>
    <w:rsid w:val="004C3B7F"/>
    <w:rsid w:val="00520A1F"/>
    <w:rsid w:val="00523488"/>
    <w:rsid w:val="00535094"/>
    <w:rsid w:val="00545587"/>
    <w:rsid w:val="00584E68"/>
    <w:rsid w:val="005B26BC"/>
    <w:rsid w:val="005C5019"/>
    <w:rsid w:val="005D5768"/>
    <w:rsid w:val="005F2F66"/>
    <w:rsid w:val="006031BB"/>
    <w:rsid w:val="00642D18"/>
    <w:rsid w:val="00654661"/>
    <w:rsid w:val="006B11E6"/>
    <w:rsid w:val="006D11F7"/>
    <w:rsid w:val="006D6C0A"/>
    <w:rsid w:val="007062EF"/>
    <w:rsid w:val="00716442"/>
    <w:rsid w:val="00723674"/>
    <w:rsid w:val="0072387A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A305A"/>
    <w:rsid w:val="008C4D7B"/>
    <w:rsid w:val="008F4D64"/>
    <w:rsid w:val="009027EE"/>
    <w:rsid w:val="00947186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51384"/>
    <w:rsid w:val="00B67AEC"/>
    <w:rsid w:val="00B9469D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CF4043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60710"/>
    <w:rsid w:val="00EB45A0"/>
    <w:rsid w:val="00EC515F"/>
    <w:rsid w:val="00F37147"/>
    <w:rsid w:val="00F517D6"/>
    <w:rsid w:val="00F52BBF"/>
    <w:rsid w:val="00F72F82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4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69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69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69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69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4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69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69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69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69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St-5350/2016</izvorni_sadrzaj>
    <derivirana_varijabla naziv="DomainObject.Predmet.OznakaBroj_1">St-5350/2016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Zdjelar j.d.o.o.</izvorni_sadrzaj>
    <derivirana_varijabla naziv="DomainObject.Predmet.ProtustrankaFormated_1">  Interijeri Zdjelar j.d.o.o.</derivirana_varijabla>
  </DomainObject.Predmet.ProtustrankaFormated>
  <DomainObject.Predmet.ProtustrankaFormatedOIB>
    <izvorni_sadrzaj>  Interijeri Zdjelar j.d.o.o., OIB 53344347255</izvorni_sadrzaj>
    <derivirana_varijabla naziv="DomainObject.Predmet.ProtustrankaFormatedOIB_1">  Interijeri Zdjelar j.d.o.o., OIB 53344347255</derivirana_varijabla>
  </DomainObject.Predmet.ProtustrankaFormatedOIB>
  <DomainObject.Predmet.ProtustrankaFormatedWithAdress>
    <izvorni_sadrzaj> Interijeri Zdjelar j.d.o.o., Slavonska Avenija 15 A, 10000 Zagreb</izvorni_sadrzaj>
    <derivirana_varijabla naziv="DomainObject.Predmet.ProtustrankaFormatedWithAdress_1"> Interijeri Zdjelar j.d.o.o., Slavonska Avenija 15 A, 10000 Zagreb</derivirana_varijabla>
  </DomainObject.Predmet.ProtustrankaFormatedWithAdress>
  <DomainObject.Predmet.ProtustrankaFormatedWithAdressOIB>
    <izvorni_sadrzaj> Interijeri Zdjelar j.d.o.o., OIB 53344347255, Slavonska Avenija 15 A, 10000 Zagreb</izvorni_sadrzaj>
    <derivirana_varijabla naziv="DomainObject.Predmet.ProtustrankaFormatedWithAdressOIB_1"> Interijeri Zdjelar j.d.o.o., OIB 53344347255, Slavonska Avenija 15 A, 10000 Zagreb</derivirana_varijabla>
  </DomainObject.Predmet.ProtustrankaFormatedWithAdressOIB>
  <DomainObject.Predmet.ProtustrankaWithAdress>
    <izvorni_sadrzaj>Interijeri Zdjelar j.d.o.o. Slavonska Avenija 15 A, 10000 Zagreb</izvorni_sadrzaj>
    <derivirana_varijabla naziv="DomainObject.Predmet.ProtustrankaWithAdress_1">Interijeri Zdjelar j.d.o.o. Slavonska Avenija 15 A, 10000 Zagreb</derivirana_varijabla>
  </DomainObject.Predmet.ProtustrankaWithAdress>
  <DomainObject.Predmet.ProtustrankaWithAdressOIB>
    <izvorni_sadrzaj>Interijeri Zdjelar j.d.o.o., OIB 53344347255, Slavonska Avenija 15 A, 10000 Zagreb</izvorni_sadrzaj>
    <derivirana_varijabla naziv="DomainObject.Predmet.ProtustrankaWithAdressOIB_1">Interijeri Zdjelar j.d.o.o., OIB 53344347255, Slavonska Avenija 15 A, 10000 Zagreb</derivirana_varijabla>
  </DomainObject.Predmet.ProtustrankaWithAdressOIB>
  <DomainObject.Predmet.ProtustrankaNazivFormated>
    <izvorni_sadrzaj>Interijeri Zdjelar j.d.o.o.</izvorni_sadrzaj>
    <derivirana_varijabla naziv="DomainObject.Predmet.ProtustrankaNazivFormated_1">Interijeri Zdjelar j.d.o.o.</derivirana_varijabla>
  </DomainObject.Predmet.ProtustrankaNazivFormated>
  <DomainObject.Predmet.ProtustrankaNazivFormatedOIB>
    <izvorni_sadrzaj>Interijeri Zdjelar j.d.o.o., OIB 53344347255</izvorni_sadrzaj>
    <derivirana_varijabla naziv="DomainObject.Predmet.ProtustrankaNazivFormatedOIB_1">Interijeri Zdjelar j.d.o.o., OIB 53344347255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Zorka Zdjelar; vjerovnici</izvorni_sadrzaj>
    <derivirana_varijabla naziv="DomainObject.Predmet.StrankaFormated_1">  FINA Regionalni centar Zagreb; Zorka Zdjelar; vjerovnici</derivirana_varijabla>
  </DomainObject.Predmet.StrankaFormated>
  <DomainObject.Predmet.StrankaFormatedOIB>
    <izvorni_sadrzaj>  FINA Regionalni centar Zagreb, OIB 85821130368; Zorka Zdjelar, OIB 00654592087; vjerovnici</izvorni_sadrzaj>
    <derivirana_varijabla naziv="DomainObject.Predmet.StrankaFormatedOIB_1">  FINA Regionalni centar Zagreb, OIB 85821130368; Zorka Zdjelar, OIB 00654592087; vjerovnici</derivirana_varijabla>
  </DomainObject.Predmet.StrankaFormatedOIB>
  <DomainObject.Predmet.StrankaFormatedWithAdress>
    <izvorni_sadrzaj> FINA Regionalni centar Zagreb, Trg svibanjskih žrtava 1995. 1, 10000 Zagreb; Zorka Zdjelar, Aleja Antuna Augustinčića 16, 10000 Zagreb; vjerovnici</izvorni_sadrzaj>
    <derivirana_varijabla naziv="DomainObject.Predmet.StrankaFormatedWithAdress_1"> FINA Regionalni centar Zagreb, Trg svibanjskih žrtava 1995. 1, 10000 Zagreb; Zorka Zdjelar, Aleja Antuna Augustinčića 16, 10000 Zagreb; vjerovnici</derivirana_varijabla>
  </DomainObject.Predmet.StrankaFormatedWithAdress>
  <DomainObject.Predmet.StrankaFormatedWithAdressOIB>
    <izvorni_sadrzaj> FINA Regionalni centar Zagreb, OIB 85821130368, Trg svibanjskih žrtava 1995. 1, 10000 Zagreb; Zorka Zdjelar, OIB 00654592087, Aleja Antuna Augustinčića 16, 10000 Zagreb; vjerovnici</izvorni_sadrzaj>
    <derivirana_varijabla naziv="DomainObject.Predmet.StrankaFormatedWithAdressOIB_1"> FINA Regionalni centar Zagreb, OIB 85821130368, Trg svibanjskih žrtava 1995. 1, 10000 Zagreb; Zorka Zdjelar, OIB 00654592087, Aleja Antuna Augustinčića 16, 10000 Zagreb; vjerovnici</derivirana_varijabla>
  </DomainObject.Predmet.StrankaFormatedWithAdressOIB>
  <DomainObject.Predmet.StrankaWithAdress>
    <izvorni_sadrzaj>FINA Regionalni centar Zagreb Trg svibanjskih žrtava 1995. 1,10000 Zagreb,Zorka Zdjelar Aleja Antuna Augustinčića 16,10000 Zagreb,vjerovnici </izvorni_sadrzaj>
    <derivirana_varijabla naziv="DomainObject.Predmet.StrankaWithAdress_1">FINA Regionalni centar Zagreb Trg svibanjskih žrtava 1995. 1,10000 Zagreb,Zorka Zdjelar Aleja Antuna Augustinčića 16,10000 Zagreb,vjerovnici </derivirana_varijabla>
  </DomainObject.Predmet.StrankaWithAdress>
  <DomainObject.Predmet.StrankaWithAdressOIB>
    <izvorni_sadrzaj>FINA Regionalni centar Zagreb, OIB 85821130368, Trg svibanjskih žrtava 1995. 1,10000 Zagreb,Zorka Zdjelar, OIB 00654592087, Aleja Antuna Augustinčića 16,10000 Zagreb,vjerovnici</izvorni_sadrzaj>
    <derivirana_varijabla naziv="DomainObject.Predmet.StrankaWithAdressOIB_1">FINA Regionalni centar Zagreb, OIB 85821130368, Trg svibanjskih žrtava 1995. 1,10000 Zagreb,Zorka Zdjelar, OIB 00654592087, Aleja Antuna Augustinčića 16,10000 Zagreb,vjerovnici</derivirana_varijabla>
  </DomainObject.Predmet.StrankaWithAdressOIB>
  <DomainObject.Predmet.StrankaNazivFormated>
    <izvorni_sadrzaj>FINA Regionalni centar Zagreb,Zorka Zdjelar,vjerovnici</izvorni_sadrzaj>
    <derivirana_varijabla naziv="DomainObject.Predmet.StrankaNazivFormated_1">FINA Regionalni centar Zagreb,Zorka Zdjelar,vjerovnici</derivirana_varijabla>
  </DomainObject.Predmet.StrankaNazivFormated>
  <DomainObject.Predmet.StrankaNazivFormatedOIB>
    <izvorni_sadrzaj>FINA Regionalni centar Zagreb, OIB 85821130368,Zorka Zdjelar, OIB 00654592087,vjerovnici</izvorni_sadrzaj>
    <derivirana_varijabla naziv="DomainObject.Predmet.StrankaNazivFormatedOIB_1">FINA Regionalni centar Zagreb, OIB 85821130368,Zorka Zdjelar, OIB 00654592087,vjerovnici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Zorka Zdjelar</item>
      <item>vjerovnici</item>
    </izvorni_sadrzaj>
    <derivirana_varijabla naziv="DomainObject.Predmet.StrankaListFormated_1">
      <item>FINA Regionalni centar Zagreb</item>
      <item>Zorka Zdjelar</item>
      <item>vjerovnici</item>
    </derivirana_varijabla>
  </DomainObject.Predmet.StrankaListFormated>
  <DomainObject.Predmet.StrankaListFormatedOIB>
    <izvorni_sadrzaj>
      <item>FINA Regionalni centar Zagreb, OIB 85821130368</item>
      <item>Zorka Zdjelar, OIB 00654592087</item>
      <item>vjerovnici</item>
    </izvorni_sadrzaj>
    <derivirana_varijabla naziv="DomainObject.Predmet.StrankaListFormatedOIB_1">
      <item>FINA Regionalni centar Zagreb, OIB 85821130368</item>
      <item>Zorka Zdjelar, OIB 00654592087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Zorka Zdjelar, Aleja Antuna Augustinčića 16, 10000 Zagreb</item>
      <item>vjerovnici</item>
    </izvorni_sadrzaj>
    <derivirana_varijabla naziv="DomainObject.Predmet.StrankaListFormatedWithAdress_1">
      <item>FINA Regionalni centar Zagreb, Trg svibanjskih žrtava 1995. 1, 10000 Zagreb</item>
      <item>Zorka Zdjelar, Aleja Antuna Augustinčića 16,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Zorka Zdjelar, OIB 00654592087, Aleja Antuna Augustinčića 16,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Zorka Zdjelar, OIB 00654592087, Aleja Antuna Augustinčića 16, 10000 Zagreb</item>
      <item>vjerovnici</item>
    </derivirana_varijabla>
  </DomainObject.Predmet.StrankaListFormatedWithAdressOIB>
  <DomainObject.Predmet.StrankaListNazivFormated>
    <izvorni_sadrzaj>
      <item>FINA Regionalni centar Zagreb</item>
      <item>Zorka Zdjelar</item>
      <item>vjerovnici</item>
    </izvorni_sadrzaj>
    <derivirana_varijabla naziv="DomainObject.Predmet.StrankaListNazivFormated_1">
      <item>FINA Regionalni centar Zagreb</item>
      <item>Zorka Zdjelar</item>
      <item>vjerovnici</item>
    </derivirana_varijabla>
  </DomainObject.Predmet.StrankaListNazivFormated>
  <DomainObject.Predmet.StrankaListNazivFormatedOIB>
    <izvorni_sadrzaj>
      <item>FINA Regionalni centar Zagreb, OIB 85821130368</item>
      <item>Zorka Zdjelar, OIB 00654592087</item>
      <item>vjerovnici</item>
    </izvorni_sadrzaj>
    <derivirana_varijabla naziv="DomainObject.Predmet.StrankaListNazivFormatedOIB_1">
      <item>FINA Regionalni centar Zagreb, OIB 85821130368</item>
      <item>Zorka Zdjelar, OIB 00654592087</item>
      <item>vjerovnici</item>
    </derivirana_varijabla>
  </DomainObject.Predmet.StrankaListNazivFormatedOIB>
  <DomainObject.Predmet.ProtuStrankaListFormated>
    <izvorni_sadrzaj>
      <item>Interijeri Zdjelar j.d.o.o.</item>
    </izvorni_sadrzaj>
    <derivirana_varijabla naziv="DomainObject.Predmet.ProtuStrankaListFormated_1">
      <item>Interijeri Zdjelar j.d.o.o.</item>
    </derivirana_varijabla>
  </DomainObject.Predmet.ProtuStrankaListFormated>
  <DomainObject.Predmet.ProtuStrankaListFormatedOIB>
    <izvorni_sadrzaj>
      <item>Interijeri Zdjelar j.d.o.o., OIB 53344347255</item>
    </izvorni_sadrzaj>
    <derivirana_varijabla naziv="DomainObject.Predmet.ProtuStrankaListFormatedOIB_1">
      <item>Interijeri Zdjelar j.d.o.o., OIB 53344347255</item>
    </derivirana_varijabla>
  </DomainObject.Predmet.ProtuStrankaListFormatedOIB>
  <DomainObject.Predmet.ProtuStrankaListFormatedWithAdress>
    <izvorni_sadrzaj>
      <item>Interijeri Zdjelar j.d.o.o., Slavonska Avenija 15 A, 10000 Zagreb</item>
    </izvorni_sadrzaj>
    <derivirana_varijabla naziv="DomainObject.Predmet.ProtuStrankaListFormatedWithAdress_1">
      <item>Interijeri Zdjelar j.d.o.o., Slavonska Avenija 15 A, 10000 Zagreb</item>
    </derivirana_varijabla>
  </DomainObject.Predmet.ProtuStrankaListFormatedWithAdress>
  <DomainObject.Predmet.ProtuStrankaListFormatedWithAdressOIB>
    <izvorni_sadrzaj>
      <item>Interijeri Zdjelar j.d.o.o., OIB 53344347255, Slavonska Avenija 15 A, 10000 Zagreb</item>
    </izvorni_sadrzaj>
    <derivirana_varijabla naziv="DomainObject.Predmet.ProtuStrankaListFormatedWithAdressOIB_1">
      <item>Interijeri Zdjelar j.d.o.o., OIB 53344347255, Slavonska Avenija 15 A, 10000 Zagreb</item>
    </derivirana_varijabla>
  </DomainObject.Predmet.ProtuStrankaListFormatedWithAdressOIB>
  <DomainObject.Predmet.ProtuStrankaListNazivFormated>
    <izvorni_sadrzaj>
      <item>Interijeri Zdjelar j.d.o.o.</item>
    </izvorni_sadrzaj>
    <derivirana_varijabla naziv="DomainObject.Predmet.ProtuStrankaListNazivFormated_1">
      <item>Interijeri Zdjelar j.d.o.o.</item>
    </derivirana_varijabla>
  </DomainObject.Predmet.ProtuStrankaListNazivFormated>
  <DomainObject.Predmet.ProtuStrankaListNazivFormatedOIB>
    <izvorni_sadrzaj>
      <item>Interijeri Zdjelar j.d.o.o., OIB 53344347255</item>
    </izvorni_sadrzaj>
    <derivirana_varijabla naziv="DomainObject.Predmet.ProtuStrankaListNazivFormatedOIB_1">
      <item>Interijeri Zdjelar j.d.o.o., OIB 53344347255</item>
    </derivirana_varijabla>
  </DomainObject.Predmet.ProtuStrankaListNazivFormatedOIB>
  <DomainObject.Predmet.OstaliListFormated>
    <izvorni_sadrzaj>
      <item>Zorka Zdjelar</item>
      <item>Branko Petanjek</item>
    </izvorni_sadrzaj>
    <derivirana_varijabla naziv="DomainObject.Predmet.OstaliListFormated_1">
      <item>Zorka Zdjelar</item>
      <item>Branko Petanjek</item>
    </derivirana_varijabla>
  </DomainObject.Predmet.OstaliListFormated>
  <DomainObject.Predmet.OstaliListFormatedOIB>
    <izvorni_sadrzaj>
      <item>Zorka Zdjelar, OIB 00654592087</item>
      <item>Branko Petanjek, OIB 65439233259</item>
    </izvorni_sadrzaj>
    <derivirana_varijabla naziv="DomainObject.Predmet.OstaliListFormatedOIB_1">
      <item>Zorka Zdjelar, OIB 00654592087</item>
      <item>Branko Petanjek, OIB 65439233259</item>
    </derivirana_varijabla>
  </DomainObject.Predmet.OstaliListFormatedOIB>
  <DomainObject.Predmet.OstaliListFormatedWithAdress>
    <izvorni_sadrzaj>
      <item>Zorka Zdjelar, Aleja Antuna Augustinčića 16, 10000 Zagreb</item>
      <item>Branko Petanjek, Zemljakova 13, 10000 Zagreb</item>
    </izvorni_sadrzaj>
    <derivirana_varijabla naziv="DomainObject.Predmet.OstaliListFormatedWithAdress_1">
      <item>Zorka Zdjelar, Aleja Antuna Augustinčića 16, 10000 Zagreb</item>
      <item>Branko Petanjek, Zemljakova 13, 10000 Zagreb</item>
    </derivirana_varijabla>
  </DomainObject.Predmet.OstaliListFormatedWithAdress>
  <DomainObject.Predmet.OstaliListFormatedWithAdressOIB>
    <izvorni_sadrzaj>
      <item>Zorka Zdjelar, OIB 00654592087, Aleja Antuna Augustinčića 16, 10000 Zagreb</item>
      <item>Branko Petanjek, OIB 65439233259, Zemljakova 13, 10000 Zagreb</item>
    </izvorni_sadrzaj>
    <derivirana_varijabla naziv="DomainObject.Predmet.OstaliListFormatedWithAdressOIB_1">
      <item>Zorka Zdjelar, OIB 00654592087, Aleja Antuna Augustinčića 16, 10000 Zagreb</item>
      <item>Branko Petanjek, OIB 65439233259, Zemljakova 13, 10000 Zagreb</item>
    </derivirana_varijabla>
  </DomainObject.Predmet.OstaliListFormatedWithAdressOIB>
  <DomainObject.Predmet.OstaliListNazivFormated>
    <izvorni_sadrzaj>
      <item>Zorka Zdjelar</item>
      <item>Branko Petanjek</item>
    </izvorni_sadrzaj>
    <derivirana_varijabla naziv="DomainObject.Predmet.OstaliListNazivFormated_1">
      <item>Zorka Zdjelar</item>
      <item>Branko Petanjek</item>
    </derivirana_varijabla>
  </DomainObject.Predmet.OstaliListNazivFormated>
  <DomainObject.Predmet.OstaliListNazivFormatedOIB>
    <izvorni_sadrzaj>
      <item>Zorka Zdjelar, OIB 00654592087</item>
      <item>Branko Petanjek, OIB 65439233259</item>
    </izvorni_sadrzaj>
    <derivirana_varijabla naziv="DomainObject.Predmet.OstaliListNazivFormatedOIB_1">
      <item>Zorka Zdjelar, OIB 00654592087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Zdjelar j.d.o.o.</izvorni_sadrzaj>
    <derivirana_varijabla naziv="DomainObject.Predmet.ProtustrankaIDrugi_1">Interijeri Zdjelar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Zdjelar j.d.o.o., OIB 53344347255, Slavonska Avenija 15 A, 10000 Zagreb</izvorni_sadrzaj>
    <derivirana_varijabla naziv="DomainObject.Predmet.ProtustrankaIDrugiAdressOIB_1">Interijeri Zdjelar j.d.o.o., OIB 53344347255, Slavonska Avenija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Zdjelar j.d.o.o.</item>
      <item>FINA Regionalni centar Zagreb</item>
      <item>Zorka Zdjelar</item>
      <item>vjerovnici</item>
      <item>Zorka Zdjelar</item>
      <item>Branko Petanjek</item>
    </izvorni_sadrzaj>
    <derivirana_varijabla naziv="DomainObject.Predmet.SudioniciListNaziv_1">
      <item>Interijeri Zdjelar j.d.o.o.</item>
      <item>FINA Regionalni centar Zagreb</item>
      <item>Zorka Zdjelar</item>
      <item>vjerovnici</item>
      <item>Zorka Zdjelar</item>
      <item>Branko Petanjek</item>
    </derivirana_varijabla>
  </DomainObject.Predmet.SudioniciListNaziv>
  <DomainObject.Predmet.SudioniciListAdressOIB>
    <izvorni_sadrzaj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vjerovnici</item>
      <item>Zorka Zdjelar, OIB 00654592087, Aleja Antuna Augustinčića 16,10000 Zagreb</item>
      <item>Branko Petanjek, OIB 65439233259, Zemljakova 13,10000 Zagreb</item>
    </izvorni_sadrzaj>
    <derivirana_varijabla naziv="DomainObject.Predmet.SudioniciListAdressOIB_1"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vjerovnici</item>
      <item>Zorka Zdjelar, OIB 00654592087, Aleja Antuna Augustinčića 16,10000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53344347255</item>
      <item>, OIB 85821130368</item>
      <item>, OIB 00654592087</item>
      <item>, OIB null</item>
      <item>, OIB 00654592087</item>
      <item>, OIB 65439233259</item>
    </izvorni_sadrzaj>
    <derivirana_varijabla naziv="DomainObject.Predmet.SudioniciListNazivOIB_1">
      <item>, OIB 53344347255</item>
      <item>, OIB 85821130368</item>
      <item>, OIB 00654592087</item>
      <item>, OIB null</item>
      <item>, OIB 00654592087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94695-06E3-432B-9BD7-3A5B4C233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3856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2017-05-19T12:28:00Z</dcterms:created>
  <dc:creator>ksvajger</dc:creator>
  <cp:lastModifiedBy>Kristina Švajger</cp:lastModifiedBy>
  <cp:lastPrinted>2017-05-19T12:29:00Z</cp:lastPrinted>
  <dcterms:modified xmlns:xsi="http://www.w3.org/2001/XMLSchema-instance" xsi:type="dcterms:W3CDTF">2017-05-19T12:29:00Z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