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78bf" w14:paraId="4e278bf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FF75E4">
        <w:rPr>
          <w:rFonts w:hAnsi="Times New Roman" w:ascii="Times New Roman"/>
        </w:rPr>
        <w:t>2109/13-1</w:t>
      </w:r>
      <w:r w:rsidR="00296CEA">
        <w:rPr>
          <w:rFonts w:hAnsi="Times New Roman" w:ascii="Times New Roman"/>
        </w:rPr>
        <w:t>89</w:t>
      </w:r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FF75E4" w:rsidRPr="00FF75E4">
        <w:rPr>
          <w:rFonts w:hAnsi="Times New Roman" w:ascii="Times New Roman"/>
        </w:rPr>
        <w:t>ASTRA INTERNATIONAL d.d. u stečaju, Zagreb, Budmanijeva 5, OIB:98560810474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FF75E4">
        <w:rPr>
          <w:rFonts w:hAnsi="Times New Roman" w:ascii="Times New Roman"/>
        </w:rPr>
        <w:t>15</w:t>
      </w:r>
      <w:r w:rsidR="00F872E3">
        <w:rPr>
          <w:rFonts w:hAnsi="Times New Roman" w:ascii="Times New Roman"/>
        </w:rPr>
        <w:t>. studenoga</w:t>
      </w:r>
      <w:r w:rsidR="00B75F1B">
        <w:rPr>
          <w:rFonts w:hAnsi="Times New Roman" w:ascii="Times New Roman"/>
        </w:rPr>
        <w:t xml:space="preserve"> 2018.,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FF75E4" w:rsidRPr="00FF75E4">
        <w:rPr>
          <w:rFonts w:hAnsi="Times New Roman" w:ascii="Times New Roman"/>
        </w:rPr>
        <w:t>ASTRA INTERNATIONAL d.d. u stečaju, Zagreb, Budmanijeva 5, OIB:98560810474</w:t>
      </w:r>
      <w:r w:rsidRPr="00A82221">
        <w:rPr>
          <w:rFonts w:hAnsi="Times New Roman" w:ascii="Times New Roman"/>
        </w:rPr>
        <w:t xml:space="preserve">,  za dan  </w:t>
      </w:r>
      <w:r w:rsidR="00FF75E4" w:rsidRPr="00E97765">
        <w:rPr>
          <w:rFonts w:hAnsi="Times New Roman" w:ascii="Times New Roman"/>
          <w:b/>
        </w:rPr>
        <w:t>5</w:t>
      </w:r>
      <w:r w:rsidR="006031BC" w:rsidRPr="00E97765">
        <w:rPr>
          <w:rFonts w:hAnsi="Times New Roman" w:ascii="Times New Roman"/>
          <w:b/>
        </w:rPr>
        <w:t>. prosinca</w:t>
      </w:r>
      <w:r w:rsidR="00A82221" w:rsidRPr="00E97765">
        <w:rPr>
          <w:rFonts w:hAnsi="Times New Roman" w:ascii="Times New Roman"/>
          <w:b/>
        </w:rPr>
        <w:t xml:space="preserve"> 201</w:t>
      </w:r>
      <w:r w:rsidR="006031BC" w:rsidRPr="00E97765">
        <w:rPr>
          <w:rFonts w:hAnsi="Times New Roman" w:ascii="Times New Roman"/>
          <w:b/>
        </w:rPr>
        <w:t>8</w:t>
      </w:r>
      <w:r w:rsidR="00A82221" w:rsidRPr="00E97765">
        <w:rPr>
          <w:rFonts w:hAnsi="Times New Roman" w:ascii="Times New Roman"/>
          <w:b/>
        </w:rPr>
        <w:t xml:space="preserve">. u </w:t>
      </w:r>
      <w:r w:rsidR="00FF75E4" w:rsidRPr="00E97765">
        <w:rPr>
          <w:rFonts w:hAnsi="Times New Roman" w:ascii="Times New Roman"/>
          <w:b/>
        </w:rPr>
        <w:t>10,00</w:t>
      </w:r>
      <w:r w:rsidRPr="00E97765">
        <w:rPr>
          <w:rFonts w:hAnsi="Times New Roman" w:ascii="Times New Roman"/>
          <w:b/>
        </w:rPr>
        <w:t xml:space="preserve"> 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FF75E4">
        <w:rPr>
          <w:rFonts w:hAnsi="Times New Roman" w:ascii="Times New Roman"/>
        </w:rPr>
        <w:t>Jure Marušić</w:t>
      </w:r>
      <w:r w:rsidR="001C2990">
        <w:rPr>
          <w:rFonts w:hAnsi="Times New Roman" w:ascii="Times New Roman"/>
        </w:rPr>
        <w:t>,</w:t>
      </w:r>
    </w:p>
    <w:p w:rsidRDefault="008C3468" w:rsidP="00FF75E4" w:rsid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-razlučni vjerovnik </w:t>
      </w:r>
      <w:r w:rsidR="00FF75E4" w:rsidRPr="00FF75E4">
        <w:rPr>
          <w:rFonts w:hAnsi="Times New Roman" w:ascii="Times New Roman"/>
        </w:rPr>
        <w:t>CROATIA BANKA d.d.</w:t>
      </w:r>
    </w:p>
    <w:p w:rsidRDefault="00FF75E4" w:rsidP="00FF75E4" w:rsidR="00FF75E4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B9129F">
        <w:rPr>
          <w:rFonts w:hAnsi="Times New Roman" w:ascii="Times New Roman"/>
        </w:rPr>
        <w:t>2109/13-187</w:t>
      </w:r>
      <w:r w:rsidRPr="00A82221">
        <w:rPr>
          <w:rFonts w:hAnsi="Times New Roman" w:ascii="Times New Roman"/>
        </w:rPr>
        <w:t xml:space="preserve"> od </w:t>
      </w:r>
      <w:r w:rsidR="00B9129F">
        <w:rPr>
          <w:rFonts w:hAnsi="Times New Roman" w:ascii="Times New Roman"/>
        </w:rPr>
        <w:t>22</w:t>
      </w:r>
      <w:r w:rsidR="00F872E3">
        <w:rPr>
          <w:rFonts w:hAnsi="Times New Roman" w:ascii="Times New Roman"/>
        </w:rPr>
        <w:t>. listopada</w:t>
      </w:r>
      <w:r w:rsidR="00A82221">
        <w:rPr>
          <w:rFonts w:hAnsi="Times New Roman" w:ascii="Times New Roman"/>
        </w:rPr>
        <w:t xml:space="preserve"> 201</w:t>
      </w:r>
      <w:r w:rsidR="005B733D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F872E3">
        <w:rPr>
          <w:rFonts w:hAnsi="Times New Roman" w:ascii="Times New Roman"/>
        </w:rPr>
        <w:t>1</w:t>
      </w:r>
      <w:r w:rsidR="00FF75E4">
        <w:rPr>
          <w:rFonts w:hAnsi="Times New Roman" w:ascii="Times New Roman"/>
        </w:rPr>
        <w:t>5</w:t>
      </w:r>
      <w:r w:rsidR="00F872E3">
        <w:rPr>
          <w:rFonts w:hAnsi="Times New Roman" w:ascii="Times New Roman"/>
        </w:rPr>
        <w:t>. studenoga</w:t>
      </w:r>
      <w:r w:rsidR="00B75F1B">
        <w:rPr>
          <w:rFonts w:hAnsi="Times New Roman" w:ascii="Times New Roman"/>
        </w:rPr>
        <w:t xml:space="preserve"> 2018.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B75F1B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1226B">
        <w:rPr>
          <w:rFonts w:hAnsi="Times New Roman" w:ascii="Times New Roman"/>
        </w:rPr>
        <w:t>, v.r.</w:t>
      </w:r>
    </w:p>
    <w:p w:rsidRDefault="0091226B" w:rsidP="00B75F1B" w:rsidR="0091226B">
      <w:pPr>
        <w:pStyle w:val="Tijeloteksta"/>
        <w:jc w:val="right"/>
        <w:rPr>
          <w:rFonts w:hAnsi="Times New Roman" w:ascii="Times New Roman"/>
        </w:rPr>
      </w:pPr>
    </w:p>
    <w:p w:rsidRDefault="0091226B" w:rsidP="00B75F1B" w:rsidR="0091226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1226B" w:rsidP="00B75F1B" w:rsidR="0091226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1226B" w:rsidP="00B75F1B" w:rsidR="0091226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B75F1B" w:rsidP="0091226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F29EE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96CEA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13BC"/>
    <w:rsid w:val="007D67D1"/>
    <w:rsid w:val="0080790B"/>
    <w:rsid w:val="00823204"/>
    <w:rsid w:val="00832F98"/>
    <w:rsid w:val="00884E81"/>
    <w:rsid w:val="008A5E6E"/>
    <w:rsid w:val="008A7DF4"/>
    <w:rsid w:val="008C3468"/>
    <w:rsid w:val="0091226B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75F1B"/>
    <w:rsid w:val="00B84FC9"/>
    <w:rsid w:val="00B9129F"/>
    <w:rsid w:val="00BF4125"/>
    <w:rsid w:val="00C3507A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775AF"/>
    <w:rsid w:val="00E97765"/>
    <w:rsid w:val="00EE6604"/>
    <w:rsid w:val="00F107F0"/>
    <w:rsid w:val="00F40C0D"/>
    <w:rsid w:val="00F75F67"/>
    <w:rsid w:val="00F843C5"/>
    <w:rsid w:val="00F872E3"/>
    <w:rsid w:val="00FA30F4"/>
    <w:rsid w:val="00FA7BC4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St-2109/2013-189</izvorni_sadrzaj>
    <derivirana_varijabla naziv="DomainObject.Oznaka_1">St-2109/2013-189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1-4 dio spisa u referadi</izvorni_sadrzaj>
    <derivirana_varijabla naziv="DomainObject.Predmet.PrimjedbaSuca_1">1-4 dio spisa u referadi</derivirana_varijabla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St-2109/2013-189</izvorni_sadrzaj>
    <derivirana_varijabla naziv="DomainObject.PoslovniBrojDokumenta_1">St-2109/2013-189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REFLEKS SISTEM d.o.o.</item>
      <item>ZORAN CVITKOVIĆ</item>
      <item>MAR - MAR d.o.o.</item>
      <item>Jure Marušić</item>
      <item>REFLEKS SISTEM d.o.o.</item>
      <item>Odvjetničko društvo Cvitković &amp; Devidé, društvo s ograničenom odgovornošću</item>
    </izvorni_sadrzaj>
    <derivirana_varijabla naziv="DomainObject.Predmet.SudioniciListNaziv_1">
      <item>FINA ZAGREB</item>
      <item>ASTRA INTERNATIONAL, dioničko društvo za vanjsku trgovinu</item>
      <item>REFLEKS SISTEM d.o.o.</item>
      <item>ZORAN CVITKOVIĆ</item>
      <item>MAR - MAR d.o.o.</item>
      <item>Jure Marušić</item>
      <item>REFLEKS SISTEM d.o.o.</item>
      <item>Odvjetničko društvo Cvitković &amp; Devidé, društvo s ograničenom odgovornošću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REFLEKS SISTEM d.o.o., OIB 83742511160, V. Bukovca 30,10290 Zaprešić</item>
      <item>ZORAN CVITKOVIĆ, OIB 70386377946</item>
      <item>MAR - MAR d.o.o., OIB 69794795650</item>
      <item>Jure Marušić, OIB 52703189678, Bleiweisova 21,10000 Zagreb</item>
      <item>REFLEKS SISTEM d.o.o., OIB 83742511160, V. Bukovca 30,10290 Zaprešić</item>
      <item>Odvjetničko društvo Cvitković &amp; Devidé, društvo s ograničenom odgovornošću, OIB 82729687453, Budmanijeva 5,10000 Zagreb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REFLEKS SISTEM d.o.o., OIB 83742511160, V. Bukovca 30,10290 Zaprešić</item>
      <item>ZORAN CVITKOVIĆ, OIB 70386377946</item>
      <item>MAR - MAR d.o.o., OIB 69794795650</item>
      <item>Jure Marušić, OIB 52703189678, Bleiweisova 21,10000 Zagreb</item>
      <item>REFLEKS SISTEM d.o.o., OIB 83742511160, V. Bukovca 30,10290 Zaprešić</item>
      <item>Odvjetničko društvo Cvitković &amp; Devidé, društvo s ograničenom odgovornošću, OIB 82729687453,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83742511160</item>
      <item>, OIB 70386377946</item>
      <item>, OIB 69794795650</item>
      <item>, OIB 52703189678</item>
      <item>, OIB 83742511160</item>
      <item>, OIB 82729687453</item>
    </izvorni_sadrzaj>
    <derivirana_varijabla naziv="DomainObject.Predmet.SudioniciListNazivOIB_1">
      <item>, OIB 85821130368</item>
      <item>, OIB 98560810474</item>
      <item>, OIB 83742511160</item>
      <item>, OIB 70386377946</item>
      <item>, OIB 69794795650</item>
      <item>, OIB 52703189678</item>
      <item>, OIB 83742511160</item>
      <item>, OIB 82729687453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4320D-F525-4420-A41E-CBA26C93A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202</properties:Words>
  <properties:Characters>1149</properties:Characters>
  <properties:Lines>52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2018-11-15T13:08:00Z</dcterms:created>
  <dc:creator>x</dc:creator>
  <cp:lastModifiedBy>Žana Livaja</cp:lastModifiedBy>
  <cp:lastPrinted>2018-11-15T13:19:00Z</cp:lastPrinted>
  <dcterms:modified xmlns:xsi="http://www.w3.org/2001/XMLSchema-instance" xsi:type="dcterms:W3CDTF">2018-11-15T13:29:00Z</dcterms:modified>
  <cp:revision>7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St-2109/2013-189 / Odluka - Zaključak (St-2109-13)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