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b33f" w14:paraId="c00b33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3D3D">
        <w:rPr>
          <w:b/>
          <w:lang w:val="hr-HR"/>
        </w:rPr>
        <w:t>7</w:t>
      </w:r>
      <w:r w:rsidR="00242B0B">
        <w:rPr>
          <w:b/>
          <w:lang w:val="hr-HR"/>
        </w:rPr>
        <w:t>5</w:t>
      </w:r>
      <w:r w:rsidR="002D3D3D">
        <w:rPr>
          <w:b/>
          <w:lang w:val="hr-HR"/>
        </w:rPr>
        <w:t>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42B0B">
        <w:rPr>
          <w:lang w:val="hr-HR"/>
        </w:rPr>
        <w:t>SIGNUM COLOR d.o.o. Sinj, Ulica Vladimira Nazora 1, OIB: 31032754776, MBS: 060215492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42B0B">
        <w:rPr>
          <w:lang w:val="hr-HR"/>
        </w:rPr>
        <w:t>SIGNUM COLOR d.o.o. Sinj, Ulica Vladimira Nazora 1, OIB: 31032754776, MBS: 060215492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30. prosinca 2015. godine u 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757C6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42B0B">
        <w:rPr>
          <w:lang w:val="hr-HR"/>
        </w:rPr>
        <w:t>SIGNUM COLOR d.o.o. Sinj, Ulica Vladimira Nazora 1, OIB: 31032754776, MBS: 060215492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242B0B">
        <w:rPr>
          <w:lang w:val="hr-HR"/>
        </w:rPr>
        <w:t>SIGNUM COLOR d.o.o. Sinj</w:t>
      </w:r>
      <w:r w:rsidR="002D3D3D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42B0B">
        <w:rPr>
          <w:lang w:val="hr-HR"/>
        </w:rPr>
        <w:t>1514</w:t>
      </w:r>
      <w:r>
        <w:rPr>
          <w:lang w:val="hr-HR"/>
        </w:rPr>
        <w:t xml:space="preserve"> dan, u ukupnom iznosu od </w:t>
      </w:r>
      <w:r w:rsidR="00242B0B">
        <w:rPr>
          <w:lang w:val="hr-HR"/>
        </w:rPr>
        <w:t>9.827,05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2D3D3D" w:rsidP="00403F01" w:rsidR="002D3D3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6F6E9B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31ACC" w:rsidRPr="00831AC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</w:t>
    </w:r>
    <w:r w:rsidR="00242B0B">
      <w:t>5</w:t>
    </w:r>
    <w:r w:rsidR="002D3D3D">
      <w:t>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2B0B"/>
    <w:rsid w:val="002702A4"/>
    <w:rsid w:val="002D048F"/>
    <w:rsid w:val="002D3D3D"/>
    <w:rsid w:val="003148C7"/>
    <w:rsid w:val="003734BE"/>
    <w:rsid w:val="003757C6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6F6E9B"/>
    <w:rsid w:val="00736EF6"/>
    <w:rsid w:val="00743750"/>
    <w:rsid w:val="007725FF"/>
    <w:rsid w:val="007A51CD"/>
    <w:rsid w:val="007A74B6"/>
    <w:rsid w:val="00831ACC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A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1AC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1A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1A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A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1AC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1A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1A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St-758/2015</izvorni_sadrzaj>
    <derivirana_varijabla naziv="DomainObject.Predmet.OznakaBroj_1">St-758/2015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SIGNUM COLOR d.o.o. za trgovinu, gradnju i proizvodnju</izvorni_sadrzaj>
    <derivirana_varijabla naziv="DomainObject.Predmet.ProtustrankaFormated_1">  SIGNUM COLOR d.o.o. za trgovinu, gradnju i proizvodnju</derivirana_varijabla>
  </DomainObject.Predmet.ProtustrankaFormated>
  <DomainObject.Predmet.ProtustrankaFormatedOIB>
    <izvorni_sadrzaj>  SIGNUM COLOR d.o.o. za trgovinu, gradnju i proizvodnju, OIB 31032754776</izvorni_sadrzaj>
    <derivirana_varijabla naziv="DomainObject.Predmet.ProtustrankaFormatedOIB_1">  SIGNUM COLOR d.o.o. za trgovinu, gradnju i proizvodnju, OIB 31032754776</derivirana_varijabla>
  </DomainObject.Predmet.ProtustrankaFormatedOIB>
  <DomainObject.Predmet.ProtustrankaFormatedWithAdress>
    <izvorni_sadrzaj> SIGNUM COLOR d.o.o. za trgovinu, gradnju i proizvodnju, Ulica Vladimira Nazora 1, 21230 Sinj</izvorni_sadrzaj>
    <derivirana_varijabla naziv="DomainObject.Predmet.ProtustrankaFormatedWithAdress_1"> SIGNUM COLOR d.o.o. za trgovinu, gradnju i proizvodnju, Ulica Vladimira Nazora 1, 21230 Sinj</derivirana_varijabla>
  </DomainObject.Predmet.ProtustrankaFormatedWithAdress>
  <DomainObject.Predmet.ProtustrankaFormatedWithAdressOIB>
    <izvorni_sadrzaj> SIGNUM COLOR d.o.o. za trgovinu, gradnju i proizvodnju, OIB 31032754776, Ulica Vladimira Nazora 1, 21230 Sinj</izvorni_sadrzaj>
    <derivirana_varijabla naziv="DomainObject.Predmet.ProtustrankaFormatedWithAdressOIB_1"> SIGNUM COLOR d.o.o. za trgovinu, gradnju i proizvodnju, OIB 31032754776, Ulica Vladimira Nazora 1, 21230 Sinj</derivirana_varijabla>
  </DomainObject.Predmet.ProtustrankaFormatedWithAdressOIB>
  <DomainObject.Predmet.ProtustrankaWithAdress>
    <izvorni_sadrzaj>SIGNUM COLOR d.o.o. za trgovinu, gradnju i proizvodnju Ulica Vladimira Nazora 1, 21230 Sinj</izvorni_sadrzaj>
    <derivirana_varijabla naziv="DomainObject.Predmet.ProtustrankaWithAdress_1">SIGNUM COLOR d.o.o. za trgovinu, gradnju i proizvodnju Ulica Vladimira Nazora 1, 21230 Sinj</derivirana_varijabla>
  </DomainObject.Predmet.ProtustrankaWithAdress>
  <DomainObject.Predmet.ProtustrankaWithAdressOIB>
    <izvorni_sadrzaj>SIGNUM COLOR d.o.o. za trgovinu, gradnju i proizvodnju, OIB 31032754776, Ulica Vladimira Nazora 1, 21230 Sinj</izvorni_sadrzaj>
    <derivirana_varijabla naziv="DomainObject.Predmet.ProtustrankaWithAdressOIB_1">SIGNUM COLOR d.o.o. za trgovinu, gradnju i proizvodnju, OIB 31032754776, Ulica Vladimira Nazora 1, 21230 Sinj</derivirana_varijabla>
  </DomainObject.Predmet.ProtustrankaWithAdressOIB>
  <DomainObject.Predmet.ProtustrankaNazivFormated>
    <izvorni_sadrzaj>SIGNUM COLOR d.o.o. za trgovinu, gradnju i proizvodnju</izvorni_sadrzaj>
    <derivirana_varijabla naziv="DomainObject.Predmet.ProtustrankaNazivFormated_1">SIGNUM COLOR d.o.o. za trgovinu, gradnju i proizvodnju</derivirana_varijabla>
  </DomainObject.Predmet.ProtustrankaNazivFormated>
  <DomainObject.Predmet.ProtustrankaNazivFormatedOIB>
    <izvorni_sadrzaj>SIGNUM COLOR d.o.o. za trgovinu, gradnju i proizvodnju, OIB 31032754776</izvorni_sadrzaj>
    <derivirana_varijabla naziv="DomainObject.Predmet.ProtustrankaNazivFormatedOIB_1">SIGNUM COLOR d.o.o. za trgovinu, gradnju i proizvodnju, OIB 31032754776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9827.05</izvorni_sadrzaj>
    <derivirana_varijabla naziv="DomainObject.Predmet.TrenutnaVrijednost_1">9827.05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SIGNUM COLOR d.o.o. za trgovinu, gradnju i proizvodnju</item>
    </izvorni_sadrzaj>
    <derivirana_varijabla naziv="DomainObject.Predmet.ProtuStrankaListFormated_1">
      <item>SIGNUM COLOR d.o.o. za trgovinu, gradnju i proizvodnju</item>
    </derivirana_varijabla>
  </DomainObject.Predmet.ProtuStrankaListFormated>
  <DomainObject.Predmet.ProtuStrankaListFormatedOIB>
    <izvorni_sadrzaj>
      <item>SIGNUM COLOR d.o.o. za trgovinu, gradnju i proizvodnju, OIB 31032754776</item>
    </izvorni_sadrzaj>
    <derivirana_varijabla naziv="DomainObject.Predmet.ProtuStrankaListFormatedOIB_1">
      <item>SIGNUM COLOR d.o.o. za trgovinu, gradnju i proizvodnju, OIB 31032754776</item>
    </derivirana_varijabla>
  </DomainObject.Predmet.ProtuStrankaListFormatedOIB>
  <DomainObject.Predmet.ProtuStrankaListFormatedWithAdress>
    <izvorni_sadrzaj>
      <item>SIGNUM COLOR d.o.o. za trgovinu, gradnju i proizvodnju, Ulica Vladimira Nazora 1, 21230 Sinj</item>
    </izvorni_sadrzaj>
    <derivirana_varijabla naziv="DomainObject.Predmet.ProtuStrankaListFormatedWithAdress_1">
      <item>SIGNUM COLOR d.o.o. za trgovinu, gradnju i proizvodnju, Ulica Vladimira Nazora 1, 21230 Sinj</item>
    </derivirana_varijabla>
  </DomainObject.Predmet.ProtuStrankaListFormatedWithAdress>
  <DomainObject.Predmet.ProtuStrankaListFormatedWithAdressOIB>
    <izvorni_sadrzaj>
      <item>SIGNUM COLOR d.o.o. za trgovinu, gradnju i proizvodnju, OIB 31032754776, Ulica Vladimira Nazora 1, 21230 Sinj</item>
    </izvorni_sadrzaj>
    <derivirana_varijabla naziv="DomainObject.Predmet.ProtuStrankaListFormatedWithAdressOIB_1">
      <item>SIGNUM COLOR d.o.o. za trgovinu, gradnju i proizvodnju, OIB 31032754776, Ulica Vladimira Nazora 1, 21230 Sinj</item>
    </derivirana_varijabla>
  </DomainObject.Predmet.ProtuStrankaListFormatedWithAdressOIB>
  <DomainObject.Predmet.ProtuStrankaListNazivFormated>
    <izvorni_sadrzaj>
      <item>SIGNUM COLOR d.o.o. za trgovinu, gradnju i proizvodnju</item>
    </izvorni_sadrzaj>
    <derivirana_varijabla naziv="DomainObject.Predmet.ProtuStrankaListNazivFormated_1">
      <item>SIGNUM COLOR d.o.o. za trgovinu, gradnju i proizvodnju</item>
    </derivirana_varijabla>
  </DomainObject.Predmet.ProtuStrankaListNazivFormated>
  <DomainObject.Predmet.ProtuStrankaListNazivFormatedOIB>
    <izvorni_sadrzaj>
      <item>SIGNUM COLOR d.o.o. za trgovinu, gradnju i proizvodnju, OIB 31032754776</item>
    </izvorni_sadrzaj>
    <derivirana_varijabla naziv="DomainObject.Predmet.ProtuStrankaListNazivFormatedOIB_1">
      <item>SIGNUM COLOR d.o.o. za trgovinu, gradnju i proizvodnju, OIB 31032754776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SIGNUM COLOR d.o.o. za trgovinu, gradnju i proizvodnju</izvorni_sadrzaj>
    <derivirana_varijabla naziv="DomainObject.Predmet.ProtustrankaIDrugi_1">SIGNUM COLOR d.o.o. za trgovinu, gradnju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SIGNUM COLOR d.o.o. za trgovinu, gradnju i proizvodnju, OIB 31032754776, Ulica Vladimira Nazora 1, 21230 Sinj</izvorni_sadrzaj>
    <derivirana_varijabla naziv="DomainObject.Predmet.ProtustrankaIDrugiAdressOIB_1">SIGNUM COLOR d.o.o. za trgovinu, gradnju i proizvodnju, OIB 31032754776, Ulica Vladimira Nazora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SIGNUM COLOR d.o.o. za trgovinu, gradnju i proizvodnju</item>
      <item>FINANCIJSKA AGENCIJA, RC SPLIT</item>
    </izvorni_sadrzaj>
    <derivirana_varijabla naziv="DomainObject.Predmet.SudioniciListNaziv_1">
      <item>SIGNUM COLOR d.o.o. za trgovinu, gradnju i proizvodnju</item>
      <item>FINANCIJSKA AGENCIJA, RC SPLIT</item>
    </derivirana_varijabla>
  </DomainObject.Predmet.SudioniciListNaziv>
  <DomainObject.Predmet.SudioniciListAdressOIB>
    <izvorni_sadrzaj>
      <item>SIGNUM COLOR d.o.o. za trgovinu, gradnju i proizvodnju, OIB 31032754776, Ulica Vladimira Nazora 1,21230 Sinj</item>
      <item>FINANCIJSKA AGENCIJA, RC SPLIT, OIB 85821130368, Mažuranićevo šetalište 24 b,21000 Split</item>
    </izvorni_sadrzaj>
    <derivirana_varijabla naziv="DomainObject.Predmet.SudioniciListAdressOIB_1">
      <item>SIGNUM COLOR d.o.o. za trgovinu, gradnju i proizvodnju, OIB 31032754776, Ulica Vladimira Nazora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31032754776</item>
      <item>, OIB 85821130368</item>
    </izvorni_sadrzaj>
    <derivirana_varijabla naziv="DomainObject.Predmet.SudioniciListNazivOIB_1">
      <item>, OIB 31032754776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AD749-FBC0-4E04-8B5A-89182649A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763</properties:Words>
  <properties:Characters>4053</properties:Characters>
  <properties:Lines>108</properties:Lines>
  <properties:Paragraphs>35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2015-12-30T08:03:00Z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