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9cea" w14:paraId="b689cea" w:rsidRDefault="00774B6C" w:rsidR="00DD7199" w:rsidRPr="009E355C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095A3D" w:rsidR="00095A3D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8D50E7" w:rsidP="008D50E7" w:rsidR="008D50E7" w:rsidRPr="009E355C">
      <w:pPr>
        <w:ind w:firstLine="708"/>
        <w:jc w:val="both"/>
      </w:pPr>
      <w:r w:rsidRPr="009E355C">
        <w:rPr>
          <w:bCs/>
        </w:rPr>
        <w:t>Trgovački sud u Zagrebu, p</w:t>
      </w:r>
      <w:r w:rsidRPr="009E355C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3B4627" w:rsidRPr="007F1E72">
        <w:t>KRAMP d.o.o.</w:t>
      </w:r>
      <w:r w:rsidR="003B4627">
        <w:t xml:space="preserve"> u stečaju</w:t>
      </w:r>
      <w:r w:rsidR="003B4627" w:rsidRPr="007F1E72">
        <w:t>, Zagreb, Selska 46, OIB: 41860335476</w:t>
      </w:r>
      <w:r w:rsidRPr="009E355C">
        <w:t>,</w:t>
      </w:r>
      <w:r w:rsidRPr="009E355C">
        <w:rPr>
          <w:rFonts w:eastAsiaTheme="minorEastAsia"/>
        </w:rPr>
        <w:t xml:space="preserve"> </w:t>
      </w:r>
      <w:r w:rsidRPr="009E355C">
        <w:t xml:space="preserve">dana </w:t>
      </w:r>
      <w:r w:rsidR="003B4627">
        <w:t>11. listopada</w:t>
      </w:r>
      <w:r w:rsidRPr="009E355C">
        <w:t xml:space="preserve"> 2018.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D96F52" w:rsidP="005A2F47" w:rsidR="00423B9F" w:rsidRPr="009E355C">
      <w:pPr>
        <w:ind w:firstLine="708"/>
        <w:jc w:val="both"/>
      </w:pPr>
      <w:r w:rsidRPr="009E355C">
        <w:rPr>
          <w:bCs/>
        </w:rPr>
        <w:t xml:space="preserve">Ispravlja se rješenje ovog suda, poslovni broj </w:t>
      </w:r>
      <w:r w:rsidR="00E72DC3" w:rsidRPr="009E355C">
        <w:rPr>
          <w:bCs/>
        </w:rPr>
        <w:t>St-</w:t>
      </w:r>
      <w:r w:rsidR="003B4627">
        <w:rPr>
          <w:bCs/>
        </w:rPr>
        <w:t>6793/16</w:t>
      </w:r>
      <w:r w:rsidR="00AC528D" w:rsidRPr="009E355C">
        <w:rPr>
          <w:bCs/>
        </w:rPr>
        <w:t>,</w:t>
      </w:r>
      <w:r w:rsidRPr="009E355C">
        <w:rPr>
          <w:bCs/>
        </w:rPr>
        <w:t xml:space="preserve"> </w:t>
      </w:r>
      <w:r w:rsidR="00F77F57" w:rsidRPr="009E355C">
        <w:rPr>
          <w:bCs/>
        </w:rPr>
        <w:t xml:space="preserve">od </w:t>
      </w:r>
      <w:r w:rsidR="003B4627">
        <w:rPr>
          <w:bCs/>
        </w:rPr>
        <w:t>27</w:t>
      </w:r>
      <w:r w:rsidR="008D50E7" w:rsidRPr="009E355C">
        <w:rPr>
          <w:bCs/>
        </w:rPr>
        <w:t>. kolovoza</w:t>
      </w:r>
      <w:r w:rsidR="00663B29" w:rsidRPr="009E355C">
        <w:rPr>
          <w:bCs/>
        </w:rPr>
        <w:t xml:space="preserve"> 2018</w:t>
      </w:r>
      <w:r w:rsidRPr="009E355C">
        <w:rPr>
          <w:bCs/>
        </w:rPr>
        <w:t>.</w:t>
      </w:r>
      <w:r w:rsidR="00AC528D" w:rsidRPr="009E355C">
        <w:rPr>
          <w:bCs/>
        </w:rPr>
        <w:t>,</w:t>
      </w:r>
      <w:r w:rsidRPr="009E355C">
        <w:rPr>
          <w:bCs/>
        </w:rPr>
        <w:t xml:space="preserve"> </w:t>
      </w:r>
      <w:r w:rsidR="00FE676D" w:rsidRPr="009E355C">
        <w:rPr>
          <w:bCs/>
        </w:rPr>
        <w:t xml:space="preserve"> </w:t>
      </w:r>
      <w:r w:rsidR="00B84E19" w:rsidRPr="009E355C">
        <w:rPr>
          <w:bCs/>
        </w:rPr>
        <w:t xml:space="preserve">u </w:t>
      </w:r>
      <w:r w:rsidR="003B4627">
        <w:rPr>
          <w:bCs/>
        </w:rPr>
        <w:t xml:space="preserve">izreci pod </w:t>
      </w:r>
      <w:proofErr w:type="spellStart"/>
      <w:r w:rsidR="003B4627">
        <w:rPr>
          <w:bCs/>
        </w:rPr>
        <w:t>toč</w:t>
      </w:r>
      <w:proofErr w:type="spellEnd"/>
      <w:r w:rsidR="003B4627">
        <w:rPr>
          <w:bCs/>
        </w:rPr>
        <w:t>.</w:t>
      </w:r>
      <w:r w:rsidR="001D0BFA" w:rsidRPr="009E355C">
        <w:rPr>
          <w:bCs/>
        </w:rPr>
        <w:t xml:space="preserve"> 4. rješenja </w:t>
      </w:r>
      <w:r w:rsidR="00EF113E" w:rsidRPr="009E355C">
        <w:rPr>
          <w:bCs/>
        </w:rPr>
        <w:t xml:space="preserve">u </w:t>
      </w:r>
      <w:r w:rsidR="00FE676D" w:rsidRPr="009E355C">
        <w:rPr>
          <w:bCs/>
        </w:rPr>
        <w:t>pogledu</w:t>
      </w:r>
      <w:r w:rsidR="003B4627">
        <w:rPr>
          <w:bCs/>
        </w:rPr>
        <w:t xml:space="preserve"> poziva na broj za uplatu pristojbe</w:t>
      </w:r>
      <w:r w:rsidR="00FE676D" w:rsidRPr="009E355C">
        <w:rPr>
          <w:bCs/>
        </w:rPr>
        <w:t xml:space="preserve"> </w:t>
      </w:r>
      <w:r w:rsidR="0007034B" w:rsidRPr="009E355C">
        <w:rPr>
          <w:bCs/>
        </w:rPr>
        <w:t>na način da umjesto</w:t>
      </w:r>
      <w:r w:rsidR="005A2F47" w:rsidRPr="009E355C">
        <w:rPr>
          <w:bCs/>
        </w:rPr>
        <w:t xml:space="preserve"> </w:t>
      </w:r>
      <w:r w:rsidR="007A793A" w:rsidRPr="009E355C">
        <w:rPr>
          <w:bCs/>
        </w:rPr>
        <w:t>"</w:t>
      </w:r>
      <w:r w:rsidR="003B4627" w:rsidRPr="007F1E72">
        <w:t>poziv na broj 5045-20735-525716</w:t>
      </w:r>
      <w:r w:rsidR="006816BA" w:rsidRPr="009E355C">
        <w:t>"</w:t>
      </w:r>
      <w:r w:rsidR="00E72DC3" w:rsidRPr="009E355C">
        <w:t xml:space="preserve"> ispravno treba stajati "</w:t>
      </w:r>
      <w:r w:rsidR="00D045CD" w:rsidRPr="009E355C">
        <w:rPr>
          <w:lang w:val="pt-BR"/>
        </w:rPr>
        <w:t xml:space="preserve"> </w:t>
      </w:r>
      <w:r w:rsidR="003B4627" w:rsidRPr="007F1E72">
        <w:t>poziv na broj 5045-20735-</w:t>
      </w:r>
      <w:r w:rsidR="003B4627">
        <w:t>679316</w:t>
      </w:r>
      <w:r w:rsidR="003B4627" w:rsidRPr="007F1E72">
        <w:t>.</w:t>
      </w:r>
      <w:r w:rsidR="005A2F47" w:rsidRPr="009E355C">
        <w:t>".</w:t>
      </w:r>
    </w:p>
    <w:p w:rsidRDefault="0007034B" w:rsidP="00E72DC3" w:rsidR="0007034B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3B4627" w:rsidR="00095A3D" w:rsidRPr="009E355C">
      <w:pPr>
        <w:ind w:firstLine="708"/>
        <w:jc w:val="both"/>
      </w:pPr>
      <w:r w:rsidRPr="009E355C">
        <w:rPr>
          <w:bCs/>
        </w:rPr>
        <w:t xml:space="preserve">U pisanju rješenja ovog suda, poslovni broj </w:t>
      </w:r>
      <w:r w:rsidR="00BA70BB" w:rsidRPr="009E355C">
        <w:rPr>
          <w:bCs/>
        </w:rPr>
        <w:t>St-</w:t>
      </w:r>
      <w:r w:rsidR="003B4627">
        <w:rPr>
          <w:bCs/>
        </w:rPr>
        <w:t>6793/16</w:t>
      </w:r>
      <w:r w:rsidR="00AC528D" w:rsidRPr="009E355C">
        <w:rPr>
          <w:bCs/>
        </w:rPr>
        <w:t xml:space="preserve">, od </w:t>
      </w:r>
      <w:r w:rsidR="00882016" w:rsidRPr="009E355C">
        <w:rPr>
          <w:bCs/>
        </w:rPr>
        <w:t>2</w:t>
      </w:r>
      <w:r w:rsidR="003B4627">
        <w:rPr>
          <w:bCs/>
        </w:rPr>
        <w:t>7</w:t>
      </w:r>
      <w:r w:rsidR="00882016" w:rsidRPr="009E355C">
        <w:rPr>
          <w:bCs/>
        </w:rPr>
        <w:t>. kolovoza</w:t>
      </w:r>
      <w:r w:rsidR="005A2F47" w:rsidRPr="009E355C">
        <w:rPr>
          <w:bCs/>
        </w:rPr>
        <w:t xml:space="preserve"> 2018</w:t>
      </w:r>
      <w:r w:rsidR="00213897" w:rsidRPr="009E355C">
        <w:rPr>
          <w:bCs/>
        </w:rPr>
        <w:t xml:space="preserve">., </w:t>
      </w:r>
      <w:r w:rsidR="00BA70BB" w:rsidRPr="009E355C">
        <w:rPr>
          <w:bCs/>
        </w:rPr>
        <w:t>došlo je do očite greške u pisanju</w:t>
      </w:r>
      <w:r w:rsidR="00213897" w:rsidRPr="009E355C">
        <w:rPr>
          <w:bCs/>
        </w:rPr>
        <w:t xml:space="preserve"> </w:t>
      </w:r>
      <w:r w:rsidR="005A2F47" w:rsidRPr="009E355C">
        <w:rPr>
          <w:bCs/>
        </w:rPr>
        <w:t xml:space="preserve">u </w:t>
      </w:r>
      <w:r w:rsidR="003B4627">
        <w:rPr>
          <w:bCs/>
        </w:rPr>
        <w:t>izreci pod toč.4.</w:t>
      </w:r>
      <w:r w:rsidR="00B84E19" w:rsidRPr="009E355C">
        <w:rPr>
          <w:bCs/>
        </w:rPr>
        <w:t xml:space="preserve"> </w:t>
      </w:r>
      <w:r w:rsidR="005A2F47" w:rsidRPr="009E355C">
        <w:rPr>
          <w:bCs/>
        </w:rPr>
        <w:t xml:space="preserve">u pogledu </w:t>
      </w:r>
      <w:r w:rsidR="003B4627">
        <w:rPr>
          <w:bCs/>
        </w:rPr>
        <w:t>poziva na broj za uplatu pristojbe</w:t>
      </w:r>
      <w:r w:rsidR="003B4627" w:rsidRPr="009E355C">
        <w:rPr>
          <w:bCs/>
        </w:rPr>
        <w:t xml:space="preserve"> na način da umjesto "</w:t>
      </w:r>
      <w:r w:rsidR="003B4627" w:rsidRPr="007F1E72">
        <w:t>poziv na broj 5045-20735-525716</w:t>
      </w:r>
      <w:r w:rsidR="003B4627" w:rsidRPr="009E355C">
        <w:t>" ispravno treba stajati "</w:t>
      </w:r>
      <w:r w:rsidR="003B4627" w:rsidRPr="009E355C">
        <w:rPr>
          <w:lang w:val="pt-BR"/>
        </w:rPr>
        <w:t xml:space="preserve"> </w:t>
      </w:r>
      <w:r w:rsidR="003B4627" w:rsidRPr="007F1E72">
        <w:t>poziv na broj 5045-20735-</w:t>
      </w:r>
      <w:r w:rsidR="003B4627">
        <w:t>679316</w:t>
      </w:r>
      <w:r w:rsidR="003B4627" w:rsidRPr="007F1E72">
        <w:t>.</w:t>
      </w:r>
      <w:r w:rsidR="003B4627">
        <w:t>"</w:t>
      </w:r>
      <w:r w:rsidR="005A2F47" w:rsidRPr="009E355C">
        <w:t xml:space="preserve">. </w:t>
      </w:r>
      <w:r w:rsidR="00AE2E7A" w:rsidRPr="009E355C">
        <w:rPr>
          <w:bCs/>
        </w:rPr>
        <w:t>Od</w:t>
      </w:r>
      <w:r w:rsidRPr="009E355C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9E355C">
        <w:rPr>
          <w:bCs/>
        </w:rPr>
        <w:t>, a u svezi s člankom 10 SZ-a (NN 71/15</w:t>
      </w:r>
      <w:r w:rsidR="00FE676D" w:rsidRPr="009E355C">
        <w:rPr>
          <w:bCs/>
        </w:rPr>
        <w:t>, 104/17</w:t>
      </w:r>
      <w:r w:rsidR="00E014FF" w:rsidRPr="009E355C">
        <w:rPr>
          <w:bCs/>
        </w:rPr>
        <w:t>),</w:t>
      </w:r>
      <w:r w:rsidRPr="009E355C">
        <w:rPr>
          <w:bCs/>
        </w:rPr>
        <w:t xml:space="preserve"> navedena pogreška u pisanju </w:t>
      </w:r>
      <w:r w:rsidR="00AE2E7A" w:rsidRPr="009E355C">
        <w:rPr>
          <w:bCs/>
        </w:rPr>
        <w:t xml:space="preserve">je </w:t>
      </w:r>
      <w:r w:rsidRPr="009E355C">
        <w:rPr>
          <w:bCs/>
        </w:rPr>
        <w:t>ispravljena i odlučeno je kao u izreci ovog rješenja.</w:t>
      </w:r>
    </w:p>
    <w:p w:rsidRDefault="008F0311" w:rsidP="00AC528D" w:rsidR="00CE649B" w:rsidRPr="009E355C">
      <w:r w:rsidRPr="009E355C">
        <w:t xml:space="preserve"> </w:t>
      </w:r>
    </w:p>
    <w:p w:rsidRDefault="008E55ED" w:rsidP="007014D3" w:rsidR="00901671" w:rsidRPr="009E355C">
      <w:pPr>
        <w:jc w:val="center"/>
      </w:pPr>
      <w:r w:rsidRPr="009E355C">
        <w:t xml:space="preserve">U Zagrebu, </w:t>
      </w:r>
      <w:r w:rsidR="003B4627">
        <w:t>11. listopada</w:t>
      </w:r>
      <w:r w:rsidR="00AF7F37" w:rsidRPr="009E355C">
        <w:t xml:space="preserve"> 2018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AD5649" w:rsidP="007014D3" w:rsidR="00AD5649" w:rsidRPr="009E355C">
      <w:pPr>
        <w:jc w:val="center"/>
      </w:pP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E53D3D" w:rsidR="00C55294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C55294">
        <w:t>,v.r.</w:t>
      </w:r>
    </w:p>
    <w:p w:rsidRDefault="00C55294" w:rsidP="00D338FD" w:rsidR="00C55294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55294" w:rsidP="00D522F6" w:rsidR="00DA015A" w:rsidRPr="009E355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9E355C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AE2E7A" w:rsidRPr="009E35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2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3B4627">
      <w:t>6793/16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3B4627">
          <w:t>6793/16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4627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5294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E181D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9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9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9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9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9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9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9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9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41860335476</item>
      <item>, OIB 85821130368</item>
      <item>, OIB 45977366295</item>
      <item>, OIB null</item>
      <item>, OIB 18683136487</item>
      <item>, OIB 16488001145</item>
      <item>, OIB 54843288778</item>
    </izvorni_sadrzaj>
    <derivirana_varijabla naziv="DomainObject.Predmet.SudioniciListNazivOIB_1">
      <item>, OIB 41860335476</item>
      <item>, OIB 85821130368</item>
      <item>, OIB 45977366295</item>
      <item>, OIB null</item>
      <item>, OIB 18683136487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27. travnja 2018.</izvorni_sadrzaj>
    <derivirana_varijabla naziv="DomainObject.PredzadnjaOdlukaIzPredmeta.DatumDonosenjaOdluke_1">27. travnja 2018.</derivirana_varijabla>
  </DomainObject.PredzadnjaOdlukaIzPredmeta.DatumDonosenjaOdluke>
  <DomainObject.PredzadnjaOdlukaIzPredmeta.Oznaka>
    <izvorni_sadrzaj>St-6793/2016-18</izvorni_sadrzaj>
    <derivirana_varijabla naziv="DomainObject.PredzadnjaOdlukaIzPredmeta.Oznaka_1">St-6793/2016-18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277</properties:Words>
  <properties:Characters>1355</properties:Characters>
  <properties:Lines>45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2018-10-11T10:33:00Z</dcterms:created>
  <dc:creator>Nada Kraljić</dc:creator>
  <cp:lastModifiedBy>Matea Bizjak</cp:lastModifiedBy>
  <cp:lastPrinted>2018-10-11T10:37:00Z</cp:lastPrinted>
  <dcterms:modified xmlns:xsi="http://www.w3.org/2001/XMLSchema-instance" xsi:type="dcterms:W3CDTF">2018-10-11T10:37:00Z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(St-6793-16-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