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025b1" w14:paraId="8f025b1" w:rsidRDefault="00D52232" w:rsidP="004135DB" w:rsidR="004135DB">
      <w:pPr>
        <w:spacing w:after="0"/>
        <w:jc w:val="right"/>
        <w:outlineLvl w:val="0"/>
        <w15:collapsed w:val="false"/>
      </w:pPr>
      <w:r>
        <w:t>Poslovni broj: 6 St-68</w:t>
      </w:r>
      <w:r w:rsidR="004135DB">
        <w:t>/17-3</w:t>
      </w:r>
    </w:p>
    <w:p w:rsidRDefault="004135DB" w:rsidP="004135DB" w:rsidR="004135DB">
      <w:pPr>
        <w:spacing w:after="0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2500" cx="722630"/>
            <wp:effectExtent b="0" r="127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35DB" w:rsidP="004135DB" w:rsidR="004135DB">
      <w:pPr>
        <w:spacing w:after="0"/>
      </w:pPr>
      <w:r>
        <w:t xml:space="preserve">         REPUBLIKA HRVATSKA</w:t>
      </w:r>
    </w:p>
    <w:p w:rsidRDefault="004135DB" w:rsidP="004135DB" w:rsidR="004135DB">
      <w:pPr>
        <w:spacing w:after="0"/>
      </w:pPr>
      <w:r>
        <w:t xml:space="preserve"> TRGOVAČKI SUD U VARAŽDINU</w:t>
      </w:r>
    </w:p>
    <w:p w:rsidRDefault="004135DB" w:rsidP="004135DB" w:rsidR="004135DB">
      <w:pPr>
        <w:spacing w:after="0"/>
        <w:ind w:firstLine="720"/>
      </w:pPr>
      <w:r>
        <w:t xml:space="preserve">         B. Radić 2</w:t>
      </w:r>
    </w:p>
    <w:p w:rsidRDefault="004135DB" w:rsidP="004135DB" w:rsidR="004135DB">
      <w:pPr>
        <w:spacing w:after="0"/>
        <w:jc w:val="center"/>
      </w:pPr>
    </w:p>
    <w:p w:rsidRDefault="004135DB" w:rsidP="004135DB" w:rsidR="004135DB">
      <w:pPr>
        <w:spacing w:after="0"/>
        <w:jc w:val="center"/>
      </w:pPr>
    </w:p>
    <w:p w:rsidRDefault="004135DB" w:rsidP="004135DB" w:rsidR="004135DB">
      <w:pPr>
        <w:spacing w:after="0"/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</w:t>
      </w:r>
      <w:r w:rsidR="00D52232">
        <w:t xml:space="preserve"> CONING ALFA d.o.o., OIB: 24689268012 sa sjedištem u Augusta Šenoe 4/6, 42000 Varaždin</w:t>
      </w:r>
      <w:r>
        <w:t>, dana 17. veljače 2017. godine, temeljem čl. 430. Stečajnog zakona ("Narodne novine" 71/15, u daljnjem tekstu SZ) objavljuje slijedeći</w:t>
      </w:r>
    </w:p>
    <w:p w:rsidRDefault="004135DB" w:rsidP="004135DB" w:rsidR="004135DB">
      <w:pPr>
        <w:spacing w:after="0"/>
        <w:jc w:val="both"/>
      </w:pPr>
    </w:p>
    <w:p w:rsidRDefault="004135DB" w:rsidP="004135DB" w:rsidR="004135DB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4135DB" w:rsidP="004135DB" w:rsidR="004135DB">
      <w:pPr>
        <w:spacing w:after="0"/>
        <w:jc w:val="both"/>
      </w:pPr>
    </w:p>
    <w:p w:rsidRDefault="004135DB" w:rsidP="004135DB" w:rsidR="004135DB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</w:t>
      </w:r>
      <w:r w:rsidR="00D52232">
        <w:t>CONING ALFA d.o.o., OIB: 24689268012 sa sjedištem u Augusta Šenoe 4/6, 42000 Varaždin</w:t>
      </w:r>
      <w:r w:rsidR="00D52232">
        <w:t>, iznosi 3.221.994,32</w:t>
      </w:r>
      <w:r>
        <w:t xml:space="preserve"> kn.</w:t>
      </w:r>
    </w:p>
    <w:p w:rsidRDefault="004135DB" w:rsidP="004135DB" w:rsidR="004135DB">
      <w:pPr>
        <w:spacing w:after="0"/>
        <w:jc w:val="both"/>
      </w:pPr>
    </w:p>
    <w:p w:rsidRDefault="004135DB" w:rsidP="004135DB" w:rsidR="004135DB">
      <w:pPr>
        <w:spacing w:after="0"/>
        <w:jc w:val="both"/>
      </w:pPr>
      <w:r>
        <w:tab/>
        <w:t xml:space="preserve">II/ Poziva se osoba ovlaštena za zastupanje dužnika </w:t>
      </w:r>
      <w:r w:rsidR="00D52232">
        <w:t xml:space="preserve">Zdravko Delić, OIB: 48312823122, Zagreb, Novska 34 </w:t>
      </w:r>
      <w:r>
        <w:t xml:space="preserve">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135DB" w:rsidP="004135DB" w:rsidR="004135DB">
      <w:pPr>
        <w:spacing w:after="0"/>
        <w:jc w:val="both"/>
      </w:pPr>
    </w:p>
    <w:p w:rsidRDefault="004135DB" w:rsidP="004135DB" w:rsidR="004135DB">
      <w:pPr>
        <w:spacing w:after="0"/>
        <w:jc w:val="both"/>
      </w:pPr>
      <w:r>
        <w:tab/>
        <w:t xml:space="preserve"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4135DB" w:rsidP="004135DB" w:rsidR="004135DB">
      <w:pPr>
        <w:spacing w:after="0"/>
        <w:jc w:val="both"/>
      </w:pPr>
    </w:p>
    <w:p w:rsidRDefault="004135DB" w:rsidP="004135DB" w:rsidR="004135DB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4135DB" w:rsidP="004135DB" w:rsidR="004135DB">
      <w:pPr>
        <w:spacing w:after="0"/>
        <w:ind w:firstLine="720"/>
        <w:jc w:val="both"/>
      </w:pPr>
    </w:p>
    <w:p w:rsidRDefault="004135DB" w:rsidP="004135DB" w:rsidR="004135DB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D52232" w:rsidP="004135DB" w:rsidR="00D52232">
      <w:pPr>
        <w:spacing w:after="0"/>
        <w:jc w:val="center"/>
        <w:outlineLvl w:val="0"/>
      </w:pPr>
    </w:p>
    <w:p w:rsidRDefault="004135DB" w:rsidP="004135DB" w:rsidR="004135DB">
      <w:pPr>
        <w:spacing w:after="0"/>
        <w:jc w:val="center"/>
        <w:outlineLvl w:val="0"/>
      </w:pPr>
      <w:r>
        <w:lastRenderedPageBreak/>
        <w:t>Obrazloženje</w:t>
      </w:r>
    </w:p>
    <w:p w:rsidRDefault="004135DB" w:rsidP="004135DB" w:rsidR="004135DB">
      <w:pPr>
        <w:spacing w:after="0"/>
        <w:outlineLvl w:val="0"/>
      </w:pPr>
    </w:p>
    <w:p w:rsidRDefault="00D52232" w:rsidP="004135DB" w:rsidR="004135DB">
      <w:pPr>
        <w:spacing w:after="0"/>
        <w:jc w:val="both"/>
        <w:outlineLvl w:val="0"/>
      </w:pPr>
      <w:r>
        <w:tab/>
        <w:t>Dana 6</w:t>
      </w:r>
      <w:r w:rsidR="004135DB">
        <w:t xml:space="preserve">. veljače 2017. godine, predlagatelj Financijska agencija, Regionalni centar Zagreb Podružnica Varaždin, podnio je prijedlog za otvaranje stečajnog postupka nad dužnikom </w:t>
      </w:r>
      <w:r>
        <w:t>CONING ALFA d.o.o., OIB: 24689268012 sa sjedištem u Augusta Šenoe 4/6, 42000 Varaždin</w:t>
      </w:r>
      <w:r>
        <w:t>, navodeći da dužnik na dan 2</w:t>
      </w:r>
      <w:r w:rsidR="004135DB">
        <w:t>. veljače 2017. u Očevidniku redoslijeda osnova za plaćanje ima evidentirane neizvršene osnove za plaćan</w:t>
      </w:r>
      <w:r>
        <w:t>je u ukupnom iznosu od 3.221.994,32</w:t>
      </w:r>
      <w:r w:rsidR="004135DB">
        <w:t xml:space="preserve"> kn te da dužnik nema zaposlenih.</w:t>
      </w:r>
    </w:p>
    <w:p w:rsidRDefault="004135DB" w:rsidP="004135DB" w:rsidR="004135DB">
      <w:pPr>
        <w:spacing w:after="0"/>
        <w:jc w:val="both"/>
        <w:outlineLvl w:val="0"/>
      </w:pPr>
    </w:p>
    <w:p w:rsidRDefault="004135DB" w:rsidP="004135DB" w:rsidR="004135DB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4135DB" w:rsidP="004135DB" w:rsidR="004135DB">
      <w:pPr>
        <w:spacing w:after="0"/>
        <w:jc w:val="both"/>
        <w:outlineLvl w:val="0"/>
      </w:pPr>
    </w:p>
    <w:p w:rsidRDefault="004135DB" w:rsidP="004135DB" w:rsidR="004135DB">
      <w:pPr>
        <w:spacing w:after="0"/>
        <w:jc w:val="center"/>
        <w:outlineLvl w:val="0"/>
      </w:pPr>
    </w:p>
    <w:p w:rsidRDefault="004135DB" w:rsidP="004135DB" w:rsidR="004135DB">
      <w:pPr>
        <w:spacing w:after="0"/>
        <w:jc w:val="center"/>
        <w:outlineLvl w:val="0"/>
      </w:pPr>
      <w:r>
        <w:t>U Varaždinu, 17. veljače 2017.</w:t>
      </w:r>
    </w:p>
    <w:p w:rsidRDefault="004135DB" w:rsidP="004135DB" w:rsidR="004135DB">
      <w:pPr>
        <w:spacing w:after="0"/>
        <w:jc w:val="center"/>
        <w:outlineLvl w:val="0"/>
      </w:pPr>
    </w:p>
    <w:p w:rsidRDefault="004135DB" w:rsidP="004135DB" w:rsidR="004135DB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135DB" w:rsidP="004135DB" w:rsidR="004135DB">
      <w:pPr>
        <w:spacing w:after="0"/>
        <w:jc w:val="center"/>
        <w:outlineLvl w:val="0"/>
      </w:pPr>
    </w:p>
    <w:p w:rsidRDefault="004135DB" w:rsidP="004135DB" w:rsidR="004135DB">
      <w:pPr>
        <w:spacing w:after="0"/>
        <w:ind w:firstLine="720" w:left="3600"/>
        <w:jc w:val="center"/>
        <w:outlineLvl w:val="0"/>
      </w:pPr>
      <w:r>
        <w:t>Sudac</w:t>
      </w:r>
    </w:p>
    <w:p w:rsidRDefault="004135DB" w:rsidP="004135DB" w:rsidR="004135DB">
      <w:pPr>
        <w:spacing w:after="0"/>
        <w:ind w:firstLine="720" w:left="3600"/>
        <w:jc w:val="center"/>
        <w:outlineLvl w:val="0"/>
      </w:pPr>
    </w:p>
    <w:p w:rsidRDefault="004135DB" w:rsidP="004135DB" w:rsidR="004135DB">
      <w:pPr>
        <w:spacing w:after="0"/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  <w:r w:rsidR="00511B92">
        <w:t>, v.r.</w:t>
      </w:r>
      <w:bookmarkStart w:name="_GoBack" w:id="0"/>
      <w:bookmarkEnd w:id="0"/>
    </w:p>
    <w:p w:rsidRDefault="004135DB" w:rsidP="004135DB" w:rsidR="004135DB">
      <w:pPr>
        <w:spacing w:after="0"/>
        <w:ind w:firstLine="720" w:left="3600"/>
        <w:jc w:val="center"/>
        <w:outlineLvl w:val="0"/>
      </w:pPr>
    </w:p>
    <w:p w:rsidRDefault="004135DB" w:rsidP="004135DB" w:rsidR="004135DB">
      <w:pPr>
        <w:spacing w:after="0"/>
        <w:outlineLvl w:val="0"/>
      </w:pPr>
    </w:p>
    <w:p w:rsidRDefault="004135DB" w:rsidP="004135DB" w:rsidR="004135DB">
      <w:pPr>
        <w:spacing w:after="0"/>
        <w:outlineLvl w:val="0"/>
      </w:pPr>
    </w:p>
    <w:p w:rsidRDefault="004135DB" w:rsidP="004135DB" w:rsidR="004135DB">
      <w:pPr>
        <w:spacing w:after="0"/>
        <w:outlineLvl w:val="0"/>
      </w:pPr>
    </w:p>
    <w:p w:rsidRDefault="004135DB" w:rsidP="004135DB" w:rsidR="004135DB">
      <w:pPr>
        <w:spacing w:after="0"/>
        <w:outlineLvl w:val="0"/>
      </w:pPr>
      <w:r>
        <w:t>DNA:</w:t>
      </w:r>
    </w:p>
    <w:p w:rsidRDefault="004135DB" w:rsidP="004135DB" w:rsidR="004135DB">
      <w:pPr>
        <w:spacing w:after="0"/>
        <w:rPr>
          <w:lang w:val="en-US"/>
        </w:rPr>
      </w:pPr>
    </w:p>
    <w:p w:rsidRDefault="004135DB" w:rsidP="004135DB" w:rsidR="004135DB">
      <w:pPr>
        <w:spacing w:after="0"/>
      </w:pPr>
      <w:r>
        <w:t>- e-Oglasna ploča suda</w:t>
      </w:r>
    </w:p>
    <w:p w:rsidRDefault="004135DB" w:rsidP="004135DB" w:rsidR="004135DB">
      <w:pPr>
        <w:spacing w:after="0"/>
      </w:pPr>
    </w:p>
    <w:p w:rsidRDefault="004135DB" w:rsidP="004135DB" w:rsidR="004135DB">
      <w:pPr>
        <w:spacing w:after="0"/>
      </w:pPr>
    </w:p>
    <w:p w:rsidRDefault="00AE649C" w:rsidP="004135DB" w:rsidR="00AE649C" w:rsidRPr="00B76F3C">
      <w:pPr>
        <w:pStyle w:val="Naslov3"/>
        <w:spacing w:after="0"/>
      </w:pPr>
    </w:p>
    <w:p w:rsidRDefault="00937FF9" w:rsidP="004135DB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4135DB" w:rsidR="00AE649C" w:rsidRPr="00B76F3C">
      <w:pPr>
        <w:pStyle w:val="SudSjedite"/>
      </w:pPr>
      <w:r>
        <w:tab/>
      </w:r>
    </w:p>
    <w:p w:rsidRDefault="00CB0EA4" w:rsidP="004135DB" w:rsidR="00CB0EA4">
      <w:pPr>
        <w:pStyle w:val="Naslovdokumenta"/>
        <w:spacing w:after="0"/>
      </w:pPr>
    </w:p>
    <w:p w:rsidRDefault="0071688E" w:rsidP="004135DB" w:rsidR="0071688E">
      <w:pPr>
        <w:pStyle w:val="Poetniodjeljak"/>
        <w:spacing w:after="0"/>
      </w:pPr>
    </w:p>
    <w:p w:rsidRDefault="00A21F0D" w:rsidP="004135DB" w:rsidR="00A21F0D">
      <w:pPr>
        <w:pStyle w:val="NormaleSPIS"/>
        <w:spacing w:after="0"/>
        <w:rPr>
          <w:noProof/>
        </w:rPr>
      </w:pPr>
    </w:p>
    <w:p w:rsidRDefault="00DA0242" w:rsidP="004135DB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792" w:rsidP="00537B78" w:rsidR="00CC5792">
      <w:r>
        <w:separator/>
      </w:r>
    </w:p>
  </w:endnote>
  <w:endnote w:id="0" w:type="continuationSeparator">
    <w:p w:rsidRDefault="00CC5792" w:rsidP="00537B78" w:rsidR="00CC57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792" w:rsidP="00537B78" w:rsidR="00CC5792">
      <w:r>
        <w:separator/>
      </w:r>
    </w:p>
  </w:footnote>
  <w:footnote w:id="0" w:type="continuationSeparator">
    <w:p w:rsidRDefault="00CC5792" w:rsidP="00537B78" w:rsidR="00CC57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35DB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1B92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019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7A6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792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232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254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St-68/2017-3</izvorni_sadrzaj>
    <derivirana_varijabla naziv="DomainObject.Oznaka_1">St-68/2017-3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St-68/2017</izvorni_sadrzaj>
    <derivirana_varijabla naziv="DomainObject.Predmet.OznakaBroj_1">St-68/2017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CONING ALFA društvo za upravljanje i osnivanje drugih poduzeća, pribavljanje i ulaganje kapitala, konzalting, inženjering i p</izvorni_sadrzaj>
    <derivirana_varijabla naziv="DomainObject.Predmet.ProtustrankaFormated_1">  CONING ALFA društvo za upravljanje i osnivanje drugih poduzeća, pribavljanje i ulaganje kapitala, konzalting, inženjering i p</derivirana_varijabla>
  </DomainObject.Predmet.ProtustrankaFormated>
  <DomainObject.Predmet.ProtustrankaFormatedOIB>
    <izvorni_sadrzaj>  CONING ALFA društvo za upravljanje i osnivanje drugih poduzeća, pribavljanje i ulaganje kapitala, konzalting, inženjering i p, OIB 24689268012</izvorni_sadrzaj>
    <derivirana_varijabla naziv="DomainObject.Predmet.ProtustrankaFormatedOIB_1">  CONING ALFA društvo za upravljanje i osnivanje drugih poduzeća, pribavljanje i ulaganje kapitala, konzalting, inženjering i p, OIB 24689268012</derivirana_varijabla>
  </DomainObject.Predmet.ProtustrankaFormatedOIB>
  <DomainObject.Predmet.ProtustrankaFormatedWithAdress>
    <izvorni_sadrzaj> CONING ALFA društvo za upravljanje i osnivanje drugih poduzeća, pribavljanje i ulaganje kapitala, konzalting, inženjering i p, Augusta Šenoe 4/6, 42000 Varaždin</izvorni_sadrzaj>
    <derivirana_varijabla naziv="DomainObject.Predmet.ProtustrankaFormatedWithAdress_1"> CONING ALFA društvo za upravljanje i osnivanje drugih poduzeća, pribavljanje i ulaganje kapitala, konzalting, inženjering i p, Augusta Šenoe 4/6, 42000 Varaždin</derivirana_varijabla>
  </DomainObject.Predmet.ProtustrankaFormatedWithAdress>
  <DomainObject.Predmet.ProtustrankaFormatedWithAdressOIB>
    <izvorni_sadrzaj> CONING ALFA društvo za upravljanje i osnivanje drugih poduzeća, pribavljanje i ulaganje kapitala, konzalting, inženjering i p, OIB 24689268012, Augusta Šenoe 4/6, 42000 Varaždin</izvorni_sadrzaj>
    <derivirana_varijabla naziv="DomainObject.Predmet.ProtustrankaFormatedWithAdressOIB_1"> CONING ALFA društvo za upravljanje i osnivanje drugih poduzeća, pribavljanje i ulaganje kapitala, konzalting, inženjering i p, OIB 24689268012, Augusta Šenoe 4/6, 42000 Varaždin</derivirana_varijabla>
  </DomainObject.Predmet.ProtustrankaFormatedWithAdressOIB>
  <DomainObject.Predmet.ProtustrankaWithAdress>
    <izvorni_sadrzaj>CONING ALFA društvo za upravljanje i osnivanje drugih poduzeća, pribavljanje i ulaganje kapitala, konzalting, inženjering i p Augusta Šenoe 4/6, 42000 Varaždin</izvorni_sadrzaj>
    <derivirana_varijabla naziv="DomainObject.Predmet.ProtustrankaWithAdress_1">CONING ALFA društvo za upravljanje i osnivanje drugih poduzeća, pribavljanje i ulaganje kapitala, konzalting, inženjering i p Augusta Šenoe 4/6, 42000 Varaždin</derivirana_varijabla>
  </DomainObject.Predmet.ProtustrankaWithAdress>
  <DomainObject.Predmet.ProtustrankaWithAdressOIB>
    <izvorni_sadrzaj>CONING ALFA društvo za upravljanje i osnivanje drugih poduzeća, pribavljanje i ulaganje kapitala, konzalting, inženjering i p, OIB 24689268012, Augusta Šenoe 4/6, 42000 Varaždin</izvorni_sadrzaj>
    <derivirana_varijabla naziv="DomainObject.Predmet.ProtustrankaWithAdressOIB_1">CONING ALFA društvo za upravljanje i osnivanje drugih poduzeća, pribavljanje i ulaganje kapitala, konzalting, inženjering i p, OIB 24689268012, Augusta Šenoe 4/6, 42000 Varaždin</derivirana_varijabla>
  </DomainObject.Predmet.ProtustrankaWithAdressOIB>
  <DomainObject.Predmet.ProtustrankaNazivFormated>
    <izvorni_sadrzaj>CONING ALFA društvo za upravljanje i osnivanje drugih poduzeća, pribavljanje i ulaganje kapitala, konzalting, inženjering i p</izvorni_sadrzaj>
    <derivirana_varijabla naziv="DomainObject.Predmet.ProtustrankaNazivFormated_1">CONING ALFA društvo za upravljanje i osnivanje drugih poduzeća, pribavljanje i ulaganje kapitala, konzalting, inženjering i p</derivirana_varijabla>
  </DomainObject.Predmet.ProtustrankaNazivFormated>
  <DomainObject.Predmet.ProtustrankaNazivFormatedOIB>
    <izvorni_sadrzaj>CONING ALFA društvo za upravljanje i osnivanje drugih poduzeća, pribavljanje i ulaganje kapitala, konzalting, inženjering i p, OIB 24689268012</izvorni_sadrzaj>
    <derivirana_varijabla naziv="DomainObject.Predmet.ProtustrankaNazivFormatedOIB_1">CONING ALFA društvo za upravljanje i osnivanje drugih poduzeća, pribavljanje i ulaganje kapitala, konzalting, inženjering i p, OIB 24689268012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3221994.32</izvorni_sadrzaj>
    <derivirana_varijabla naziv="DomainObject.Predmet.TrenutnaVrijednost_1">3221994.32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CONING ALFA društvo za upravljanje i osnivanje drugih poduzeća, pribavljanje i ulaganje kapitala, konzalting, inženjering i p</item>
    </izvorni_sadrzaj>
    <derivirana_varijabla naziv="DomainObject.Predmet.ProtuStrankaListFormated_1">
      <item>CONING ALFA društvo za upravljanje i osnivanje drugih poduzeća, pribavljanje i ulaganje kapitala, konzalting, inženjering i p</item>
    </derivirana_varijabla>
  </DomainObject.Predmet.ProtuStrankaListFormated>
  <DomainObject.Predmet.ProtuStrankaListFormatedOIB>
    <izvorni_sadrzaj>
      <item>CONING ALFA društvo za upravljanje i osnivanje drugih poduzeća, pribavljanje i ulaganje kapitala, konzalting, inženjering i p, OIB 24689268012</item>
    </izvorni_sadrzaj>
    <derivirana_varijabla naziv="DomainObject.Predmet.ProtuStrankaListFormatedOIB_1">
      <item>CONING ALFA društvo za upravljanje i osnivanje drugih poduzeća, pribavljanje i ulaganje kapitala, konzalting, inženjering i p, OIB 24689268012</item>
    </derivirana_varijabla>
  </DomainObject.Predmet.ProtuStrankaListFormatedOIB>
  <DomainObject.Predmet.ProtuStrankaListFormatedWithAdress>
    <izvorni_sadrzaj>
      <item>CONING ALFA društvo za upravljanje i osnivanje drugih poduzeća, pribavljanje i ulaganje kapitala, konzalting, inženjering i p, Augusta Šenoe 4/6, 42000 Varaždin</item>
    </izvorni_sadrzaj>
    <derivirana_varijabla naziv="DomainObject.Predmet.ProtuStrankaListFormatedWithAdress_1">
      <item>CONING ALFA društvo za upravljanje i osnivanje drugih poduzeća, pribavljanje i ulaganje kapitala, konzalting, inženjering i p, Augusta Šenoe 4/6, 42000 Varaždin</item>
    </derivirana_varijabla>
  </DomainObject.Predmet.ProtuStrankaListFormatedWithAdress>
  <DomainObject.Predmet.ProtuStrankaListFormatedWithAdressOIB>
    <izvorni_sadrzaj>
      <item>CONING ALFA društvo za upravljanje i osnivanje drugih poduzeća, pribavljanje i ulaganje kapitala, konzalting, inženjering i p, OIB 24689268012, Augusta Šenoe 4/6, 42000 Varaždin</item>
    </izvorni_sadrzaj>
    <derivirana_varijabla naziv="DomainObject.Predmet.ProtuStrankaListFormatedWithAdressOIB_1">
      <item>CONING ALFA društvo za upravljanje i osnivanje drugih poduzeća, pribavljanje i ulaganje kapitala, konzalting, inženjering i p, OIB 24689268012, Augusta Šenoe 4/6, 42000 Varaždin</item>
    </derivirana_varijabla>
  </DomainObject.Predmet.ProtuStrankaListFormatedWithAdressOIB>
  <DomainObject.Predmet.ProtuStrankaListNazivFormated>
    <izvorni_sadrzaj>
      <item>CONING ALFA društvo za upravljanje i osnivanje drugih poduzeća, pribavljanje i ulaganje kapitala, konzalting, inženjering i p</item>
    </izvorni_sadrzaj>
    <derivirana_varijabla naziv="DomainObject.Predmet.ProtuStrankaListNazivFormated_1">
      <item>CONING ALFA društvo za upravljanje i osnivanje drugih poduzeća, pribavljanje i ulaganje kapitala, konzalting, inženjering i p</item>
    </derivirana_varijabla>
  </DomainObject.Predmet.ProtuStrankaListNazivFormated>
  <DomainObject.Predmet.ProtuStrankaListNazivFormatedOIB>
    <izvorni_sadrzaj>
      <item>CONING ALFA društvo za upravljanje i osnivanje drugih poduzeća, pribavljanje i ulaganje kapitala, konzalting, inženjering i p, OIB 24689268012</item>
    </izvorni_sadrzaj>
    <derivirana_varijabla naziv="DomainObject.Predmet.ProtuStrankaListNazivFormatedOIB_1">
      <item>CONING ALFA društvo za upravljanje i osnivanje drugih poduzeća, pribavljanje i ulaganje kapitala, konzalting, inženjering i p, OIB 24689268012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>St-68/2017-3</izvorni_sadrzaj>
    <derivirana_varijabla naziv="DomainObject.PoslovniBrojDokumenta_1">St-68/2017-3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CONING ALFA društvo za upravljanje i osnivanje drugih poduzeća, pribavljanje i ulaganje kapitala, konzalting, inženjering i p</izvorni_sadrzaj>
    <derivirana_varijabla naziv="DomainObject.Predmet.ProtustrankaIDrugi_1">CONING ALFA društvo za upravljanje i osnivanje drugih poduzeća, pribavljanje i ulaganje kapitala, konzalting, inženjering i p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CONING ALFA društvo za upravljanje i osnivanje drugih poduzeća, pribavljanje i ulaganje kapitala, konzalting, inženjering i p, OIB 24689268012, Augusta Šenoe 4/6, 42000 Varaždin</izvorni_sadrzaj>
    <derivirana_varijabla naziv="DomainObject.Predmet.ProtustrankaIDrugiAdressOIB_1">CONING ALFA društvo za upravljanje i osnivanje drugih poduzeća, pribavljanje i ulaganje kapitala, konzalting, inženjering i p, OIB 24689268012, Augusta Šenoe 4/6,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CONING ALFA društvo za upravljanje i osnivanje drugih poduzeća, pribavljanje i ulaganje kapitala, konzalting, inženjering i p</item>
      <item>Sudski registar</item>
      <item>e-oglasna ploča</item>
    </izvorni_sadrzaj>
    <derivirana_varijabla naziv="DomainObject.Predmet.SudioniciListNaziv_1">
      <item>Financijska agencija</item>
      <item>CONING ALFA društvo za upravljanje i osnivanje drugih poduzeća, pribavljanje i ulaganje kapitala, konzalting, inženjering i p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CONING ALFA društvo za upravljanje i osnivanje drugih poduzeća, pribavljanje i ulaganje kapitala, konzalting, inženjering i p, OIB 24689268012, Augusta Šenoe 4/6,42000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CONING ALFA društvo za upravljanje i osnivanje drugih poduzeća, pribavljanje i ulaganje kapitala, konzalting, inženjering i p, OIB 24689268012, Augusta Šenoe 4/6,42000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A7E5BE-50B3-430C-BE82-3676FF5137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2550</properties:Characters>
  <properties:Lines>78</properties:Lines>
  <properties:Paragraphs>19</properties:Paragraphs>
  <properties:TotalTime>38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2017-02-17T08:26:00Z</cp:lastPrinted>
  <dcterms:modified xmlns:xsi="http://www.w3.org/2001/XMLSchema-instance" xsi:type="dcterms:W3CDTF">2017-02-17T08:26:00Z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