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f144" w14:paraId="b69f144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BB78E3" w:rsidR="003D430B">
      <w:pPr>
        <w:jc w:val="both"/>
        <w:rPr>
          <w:sz w:val="24"/>
          <w:szCs w:val="24"/>
          <w:lang w:val="hr-HR"/>
        </w:rPr>
      </w:pPr>
    </w:p>
    <w:p w:rsidRDefault="003D430B" w:rsidP="00BB78E3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BB78E3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E92CED">
        <w:rPr>
          <w:sz w:val="24"/>
          <w:szCs w:val="24"/>
        </w:rPr>
        <w:t>EXCLUSIVE TOURS d.o.o.</w:t>
      </w:r>
      <w:r w:rsidR="00CA7217" w:rsidRPr="00142032">
        <w:rPr>
          <w:sz w:val="24"/>
          <w:szCs w:val="24"/>
        </w:rPr>
        <w:t xml:space="preserve">, </w:t>
      </w:r>
      <w:r w:rsidR="00E92CED">
        <w:rPr>
          <w:sz w:val="24"/>
          <w:szCs w:val="24"/>
        </w:rPr>
        <w:t>Pakoštane</w:t>
      </w:r>
      <w:r w:rsidR="00CA7217" w:rsidRPr="00142032">
        <w:rPr>
          <w:sz w:val="24"/>
          <w:szCs w:val="24"/>
        </w:rPr>
        <w:t xml:space="preserve">, </w:t>
      </w:r>
      <w:r w:rsidR="00E92CED">
        <w:rPr>
          <w:sz w:val="24"/>
          <w:szCs w:val="24"/>
        </w:rPr>
        <w:t>Put vranskog jezera 3</w:t>
      </w:r>
      <w:r w:rsidR="002523B7">
        <w:rPr>
          <w:sz w:val="24"/>
          <w:szCs w:val="24"/>
        </w:rPr>
        <w:t>, OIB:</w:t>
      </w:r>
      <w:r w:rsidR="00E92CED">
        <w:rPr>
          <w:sz w:val="24"/>
          <w:szCs w:val="24"/>
        </w:rPr>
        <w:t>55552511058</w:t>
      </w:r>
      <w:r w:rsidRPr="00142032">
        <w:rPr>
          <w:sz w:val="24"/>
          <w:szCs w:val="24"/>
        </w:rPr>
        <w:t xml:space="preserve">, dana </w:t>
      </w:r>
      <w:r w:rsidR="00BB78E3">
        <w:rPr>
          <w:sz w:val="24"/>
          <w:szCs w:val="24"/>
        </w:rPr>
        <w:t>7</w:t>
      </w:r>
      <w:r w:rsidRPr="00142032">
        <w:rPr>
          <w:sz w:val="24"/>
          <w:szCs w:val="24"/>
        </w:rPr>
        <w:t xml:space="preserve">. </w:t>
      </w:r>
      <w:r w:rsidR="00BB78E3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BB78E3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BB78E3">
        <w:rPr>
          <w:b/>
          <w:sz w:val="24"/>
          <w:szCs w:val="24"/>
        </w:rPr>
        <w:t>ANTI</w:t>
      </w:r>
      <w:r w:rsidR="00FA2205">
        <w:rPr>
          <w:b/>
          <w:sz w:val="24"/>
          <w:szCs w:val="24"/>
        </w:rPr>
        <w:t xml:space="preserve"> VULIN</w:t>
      </w:r>
      <w:r w:rsidR="00BB78E3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FA2205">
        <w:rPr>
          <w:sz w:val="24"/>
          <w:szCs w:val="24"/>
        </w:rPr>
        <w:t>Pakoštane</w:t>
      </w:r>
      <w:r>
        <w:rPr>
          <w:sz w:val="24"/>
          <w:szCs w:val="24"/>
          <w:lang w:val="hr-HR"/>
        </w:rPr>
        <w:t xml:space="preserve">, </w:t>
      </w:r>
      <w:r w:rsidR="0005088C">
        <w:rPr>
          <w:sz w:val="24"/>
          <w:szCs w:val="24"/>
        </w:rPr>
        <w:t>Frankopanska ulica 21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BB78E3">
        <w:rPr>
          <w:sz w:val="24"/>
          <w:szCs w:val="24"/>
          <w:lang w:val="hr-HR"/>
        </w:rPr>
        <w:t>:</w:t>
      </w:r>
      <w:r w:rsidR="00FA2205">
        <w:rPr>
          <w:sz w:val="24"/>
          <w:szCs w:val="24"/>
          <w:lang w:val="hr-HR"/>
        </w:rPr>
        <w:t>62787453185</w:t>
      </w:r>
      <w:r w:rsidR="00A814BE">
        <w:rPr>
          <w:sz w:val="24"/>
          <w:szCs w:val="24"/>
          <w:lang w:val="hr-HR"/>
        </w:rPr>
        <w:t>,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5088C">
        <w:rPr>
          <w:sz w:val="24"/>
          <w:szCs w:val="24"/>
          <w:lang w:val="hr-HR"/>
        </w:rPr>
        <w:t>325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5088C" w:rsidRPr="0005088C">
        <w:rPr>
          <w:sz w:val="24"/>
          <w:szCs w:val="24"/>
        </w:rPr>
        <w:t>EXCLUSIVE TOURS d.o.o., Pakošta</w:t>
      </w:r>
      <w:r w:rsidR="00BB78E3">
        <w:rPr>
          <w:sz w:val="24"/>
          <w:szCs w:val="24"/>
        </w:rPr>
        <w:t>ne, Put vranskog jezera 3, OIB:</w:t>
      </w:r>
      <w:r w:rsidR="0005088C" w:rsidRPr="0005088C">
        <w:rPr>
          <w:sz w:val="24"/>
          <w:szCs w:val="24"/>
        </w:rPr>
        <w:t>55552511058</w:t>
      </w:r>
      <w:r>
        <w:rPr>
          <w:sz w:val="24"/>
          <w:szCs w:val="24"/>
        </w:rPr>
        <w:t>.</w:t>
      </w:r>
    </w:p>
    <w:p w:rsidRDefault="00BB78E3" w:rsidP="003D430B" w:rsidR="00BB78E3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BB78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BB78E3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</w:t>
      </w:r>
      <w:r>
        <w:rPr>
          <w:sz w:val="24"/>
          <w:szCs w:val="24"/>
          <w:lang w:val="hr-HR"/>
        </w:rPr>
        <w:lastRenderedPageBreak/>
        <w:t>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BB78E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</w:t>
      </w:r>
      <w:r w:rsidR="00BB78E3">
        <w:rPr>
          <w:sz w:val="24"/>
          <w:szCs w:val="24"/>
          <w:lang w:val="hr-HR"/>
        </w:rPr>
        <w:t xml:space="preserve">rujna </w:t>
      </w:r>
      <w:r>
        <w:rPr>
          <w:sz w:val="24"/>
          <w:szCs w:val="24"/>
          <w:lang w:val="hr-HR"/>
        </w:rPr>
        <w:t>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05088C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DF63C1" w:rsidRPr="00DF63C1">
        <w:rPr>
          <w:szCs w:val="24"/>
          <w:lang w:val="en-AU"/>
        </w:rPr>
        <w:t>Ante Vulin</w:t>
      </w:r>
      <w:r w:rsidR="00CC08AB">
        <w:rPr>
          <w:szCs w:val="24"/>
          <w:lang w:val="en-AU"/>
        </w:rPr>
        <w:t>, Pakoštane, Frankopanska ulica 21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BB78E3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2" w:right="1418" w:top="1276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88C" w:rsidR="0005088C">
      <w:r>
        <w:separator/>
      </w:r>
    </w:p>
  </w:endnote>
  <w:endnote w:id="0" w:type="continuationSeparator">
    <w:p w:rsidRDefault="0005088C" w:rsidR="00050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88C" w:rsidR="0005088C">
      <w:r>
        <w:separator/>
      </w:r>
    </w:p>
  </w:footnote>
  <w:footnote w:id="0" w:type="continuationSeparator">
    <w:p w:rsidRDefault="0005088C" w:rsidR="00050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88C" w:rsidP="00EF4316" w:rsidR="00050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88C" w:rsidR="00050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88C" w:rsidP="00EF4316" w:rsidR="0005088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357F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5088C" w:rsidP="00013BFD" w:rsidR="0005088C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St-325/17-</w:t>
    </w:r>
    <w:r w:rsidR="00BB78E3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88C" w:rsidP="000E0307" w:rsidR="0005088C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St-325/17-</w:t>
    </w:r>
    <w:r w:rsidR="00BB78E3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088C"/>
    <w:rsid w:val="00051481"/>
    <w:rsid w:val="00061950"/>
    <w:rsid w:val="00086A8D"/>
    <w:rsid w:val="000E0307"/>
    <w:rsid w:val="000F48F0"/>
    <w:rsid w:val="00130AFA"/>
    <w:rsid w:val="001357F7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23B7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97356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287B"/>
    <w:rsid w:val="009B5872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B78E3"/>
    <w:rsid w:val="00C86FE2"/>
    <w:rsid w:val="00CA58CD"/>
    <w:rsid w:val="00CA7217"/>
    <w:rsid w:val="00CB22DC"/>
    <w:rsid w:val="00CC08AB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DF63C1"/>
    <w:rsid w:val="00E2152F"/>
    <w:rsid w:val="00E224F2"/>
    <w:rsid w:val="00E40632"/>
    <w:rsid w:val="00E63362"/>
    <w:rsid w:val="00E74559"/>
    <w:rsid w:val="00E86D0C"/>
    <w:rsid w:val="00E92CED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A220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F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FE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F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F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F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FE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F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F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EXCLUSIVE TOURS, putnička agencija, ugostiteljstvo, trgovina i zastupstvo, d.o.o.</izvorni_sadrzaj>
    <derivirana_varijabla naziv="DomainObject.Predmet.ProtustrankaFormated_1">  EXCLUSIVE TOURS, putnička agencija, ugostiteljstvo, trgovina i zastupstvo, d.o.o.</derivirana_varijabla>
  </DomainObject.Predmet.ProtustrankaFormated>
  <DomainObject.Predmet.ProtustrankaFormatedOIB>
    <izvorni_sadrzaj>  EXCLUSIVE TOURS, putnička agencija, ugostiteljstvo, trgovina i zastupstvo, d.o.o., OIB 55552511058</izvorni_sadrzaj>
    <derivirana_varijabla naziv="DomainObject.Predmet.ProtustrankaFormatedOIB_1">  EXCLUSIVE TOURS, putnička agencija, ugostiteljstvo, trgovina i zastupstvo, d.o.o., OIB 55552511058</derivirana_varijabla>
  </DomainObject.Predmet.ProtustrankaFormatedOIB>
  <DomainObject.Predmet.ProtustrankaFormatedWithAdress>
    <izvorni_sadrzaj> EXCLUSIVE TOURS, putnička agencija, ugostiteljstvo, trgovina i zastupstvo, d.o.o., Put vranskog jezera 3, 23210 Pakoštane</izvorni_sadrzaj>
    <derivirana_varijabla naziv="DomainObject.Predmet.ProtustrankaFormatedWithAdress_1"> EXCLUSIVE TOURS, putnička agencija, ugostiteljstvo, trgovina i zastupstvo, d.o.o., Put vranskog jezera 3, 23210 Pakoštane</derivirana_varijabla>
  </DomainObject.Predmet.ProtustrankaFormatedWithAdress>
  <DomainObject.Predmet.ProtustrankaFormatedWithAdressOIB>
    <izvorni_sadrzaj> EXCLUSIVE TOURS, putnička agencija, ugostiteljstvo, trgovina i zastupstvo, d.o.o., OIB 55552511058, Put vranskog jezera 3, 23210 Pakoštane</izvorni_sadrzaj>
    <derivirana_varijabla naziv="DomainObject.Predmet.ProtustrankaFormatedWithAdressOIB_1"> EXCLUSIVE TOURS, putnička agencija, ugostiteljstvo, trgovina i zastupstvo, d.o.o., OIB 55552511058, Put vranskog jezera 3, 23210 Pakoštane</derivirana_varijabla>
  </DomainObject.Predmet.ProtustrankaFormatedWithAdressOIB>
  <DomainObject.Predmet.ProtustrankaWithAdress>
    <izvorni_sadrzaj>EXCLUSIVE TOURS, putnička agencija, ugostiteljstvo, trgovina i zastupstvo, d.o.o. Put vranskog jezera 3, 23210 Pakoštane</izvorni_sadrzaj>
    <derivirana_varijabla naziv="DomainObject.Predmet.ProtustrankaWithAdress_1">EXCLUSIVE TOURS, putnička agencija, ugostiteljstvo, trgovina i zastupstvo, d.o.o. Put vranskog jezera 3, 23210 Pakoštane</derivirana_varijabla>
  </DomainObject.Predmet.ProtustrankaWithAdress>
  <DomainObject.Predmet.ProtustrankaWithAdressOIB>
    <izvorni_sadrzaj>EXCLUSIVE TOURS, putnička agencija, ugostiteljstvo, trgovina i zastupstvo, d.o.o., OIB 55552511058, Put vranskog jezera 3, 23210 Pakoštane</izvorni_sadrzaj>
    <derivirana_varijabla naziv="DomainObject.Predmet.ProtustrankaWithAdressOIB_1">EXCLUSIVE TOURS, putnička agencija, ugostiteljstvo, trgovina i zastupstvo, d.o.o., OIB 55552511058, Put vranskog jezera 3, 23210 Pakoštane</derivirana_varijabla>
  </DomainObject.Predmet.ProtustrankaWithAdressOIB>
  <DomainObject.Predmet.ProtustrankaNazivFormated>
    <izvorni_sadrzaj>EXCLUSIVE TOURS, putnička agencija, ugostiteljstvo, trgovina i zastupstvo, d.o.o.</izvorni_sadrzaj>
    <derivirana_varijabla naziv="DomainObject.Predmet.ProtustrankaNazivFormated_1">EXCLUSIVE TOURS, putnička agencija, ugostiteljstvo, trgovina i zastupstvo, d.o.o.</derivirana_varijabla>
  </DomainObject.Predmet.ProtustrankaNazivFormated>
  <DomainObject.Predmet.ProtustrankaNazivFormatedOIB>
    <izvorni_sadrzaj>EXCLUSIVE TOURS, putnička agencija, ugostiteljstvo, trgovina i zastupstvo, d.o.o., OIB 55552511058</izvorni_sadrzaj>
    <derivirana_varijabla naziv="DomainObject.Predmet.ProtustrankaNazivFormatedOIB_1">EXCLUSIVE TOURS, putnička agencija, ugostiteljstvo, trgovina i zastupstvo, d.o.o., OIB 55552511058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1793971.18</izvorni_sadrzaj>
    <derivirana_varijabla naziv="DomainObject.Predmet.TrenutnaVrijednost_1">1793971.18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EXCLUSIVE TOURS, putnička agencija, ugostiteljstvo, trgovina i zastupstvo, d.o.o.</item>
    </izvorni_sadrzaj>
    <derivirana_varijabla naziv="DomainObject.Predmet.ProtuStrankaListFormated_1">
      <item>EXCLUSIVE TOURS, putnička agencija, ugostiteljstvo, trgovina i zastupstvo, d.o.o.</item>
    </derivirana_varijabla>
  </DomainObject.Predmet.ProtuStrankaListFormated>
  <DomainObject.Predmet.ProtuStrankaListFormatedOIB>
    <izvorni_sadrzaj>
      <item>EXCLUSIVE TOURS, putnička agencija, ugostiteljstvo, trgovina i zastupstvo, d.o.o., OIB 55552511058</item>
    </izvorni_sadrzaj>
    <derivirana_varijabla naziv="DomainObject.Predmet.ProtuStrankaListFormatedOIB_1">
      <item>EXCLUSIVE TOURS, putnička agencija, ugostiteljstvo, trgovina i zastupstvo, d.o.o., OIB 55552511058</item>
    </derivirana_varijabla>
  </DomainObject.Predmet.ProtuStrankaListFormatedOIB>
  <DomainObject.Predmet.ProtuStrankaListFormatedWithAdress>
    <izvorni_sadrzaj>
      <item>EXCLUSIVE TOURS, putnička agencija, ugostiteljstvo, trgovina i zastupstvo, d.o.o., Put vranskog jezera 3, 23210 Pakoštane</item>
    </izvorni_sadrzaj>
    <derivirana_varijabla naziv="DomainObject.Predmet.ProtuStrankaListFormatedWithAdress_1">
      <item>EXCLUSIVE TOURS, putnička agencija, ugostiteljstvo, trgovina i zastupstvo, d.o.o., Put vranskog jezera 3, 23210 Pakoštane</item>
    </derivirana_varijabla>
  </DomainObject.Predmet.ProtuStrankaListFormatedWithAdress>
  <DomainObject.Predmet.ProtuStrankaListFormatedWithAdressOIB>
    <izvorni_sadrzaj>
      <item>EXCLUSIVE TOURS, putnička agencija, ugostiteljstvo, trgovina i zastupstvo, d.o.o., OIB 55552511058, Put vranskog jezera 3, 23210 Pakoštane</item>
    </izvorni_sadrzaj>
    <derivirana_varijabla naziv="DomainObject.Predmet.ProtuStrankaListFormatedWithAdressOIB_1">
      <item>EXCLUSIVE TOURS, putnička agencija, ugostiteljstvo, trgovina i zastupstvo, d.o.o., OIB 55552511058, Put vranskog jezera 3, 23210 Pakoštane</item>
    </derivirana_varijabla>
  </DomainObject.Predmet.ProtuStrankaListFormatedWithAdressOIB>
  <DomainObject.Predmet.ProtuStrankaListNazivFormated>
    <izvorni_sadrzaj>
      <item>EXCLUSIVE TOURS, putnička agencija, ugostiteljstvo, trgovina i zastupstvo, d.o.o.</item>
    </izvorni_sadrzaj>
    <derivirana_varijabla naziv="DomainObject.Predmet.ProtuStrankaListNazivFormated_1">
      <item>EXCLUSIVE TOURS, putnička agencija, ugostiteljstvo, trgovina i zastupstvo, d.o.o.</item>
    </derivirana_varijabla>
  </DomainObject.Predmet.ProtuStrankaListNazivFormated>
  <DomainObject.Predmet.ProtuStrankaListNazivFormatedOIB>
    <izvorni_sadrzaj>
      <item>EXCLUSIVE TOURS, putnička agencija, ugostiteljstvo, trgovina i zastupstvo, d.o.o., OIB 55552511058</item>
    </izvorni_sadrzaj>
    <derivirana_varijabla naziv="DomainObject.Predmet.ProtuStrankaListNazivFormatedOIB_1">
      <item>EXCLUSIVE TOURS, putnička agencija, ugostiteljstvo, trgovina i zastupstvo, d.o.o., OIB 55552511058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EXCLUSIVE TOURS, putnička agencija, ugostiteljstvo, trgovina i zastupstvo, d.o.o.</izvorni_sadrzaj>
    <derivirana_varijabla naziv="DomainObject.Predmet.ProtustrankaIDrugi_1">EXCLUSIVE TOURS, putnička agencija, ugostiteljstvo, trgovina i zastupstvo,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EXCLUSIVE TOURS, putnička agencija, ugostiteljstvo, trgovina i zastupstvo, d.o.o., OIB 55552511058, Put vranskog jezera 3, 23210 Pakoštane</izvorni_sadrzaj>
    <derivirana_varijabla naziv="DomainObject.Predmet.ProtustrankaIDrugiAdressOIB_1">EXCLUSIVE TOURS, putnička agencija, ugostiteljstvo, trgovina i zastupstvo, d.o.o., OIB 55552511058, Put vranskog jezera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EXCLUSIVE TOURS, putnička agencija, ugostiteljstvo, trgovina i zastupstvo, d.o.o.</item>
    </izvorni_sadrzaj>
    <derivirana_varijabla naziv="DomainObject.Predmet.SudioniciListNaziv_1">
      <item>Financijska agencija</item>
      <item>EXCLUSIVE TOURS, putnička agencija, ugostiteljstvo, trgovina i zastupstvo, d.o.o.</item>
    </derivirana_varijabla>
  </DomainObject.Predmet.SudioniciListNaziv>
  <DomainObject.Predmet.SudioniciListAdressOIB>
    <izvorni_sadrzaj>
      <item>Financijska agencija, OIB 85821130368</item>
      <item>EXCLUSIVE TOURS, putnička agencija, ugostiteljstvo, trgovina i zastupstvo, d.o.o., OIB 55552511058, Put vranskog jezera 3,23210 Pakoštane</item>
    </izvorni_sadrzaj>
    <derivirana_varijabla naziv="DomainObject.Predmet.SudioniciListAdressOIB_1">
      <item>Financijska agencija, OIB 85821130368</item>
      <item>EXCLUSIVE TOURS, putnička agencija, ugostiteljstvo, trgovina i zastupstvo, d.o.o., OIB 55552511058, Put vranskog jezera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55552511058</item>
    </izvorni_sadrzaj>
    <derivirana_varijabla naziv="DomainObject.Predmet.SudioniciListNazivOIB_1">
      <item>, OIB 85821130368</item>
      <item>, OIB 55552511058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4A12E-BCC2-4A23-8B5B-03AE461AA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488</properties:Words>
  <properties:Characters>2514</properties:Characters>
  <properties:Lines>71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2017-07-03T07:27:00Z</dcterms:created>
  <dc:creator>Ante Kačić</dc:creator>
  <cp:lastModifiedBy>Marijana Žuža</cp:lastModifiedBy>
  <cp:lastPrinted>2017-09-07T11:14:00Z</cp:lastPrinted>
  <dcterms:modified xmlns:xsi="http://www.w3.org/2001/XMLSchema-instance" xsi:type="dcterms:W3CDTF">2017-09-07T12:14:00Z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