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91f2" w14:paraId="54991f2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D2434A">
        <w:t>5</w:t>
      </w:r>
      <w:r w:rsidR="00A25A55">
        <w:t>1</w:t>
      </w:r>
      <w:r w:rsidR="00B53326" w:rsidRPr="00B53326">
        <w:t>/</w:t>
      </w:r>
      <w:r w:rsidR="00D2434A">
        <w:t>2018</w:t>
      </w:r>
      <w:r w:rsidR="002A7FA0">
        <w:t>-</w:t>
      </w:r>
      <w:r w:rsidR="00841B85">
        <w:t>31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D2434A" w:rsidRPr="00A73902">
        <w:t>AUTO SPORT d.o.o., Kolan, Rudina 14, OIB: 84732814133</w:t>
      </w:r>
      <w:r w:rsidR="00B53326">
        <w:t xml:space="preserve">, </w:t>
      </w:r>
      <w:r w:rsidR="00B53326" w:rsidRPr="00244EC8">
        <w:t>zastupanom</w:t>
      </w:r>
      <w:r w:rsidR="00B53326" w:rsidRPr="009544DA">
        <w:t xml:space="preserve"> po stečajnom upravitelju </w:t>
      </w:r>
      <w:r w:rsidR="00D2434A">
        <w:t xml:space="preserve">Domagoju </w:t>
      </w:r>
      <w:proofErr w:type="spellStart"/>
      <w:r w:rsidR="00D2434A">
        <w:t>Repaču</w:t>
      </w:r>
      <w:proofErr w:type="spellEnd"/>
      <w:r w:rsidRPr="00B53326">
        <w:t xml:space="preserve">, dana </w:t>
      </w:r>
      <w:r w:rsidR="00841B85">
        <w:t>5</w:t>
      </w:r>
      <w:r w:rsidR="00390FB0">
        <w:t xml:space="preserve">. </w:t>
      </w:r>
      <w:r w:rsidR="00D2434A">
        <w:t>lipnja</w:t>
      </w:r>
      <w:r w:rsidR="00A25A55">
        <w:t xml:space="preserve">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</w:t>
      </w:r>
      <w:r w:rsidR="00841B85">
        <w:t>5.</w:t>
      </w:r>
      <w:r w:rsidR="00390FB0">
        <w:t xml:space="preserve"> </w:t>
      </w:r>
      <w:r w:rsidR="00D2434A">
        <w:t>lipnja</w:t>
      </w:r>
      <w:r w:rsidR="00A25A55">
        <w:t xml:space="preserve"> 2018</w:t>
      </w:r>
      <w:r w:rsidR="00390FB0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D2434A">
        <w:rPr>
          <w:b/>
        </w:rPr>
        <w:t>19</w:t>
      </w:r>
      <w:r w:rsidR="00390FB0">
        <w:rPr>
          <w:b/>
        </w:rPr>
        <w:t xml:space="preserve">. </w:t>
      </w:r>
      <w:r w:rsidR="00D2434A">
        <w:rPr>
          <w:b/>
        </w:rPr>
        <w:t>lipnja</w:t>
      </w:r>
      <w:r w:rsidR="00A25A55">
        <w:rPr>
          <w:b/>
        </w:rPr>
        <w:t xml:space="preserve"> 2018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D2434A">
        <w:rPr>
          <w:b/>
        </w:rPr>
        <w:t>8</w:t>
      </w:r>
      <w:r w:rsidR="005313BF" w:rsidRPr="002C5A2F">
        <w:rPr>
          <w:b/>
        </w:rPr>
        <w:t>,</w:t>
      </w:r>
      <w:r w:rsidR="00D2434A">
        <w:rPr>
          <w:b/>
        </w:rPr>
        <w:t>15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D9133E" w:rsidRPr="00B53326">
        <w:t xml:space="preserve">.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B53326">
        <w:t>i</w:t>
      </w:r>
      <w:r w:rsidRPr="00B53326">
        <w:t xml:space="preserve"> upravitelj predloži</w:t>
      </w:r>
      <w:r w:rsidR="00B53326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="000610B3">
        <w:t xml:space="preserve"> i 104/17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841B85">
        <w:t>5</w:t>
      </w:r>
      <w:r w:rsidR="00390FB0">
        <w:t xml:space="preserve">. </w:t>
      </w:r>
      <w:r w:rsidR="00D2434A">
        <w:t>lipnja</w:t>
      </w:r>
      <w:r w:rsidR="002A7FA0">
        <w:t xml:space="preserve"> 201</w:t>
      </w:r>
      <w:r w:rsidR="00A25A55">
        <w:t>8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C30D37" w:rsidP="001640DF" w:rsidR="007C497C" w:rsidRPr="00B53326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A25A55">
        <w:tab/>
      </w:r>
      <w:r w:rsidR="00A25A55">
        <w:tab/>
      </w:r>
      <w:r w:rsidR="00A25A55">
        <w:tab/>
      </w:r>
      <w:r w:rsidR="00A25A55">
        <w:tab/>
      </w:r>
      <w:r w:rsidR="00962F74">
        <w:t>Sutkinja</w:t>
      </w:r>
    </w:p>
    <w:p w:rsidRDefault="00C30D37" w:rsidP="001640DF" w:rsidR="001E3911" w:rsidRPr="00B53326">
      <w:r>
        <w:t xml:space="preserve">Ante </w:t>
      </w:r>
      <w:proofErr w:type="spellStart"/>
      <w:r>
        <w:t>Rubelj</w:t>
      </w:r>
      <w:proofErr w:type="spellEnd"/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7C497C" w:rsidRPr="00B53326">
        <w:t xml:space="preserve">Ardena </w:t>
      </w:r>
      <w:proofErr w:type="spellStart"/>
      <w:r w:rsidR="007C497C" w:rsidRPr="00B53326">
        <w:t>Bajlo</w:t>
      </w:r>
      <w:proofErr w:type="spellEnd"/>
      <w:r>
        <w:t>, v.r.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962F74" w:rsidP="007C497C" w:rsidR="007C497C" w:rsidRPr="00B53326">
      <w:r>
        <w:t>Pouka o pravnom lijeku</w:t>
      </w:r>
      <w:r w:rsidR="007C497C" w:rsidRPr="00B53326">
        <w:t xml:space="preserve">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962F74" w:rsidP="008970EB" w:rsidR="00962F74"/>
    <w:p w:rsidRDefault="00962F74" w:rsidP="008970EB" w:rsidR="00962F74"/>
    <w:p w:rsidRDefault="008970EB" w:rsidP="008970EB" w:rsidR="008970EB" w:rsidRPr="00B53326">
      <w:r w:rsidRPr="00B53326">
        <w:lastRenderedPageBreak/>
        <w:t xml:space="preserve">Dostaviti: </w:t>
      </w:r>
    </w:p>
    <w:p w:rsidRDefault="008970EB" w:rsidP="008970EB" w:rsidR="008970EB" w:rsidRPr="00B53326">
      <w:pPr>
        <w:numPr>
          <w:ilvl w:val="0"/>
          <w:numId w:val="1"/>
        </w:numPr>
      </w:pPr>
      <w:r w:rsidRPr="00B53326">
        <w:t>stečajnom upravitelju</w:t>
      </w:r>
      <w:r w:rsidR="002A7FA0">
        <w:t xml:space="preserve"> - </w:t>
      </w:r>
      <w:proofErr w:type="spellStart"/>
      <w:r w:rsidR="002A7FA0">
        <w:t>mailom</w:t>
      </w:r>
      <w:proofErr w:type="spellEnd"/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610B3"/>
    <w:rsid w:val="00087FEF"/>
    <w:rsid w:val="00093211"/>
    <w:rsid w:val="000B1674"/>
    <w:rsid w:val="000B752A"/>
    <w:rsid w:val="001640DF"/>
    <w:rsid w:val="001A411E"/>
    <w:rsid w:val="001B6D1E"/>
    <w:rsid w:val="001C4CFD"/>
    <w:rsid w:val="001C5C58"/>
    <w:rsid w:val="001E3911"/>
    <w:rsid w:val="001E7A13"/>
    <w:rsid w:val="00213EAF"/>
    <w:rsid w:val="002263D3"/>
    <w:rsid w:val="002947F7"/>
    <w:rsid w:val="002A7FA0"/>
    <w:rsid w:val="002C5A2F"/>
    <w:rsid w:val="0038022A"/>
    <w:rsid w:val="00390FB0"/>
    <w:rsid w:val="003A015B"/>
    <w:rsid w:val="003C3496"/>
    <w:rsid w:val="00422492"/>
    <w:rsid w:val="00486C72"/>
    <w:rsid w:val="004927EC"/>
    <w:rsid w:val="00505039"/>
    <w:rsid w:val="00510ECA"/>
    <w:rsid w:val="005313BF"/>
    <w:rsid w:val="00581485"/>
    <w:rsid w:val="005A61BC"/>
    <w:rsid w:val="00726A9F"/>
    <w:rsid w:val="00767A15"/>
    <w:rsid w:val="007C497C"/>
    <w:rsid w:val="008140CC"/>
    <w:rsid w:val="00821D14"/>
    <w:rsid w:val="00836680"/>
    <w:rsid w:val="00841B85"/>
    <w:rsid w:val="008970EB"/>
    <w:rsid w:val="00933105"/>
    <w:rsid w:val="00950D13"/>
    <w:rsid w:val="00962F74"/>
    <w:rsid w:val="009B6095"/>
    <w:rsid w:val="00A25A55"/>
    <w:rsid w:val="00A74FEB"/>
    <w:rsid w:val="00AE3B61"/>
    <w:rsid w:val="00B53326"/>
    <w:rsid w:val="00B9651E"/>
    <w:rsid w:val="00C23E2F"/>
    <w:rsid w:val="00C30D37"/>
    <w:rsid w:val="00CB0816"/>
    <w:rsid w:val="00CC2A91"/>
    <w:rsid w:val="00D2434A"/>
    <w:rsid w:val="00D9133E"/>
    <w:rsid w:val="00E239D3"/>
    <w:rsid w:val="00E412D0"/>
    <w:rsid w:val="00ED3EBE"/>
    <w:rsid w:val="00EE20DF"/>
    <w:rsid w:val="00EE75AA"/>
    <w:rsid w:val="00EF067B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0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0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AUTO SPORT, društvo s ograničenom odgovornošću za proizvodnju i trgovinu</izvorni_sadrzaj>
    <derivirana_varijabla naziv="DomainObject.Predmet.ProtustrankaFormated_1">  AUTO SPORT, društvo s ograničenom odgovornošću za proizvodnju i trgovinu</derivirana_varijabla>
  </DomainObject.Predmet.ProtustrankaFormated>
  <DomainObject.Predmet.ProtustrankaFormatedOIB>
    <izvorni_sadrzaj>  AUTO SPORT, društvo s ograničenom odgovornošću za proizvodnju i trgovinu, OIB 84732814133</izvorni_sadrzaj>
    <derivirana_varijabla naziv="DomainObject.Predmet.ProtustrankaFormatedOIB_1">  AUTO SPORT, društvo s ograničenom odgovornošću za proizvodnju i trgovinu, OIB 84732814133</derivirana_varijabla>
  </DomainObject.Predmet.ProtustrankaFormatedOIB>
  <DomainObject.Predmet.ProtustrankaFormatedWithAdress>
    <izvorni_sadrzaj> AUTO SPORT, društvo s ograničenom odgovornošću za proizvodnju i trgovinu, Rudina 14, 23250 Kolan</izvorni_sadrzaj>
    <derivirana_varijabla naziv="DomainObject.Predmet.ProtustrankaFormatedWithAdress_1"> AUTO SPORT, društvo s ograničenom odgovornošću za proizvodnju i trgovinu, Rudina 14, 23250 Kolan</derivirana_varijabla>
  </DomainObject.Predmet.ProtustrankaFormatedWithAdress>
  <DomainObject.Predmet.ProtustrankaFormatedWithAdressOIB>
    <izvorni_sadrzaj> AUTO SPORT, društvo s ograničenom odgovornošću za proizvodnju i trgovinu, OIB 84732814133, Rudina 14, 23250 Kolan</izvorni_sadrzaj>
    <derivirana_varijabla naziv="DomainObject.Predmet.ProtustrankaFormatedWithAdressOIB_1"> AUTO SPORT, društvo s ograničenom odgovornošću za proizvodnju i trgovinu, OIB 84732814133, Rudina 14, 23250 Kolan</derivirana_varijabla>
  </DomainObject.Predmet.ProtustrankaFormatedWithAdressOIB>
  <DomainObject.Predmet.ProtustrankaWithAdress>
    <izvorni_sadrzaj>AUTO SPORT, društvo s ograničenom odgovornošću za proizvodnju i trgovinu Rudina 14, 23250 Kolan</izvorni_sadrzaj>
    <derivirana_varijabla naziv="DomainObject.Predmet.ProtustrankaWithAdress_1">AUTO SPORT, društvo s ograničenom odgovornošću za proizvodnju i trgovinu Rudina 14, 23250 Kolan</derivirana_varijabla>
  </DomainObject.Predmet.ProtustrankaWithAdress>
  <DomainObject.Predmet.ProtustrankaWithAdressOIB>
    <izvorni_sadrzaj>AUTO SPORT, društvo s ograničenom odgovornošću za proizvodnju i trgovinu, OIB 84732814133, Rudina 14, 23250 Kolan</izvorni_sadrzaj>
    <derivirana_varijabla naziv="DomainObject.Predmet.ProtustrankaWithAdressOIB_1">AUTO SPORT, društvo s ograničenom odgovornošću za proizvodnju i trgovinu, OIB 84732814133, Rudina 14, 23250 Kolan</derivirana_varijabla>
  </DomainObject.Predmet.ProtustrankaWithAdressOIB>
  <DomainObject.Predmet.ProtustrankaNazivFormated>
    <izvorni_sadrzaj>AUTO SPORT, društvo s ograničenom odgovornošću za proizvodnju i trgovinu</izvorni_sadrzaj>
    <derivirana_varijabla naziv="DomainObject.Predmet.ProtustrankaNazivFormated_1">AUTO SPORT, društvo s ograničenom odgovornošću za proizvodnju i trgovinu</derivirana_varijabla>
  </DomainObject.Predmet.ProtustrankaNazivFormated>
  <DomainObject.Predmet.ProtustrankaNazivFormatedOIB>
    <izvorni_sadrzaj>AUTO SPORT, društvo s ograničenom odgovornošću za proizvodnju i trgovinu, OIB 84732814133</izvorni_sadrzaj>
    <derivirana_varijabla naziv="DomainObject.Predmet.ProtustrankaNazivFormatedOIB_1">AUTO SPORT, društvo s ograničenom odgovornošću za proizvodnju i trgovinu, OIB 84732814133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SPORT, društvo s ograničenom odgovornošću za proizvodnju i trgovinu</item>
    </izvorni_sadrzaj>
    <derivirana_varijabla naziv="DomainObject.Predmet.ProtuStrankaListFormated_1">
      <item>AUTO SPORT, društvo s ograničenom odgovornošću za proizvodnju i trgovinu</item>
    </derivirana_varijabla>
  </DomainObject.Predmet.ProtuStrankaListFormated>
  <DomainObject.Predmet.ProtuStrankaListFormatedOIB>
    <izvorni_sadrzaj>
      <item>AUTO SPORT, društvo s ograničenom odgovornošću za proizvodnju i trgovinu, OIB 84732814133</item>
    </izvorni_sadrzaj>
    <derivirana_varijabla naziv="DomainObject.Predmet.ProtuStrankaListFormatedOIB_1">
      <item>AUTO SPORT, društvo s ograničenom odgovornošću za proizvodnju i trgovinu, OIB 84732814133</item>
    </derivirana_varijabla>
  </DomainObject.Predmet.ProtuStrankaListFormatedOIB>
  <DomainObject.Predmet.ProtuStrankaListFormatedWithAdress>
    <izvorni_sadrzaj>
      <item>AUTO SPORT, društvo s ograničenom odgovornošću za proizvodnju i trgovinu, Rudina 14, 23250 Kolan</item>
    </izvorni_sadrzaj>
    <derivirana_varijabla naziv="DomainObject.Predmet.ProtuStrankaListFormatedWithAdress_1">
      <item>AUTO SPORT, društvo s ograničenom odgovornošću za proizvodnju i trgovinu, Rudina 14, 23250 Kolan</item>
    </derivirana_varijabla>
  </DomainObject.Predmet.ProtuStrankaListFormatedWithAdress>
  <DomainObject.Predmet.ProtuStrankaListFormatedWithAdressOIB>
    <izvorni_sadrzaj>
      <item>AUTO SPORT, društvo s ograničenom odgovornošću za proizvodnju i trgovinu, OIB 84732814133, Rudina 14, 23250 Kolan</item>
    </izvorni_sadrzaj>
    <derivirana_varijabla naziv="DomainObject.Predmet.ProtuStrankaListFormatedWithAdressOIB_1">
      <item>AUTO SPORT, društvo s ograničenom odgovornošću za proizvodnju i trgovinu, OIB 84732814133, Rudina 14, 23250 Kolan</item>
    </derivirana_varijabla>
  </DomainObject.Predmet.ProtuStrankaListFormatedWithAdressOIB>
  <DomainObject.Predmet.ProtuStrankaListNazivFormated>
    <izvorni_sadrzaj>
      <item>AUTO SPORT, društvo s ograničenom odgovornošću za proizvodnju i trgovinu</item>
    </izvorni_sadrzaj>
    <derivirana_varijabla naziv="DomainObject.Predmet.ProtuStrankaListNazivFormated_1">
      <item>AUTO SPORT, društvo s ograničenom odgovornošću za proizvodnju i trgovinu</item>
    </derivirana_varijabla>
  </DomainObject.Predmet.ProtuStrankaListNazivFormated>
  <DomainObject.Predmet.ProtuStrankaListNazivFormatedOIB>
    <izvorni_sadrzaj>
      <item>AUTO SPORT, društvo s ograničenom odgovornošću za proizvodnju i trgovinu, OIB 84732814133</item>
    </izvorni_sadrzaj>
    <derivirana_varijabla naziv="DomainObject.Predmet.ProtuStrankaListNazivFormatedOIB_1">
      <item>AUTO SPORT, društvo s ograničenom odgovornošću za proizvodnju i trgovinu, OIB 84732814133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SPORT, društvo s ograničenom odgovornošću za proizvodnju i trgovinu</izvorni_sadrzaj>
    <derivirana_varijabla naziv="DomainObject.Predmet.ProtustrankaIDrugi_1">AUTO SPORT,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SPORT, društvo s ograničenom odgovornošću za proizvodnju i trgovinu, OIB 84732814133, Rudina 14, 23250 Kolan</izvorni_sadrzaj>
    <derivirana_varijabla naziv="DomainObject.Predmet.ProtustrankaIDrugiAdressOIB_1">AUTO SPORT, društvo s ograničenom odgovornošću za proizvodnju i trgovinu, OIB 84732814133, Rudina 14,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SPORT, društvo s ograničenom odgovornošću za proizvodnju i trgovinu</item>
      <item>FINA</item>
    </izvorni_sadrzaj>
    <derivirana_varijabla naziv="DomainObject.Predmet.SudioniciListNaziv_1">
      <item>AUTO SPORT, društvo s ograničenom odgovornošću za proizvodnju i trgovinu</item>
      <item>FINA</item>
    </derivirana_varijabla>
  </DomainObject.Predmet.SudioniciListNaziv>
  <DomainObject.Predmet.SudioniciListAdressOIB>
    <izvorni_sadrzaj>
      <item>AUTO SPORT, društvo s ograničenom odgovornošću za proizvodnju i trgovinu, OIB 84732814133, Rudina 14,23250 Kolan</item>
      <item>FINA, OIB 85821130368</item>
    </izvorni_sadrzaj>
    <derivirana_varijabla naziv="DomainObject.Predmet.SudioniciListAdressOIB_1">
      <item>AUTO SPORT, društvo s ograničenom odgovornošću za proizvodnju i trgovinu, OIB 84732814133, Rudina 14,23250 Kolan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84732814133</item>
      <item>, OIB 85821130368</item>
    </izvorni_sadrzaj>
    <derivirana_varijabla naziv="DomainObject.Predmet.SudioniciListNazivOIB_1">
      <item>, OIB 84732814133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1380</properties:Characters>
  <properties:Lines>56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2018-06-01T09:38:00Z</dcterms:created>
  <dc:creator>Ardena Bajlo</dc:creator>
  <cp:lastModifiedBy>Ante Rubelj</cp:lastModifiedBy>
  <cp:lastPrinted>2017-07-05T07:58:00Z</cp:lastPrinted>
  <dcterms:modified xmlns:xsi="http://www.w3.org/2001/XMLSchema-instance" xsi:type="dcterms:W3CDTF">2018-06-05T11:46:00Z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(1St-51-18-završno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