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37ca" w14:paraId="71537ca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88539F">
        <w:t>849</w:t>
      </w:r>
      <w:r w:rsidR="001A2481" w:rsidRPr="000351DA">
        <w:t>/1</w:t>
      </w:r>
      <w:r w:rsidR="0068218C">
        <w:t>6</w:t>
      </w:r>
      <w:r w:rsidR="0024291D">
        <w:t>-</w:t>
      </w:r>
      <w:r w:rsidR="0088539F">
        <w:t>20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6298F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88539F">
        <w:t>BONACA SUKOŠAN d.o.o.</w:t>
      </w:r>
      <w:r w:rsidR="00856F28">
        <w:t xml:space="preserve">, </w:t>
      </w:r>
      <w:proofErr w:type="spellStart"/>
      <w:r w:rsidR="0088539F">
        <w:t>Sukošan</w:t>
      </w:r>
      <w:proofErr w:type="spellEnd"/>
      <w:r w:rsidR="0088539F">
        <w:t>, Dr. Franje Tuđmana 42</w:t>
      </w:r>
      <w:r w:rsidR="00E450BA">
        <w:t xml:space="preserve">, OIB: </w:t>
      </w:r>
      <w:r w:rsidR="0088539F">
        <w:t>72078539887</w:t>
      </w:r>
    </w:p>
    <w:p w:rsidRDefault="00DA1786" w:rsidP="00AC26FF" w:rsidR="00DA1786" w:rsidRPr="00AC26FF"/>
    <w:p w:rsidRDefault="00F75AF5" w:rsidP="00856F28" w:rsidR="00F75AF5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88539F">
        <w:t xml:space="preserve">BONACA SUKOŠAN d.o.o., </w:t>
      </w:r>
      <w:proofErr w:type="spellStart"/>
      <w:r w:rsidR="0088539F">
        <w:t>Sukošan</w:t>
      </w:r>
      <w:proofErr w:type="spellEnd"/>
      <w:r w:rsidR="0088539F">
        <w:t>, Dr. Franje Tuđmana 42, OIB: 72078539887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dana </w:t>
      </w:r>
      <w:r w:rsidR="0088539F">
        <w:t>18</w:t>
      </w:r>
      <w:r>
        <w:t xml:space="preserve">. travnja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56F28" w:rsidP="00856F28" w:rsidR="00856F28" w:rsidRPr="00856F28">
      <w:r w:rsidRPr="00856F28">
        <w:t xml:space="preserve">Željena Dražić                                                                                              Ardena </w:t>
      </w:r>
      <w:proofErr w:type="spellStart"/>
      <w:r w:rsidRPr="00856F28">
        <w:t>Bajlo</w:t>
      </w:r>
      <w:proofErr w:type="spellEnd"/>
      <w:r w:rsidRPr="00856F28">
        <w:t>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6298F">
        <w:t xml:space="preserve">Zadar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3DA0"/>
    <w:rsid w:val="001E696E"/>
    <w:rsid w:val="002043A2"/>
    <w:rsid w:val="002204ED"/>
    <w:rsid w:val="00237CCD"/>
    <w:rsid w:val="0024291D"/>
    <w:rsid w:val="00243597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8539F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49E1"/>
    <w:rsid w:val="00A655C4"/>
    <w:rsid w:val="00A74F16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9E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9E1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9E1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9E1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9E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9E1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9E1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9E1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St-849/2016</izvorni_sadrzaj>
    <derivirana_varijabla naziv="DomainObject.Predmet.OznakaBroj_1">St-849/2016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BONACA SUKOŠAN društvo s ograničenom odgovornošću za ugostiteljstvo i turizam</izvorni_sadrzaj>
    <derivirana_varijabla naziv="DomainObject.Predmet.ProtustrankaFormated_1">  BONACA SUKOŠAN društvo s ograničenom odgovornošću za ugostiteljstvo i turizam</derivirana_varijabla>
  </DomainObject.Predmet.ProtustrankaFormated>
  <DomainObject.Predmet.ProtustrankaFormatedOIB>
    <izvorni_sadrzaj>  BONACA SUKOŠAN društvo s ograničenom odgovornošću za ugostiteljstvo i turizam, OIB 72078539887</izvorni_sadrzaj>
    <derivirana_varijabla naziv="DomainObject.Predmet.ProtustrankaFormatedOIB_1">  BONACA SUKOŠAN društvo s ograničenom odgovornošću za ugostiteljstvo i turizam, OIB 72078539887</derivirana_varijabla>
  </DomainObject.Predmet.ProtustrankaFormatedOIB>
  <DomainObject.Predmet.ProtustrankaFormatedWithAdress>
    <izvorni_sadrzaj> BONACA SUKOŠAN društvo s ograničenom odgovornošću za ugostiteljstvo i turizam, Dr. Franje Tuđmana 42, 23206 Sukošan</izvorni_sadrzaj>
    <derivirana_varijabla naziv="DomainObject.Predmet.ProtustrankaFormatedWithAdress_1"> BONACA SUKOŠAN društvo s ograničenom odgovornošću za ugostiteljstvo i turizam, Dr. Franje Tuđmana 42, 23206 Sukošan</derivirana_varijabla>
  </DomainObject.Predmet.ProtustrankaFormatedWithAdress>
  <DomainObject.Predmet.ProtustrankaFormatedWithAdressOIB>
    <izvorni_sadrzaj> BONACA SUKOŠAN društvo s ograničenom odgovornošću za ugostiteljstvo i turizam, OIB 72078539887, Dr. Franje Tuđmana 42, 23206 Sukošan</izvorni_sadrzaj>
    <derivirana_varijabla naziv="DomainObject.Predmet.ProtustrankaFormatedWithAdressOIB_1"> BONACA SUKOŠAN društvo s ograničenom odgovornošću za ugostiteljstvo i turizam, OIB 72078539887, Dr. Franje Tuđmana 42, 23206 Sukošan</derivirana_varijabla>
  </DomainObject.Predmet.ProtustrankaFormatedWithAdressOIB>
  <DomainObject.Predmet.ProtustrankaWithAdress>
    <izvorni_sadrzaj>BONACA SUKOŠAN društvo s ograničenom odgovornošću za ugostiteljstvo i turizam Dr. Franje Tuđmana 42, 23206 Sukošan</izvorni_sadrzaj>
    <derivirana_varijabla naziv="DomainObject.Predmet.ProtustrankaWithAdress_1">BONACA SUKOŠAN društvo s ograničenom odgovornošću za ugostiteljstvo i turizam Dr. Franje Tuđmana 42, 23206 Sukošan</derivirana_varijabla>
  </DomainObject.Predmet.ProtustrankaWithAdress>
  <DomainObject.Predmet.ProtustrankaWithAdressOIB>
    <izvorni_sadrzaj>BONACA SUKOŠAN društvo s ograničenom odgovornošću za ugostiteljstvo i turizam, OIB 72078539887, Dr. Franje Tuđmana 42, 23206 Sukošan</izvorni_sadrzaj>
    <derivirana_varijabla naziv="DomainObject.Predmet.ProtustrankaWithAdressOIB_1">BONACA SUKOŠAN društvo s ograničenom odgovornošću za ugostiteljstvo i turizam, OIB 72078539887, Dr. Franje Tuđmana 42, 23206 Sukošan</derivirana_varijabla>
  </DomainObject.Predmet.ProtustrankaWithAdressOIB>
  <DomainObject.Predmet.ProtustrankaNazivFormated>
    <izvorni_sadrzaj>BONACA SUKOŠAN društvo s ograničenom odgovornošću za ugostiteljstvo i turizam</izvorni_sadrzaj>
    <derivirana_varijabla naziv="DomainObject.Predmet.ProtustrankaNazivFormated_1">BONACA SUKOŠAN društvo s ograničenom odgovornošću za ugostiteljstvo i turizam</derivirana_varijabla>
  </DomainObject.Predmet.ProtustrankaNazivFormated>
  <DomainObject.Predmet.ProtustrankaNazivFormatedOIB>
    <izvorni_sadrzaj>BONACA SUKOŠAN društvo s ograničenom odgovornošću za ugostiteljstvo i turizam, OIB 72078539887</izvorni_sadrzaj>
    <derivirana_varijabla naziv="DomainObject.Predmet.ProtustrankaNazivFormatedOIB_1">BONACA SUKOŠAN društvo s ograničenom odgovornošću za ugostiteljstvo i turizam, OIB 72078539887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40180.80</izvorni_sadrzaj>
    <derivirana_varijabla naziv="DomainObject.Predmet.TrenutnaVrijednost_1">40180.80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BONACA SUKOŠAN društvo s ograničenom odgovornošću za ugostiteljstvo i turizam</item>
    </izvorni_sadrzaj>
    <derivirana_varijabla naziv="DomainObject.Predmet.ProtuStrankaListFormated_1">
      <item>BONACA SUKOŠAN društvo s ograničenom odgovornošću za ugostiteljstvo i turizam</item>
    </derivirana_varijabla>
  </DomainObject.Predmet.ProtuStrankaListFormated>
  <DomainObject.Predmet.ProtuStrankaListFormatedOIB>
    <izvorni_sadrzaj>
      <item>BONACA SUKOŠAN društvo s ograničenom odgovornošću za ugostiteljstvo i turizam, OIB 72078539887</item>
    </izvorni_sadrzaj>
    <derivirana_varijabla naziv="DomainObject.Predmet.ProtuStrankaListFormatedOIB_1">
      <item>BONACA SUKOŠAN društvo s ograničenom odgovornošću za ugostiteljstvo i turizam, OIB 72078539887</item>
    </derivirana_varijabla>
  </DomainObject.Predmet.ProtuStrankaListFormatedOIB>
  <DomainObject.Predmet.ProtuStrankaListFormatedWithAdress>
    <izvorni_sadrzaj>
      <item>BONACA SUKOŠAN društvo s ograničenom odgovornošću za ugostiteljstvo i turizam, Dr. Franje Tuđmana 42, 23206 Sukošan</item>
    </izvorni_sadrzaj>
    <derivirana_varijabla naziv="DomainObject.Predmet.ProtuStrankaListFormatedWithAdress_1">
      <item>BONACA SUKOŠAN društvo s ograničenom odgovornošću za ugostiteljstvo i turizam, Dr. Franje Tuđmana 42, 23206 Sukošan</item>
    </derivirana_varijabla>
  </DomainObject.Predmet.ProtuStrankaListFormatedWithAdress>
  <DomainObject.Predmet.ProtuStrankaListFormatedWithAdressOIB>
    <izvorni_sadrzaj>
      <item>BONACA SUKOŠAN društvo s ograničenom odgovornošću za ugostiteljstvo i turizam, OIB 72078539887, Dr. Franje Tuđmana 42, 23206 Sukošan</item>
    </izvorni_sadrzaj>
    <derivirana_varijabla naziv="DomainObject.Predmet.ProtuStrankaListFormatedWithAdressOIB_1">
      <item>BONACA SUKOŠAN društvo s ograničenom odgovornošću za ugostiteljstvo i turizam, OIB 72078539887, Dr. Franje Tuđmana 42, 23206 Sukošan</item>
    </derivirana_varijabla>
  </DomainObject.Predmet.ProtuStrankaListFormatedWithAdressOIB>
  <DomainObject.Predmet.ProtuStrankaListNazivFormated>
    <izvorni_sadrzaj>
      <item>BONACA SUKOŠAN društvo s ograničenom odgovornošću za ugostiteljstvo i turizam</item>
    </izvorni_sadrzaj>
    <derivirana_varijabla naziv="DomainObject.Predmet.ProtuStrankaListNazivFormated_1">
      <item>BONACA SUKOŠAN društvo s ograničenom odgovornošću za ugostiteljstvo i turizam</item>
    </derivirana_varijabla>
  </DomainObject.Predmet.ProtuStrankaListNazivFormated>
  <DomainObject.Predmet.ProtuStrankaListNazivFormatedOIB>
    <izvorni_sadrzaj>
      <item>BONACA SUKOŠAN društvo s ograničenom odgovornošću za ugostiteljstvo i turizam, OIB 72078539887</item>
    </izvorni_sadrzaj>
    <derivirana_varijabla naziv="DomainObject.Predmet.ProtuStrankaListNazivFormatedOIB_1">
      <item>BONACA SUKOŠAN društvo s ograničenom odgovornošću za ugostiteljstvo i turizam, OIB 72078539887</item>
    </derivirana_varijabla>
  </DomainObject.Predmet.ProtuStrankaListNazivFormatedOIB>
  <DomainObject.Predmet.OstaliListFormated>
    <izvorni_sadrzaj>
      <item>Darko Keran</item>
    </izvorni_sadrzaj>
    <derivirana_varijabla naziv="DomainObject.Predmet.OstaliListFormated_1">
      <item>Darko Keran</item>
    </derivirana_varijabla>
  </DomainObject.Predmet.OstaliListFormated>
  <DomainObject.Predmet.OstaliListFormatedOIB>
    <izvorni_sadrzaj>
      <item>Darko Keran, OIB 66797125546</item>
    </izvorni_sadrzaj>
    <derivirana_varijabla naziv="DomainObject.Predmet.OstaliListFormatedOIB_1">
      <item>Darko Keran, OIB 66797125546</item>
    </derivirana_varijabla>
  </DomainObject.Predmet.OstaliListFormatedOIB>
  <DomainObject.Predmet.OstaliListFormatedWithAdress>
    <izvorni_sadrzaj>
      <item>Darko Keran, ŽDRALOVAC 42 (ranije: SUKOŠAN, SUKOŠAN, 18), 23206 Sukošan</item>
    </izvorni_sadrzaj>
    <derivirana_varijabla naziv="DomainObject.Predmet.OstaliListFormatedWithAdress_1">
      <item>Darko Keran, ŽDRALOVAC 42 (ranije: SUKOŠAN, SUKOŠAN, 18), 23206 Sukošan</item>
    </derivirana_varijabla>
  </DomainObject.Predmet.OstaliListFormatedWithAdress>
  <DomainObject.Predmet.OstaliListFormatedWithAdressOIB>
    <izvorni_sadrzaj>
      <item>Darko Keran, OIB 66797125546, ŽDRALOVAC 42 (ranije: SUKOŠAN, SUKOŠAN, 18), 23206 Sukošan</item>
    </izvorni_sadrzaj>
    <derivirana_varijabla naziv="DomainObject.Predmet.OstaliListFormatedWithAdressOIB_1">
      <item>Darko Keran, OIB 66797125546, ŽDRALOVAC 42 (ranije: SUKOŠAN, SUKOŠAN, 18), 23206 Sukošan</item>
    </derivirana_varijabla>
  </DomainObject.Predmet.OstaliListFormatedWithAdressOIB>
  <DomainObject.Predmet.OstaliListNazivFormated>
    <izvorni_sadrzaj>
      <item>Darko Keran</item>
    </izvorni_sadrzaj>
    <derivirana_varijabla naziv="DomainObject.Predmet.OstaliListNazivFormated_1">
      <item>Darko Keran</item>
    </derivirana_varijabla>
  </DomainObject.Predmet.OstaliListNazivFormated>
  <DomainObject.Predmet.OstaliListNazivFormatedOIB>
    <izvorni_sadrzaj>
      <item>Darko Keran, OIB 66797125546</item>
    </izvorni_sadrzaj>
    <derivirana_varijabla naziv="DomainObject.Predmet.OstaliListNazivFormatedOIB_1">
      <item>Darko Keran, OIB 66797125546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BONACA SUKOŠAN društvo s ograničenom odgovornošću za ugostiteljstvo i turizam</izvorni_sadrzaj>
    <derivirana_varijabla naziv="DomainObject.Predmet.ProtustrankaIDrugi_1">BONACA SUKOŠAN društvo s ograničenom odgovornošću za ugostiteljstvo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BONACA SUKOŠAN društvo s ograničenom odgovornošću za ugostiteljstvo i turizam, OIB 72078539887, Dr. Franje Tuđmana 42, 23206 Sukošan</izvorni_sadrzaj>
    <derivirana_varijabla naziv="DomainObject.Predmet.ProtustrankaIDrugiAdressOIB_1">BONACA SUKOŠAN društvo s ograničenom odgovornošću za ugostiteljstvo i turizam, OIB 72078539887, Dr. Franje Tuđmana 42,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BONACA SUKOŠAN društvo s ograničenom odgovornošću za ugostiteljstvo i turizam</item>
      <item>Darko Keran</item>
    </izvorni_sadrzaj>
    <derivirana_varijabla naziv="DomainObject.Predmet.SudioniciListNaziv_1">
      <item>Financijska agencija</item>
      <item>BONACA SUKOŠAN društvo s ograničenom odgovornošću za ugostiteljstvo i turizam</item>
      <item>Darko Keran</item>
    </derivirana_varijabla>
  </DomainObject.Predmet.SudioniciListNaziv>
  <DomainObject.Predmet.SudioniciListAdressOIB>
    <izvorni_sadrzaj>
      <item>Financijska agencija, OIB 85821130368, Ivana Danila 4,23000 Zadar</item>
      <item>BONACA SUKOŠAN društvo s ograničenom odgovornošću za ugostiteljstvo i turizam, OIB 72078539887, Dr. Franje Tuđmana 42,23206 Sukošan</item>
      <item>Darko Keran, OIB 66797125546, ŽDRALOVAC 42 (ranije: SUKOŠAN, SUKOŠAN, 18),23206 Sukošan</item>
    </izvorni_sadrzaj>
    <derivirana_varijabla naziv="DomainObject.Predmet.SudioniciListAdressOIB_1">
      <item>Financijska agencija, OIB 85821130368, Ivana Danila 4,23000 Zadar</item>
      <item>BONACA SUKOŠAN društvo s ograničenom odgovornošću za ugostiteljstvo i turizam, OIB 72078539887, Dr. Franje Tuđmana 42,23206 Sukošan</item>
      <item>Darko Keran, OIB 66797125546, ŽDRALOVAC 42 (ranije: SUKOŠAN, SUKOŠAN, 18),23206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72078539887</item>
      <item>, OIB 66797125546</item>
    </izvorni_sadrzaj>
    <derivirana_varijabla naziv="DomainObject.Predmet.SudioniciListNazivOIB_1">
      <item>, OIB 85821130368</item>
      <item>, OIB 72078539887</item>
      <item>, OIB 66797125546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93</properties:Words>
  <properties:Characters>531</properties:Characters>
  <properties:Lines>37</properties:Lines>
  <properties:Paragraphs>11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2017-04-18T11:46:00Z</dcterms:created>
  <dc:creator>Administrator</dc:creator>
  <cp:lastModifiedBy>Nena Mužanović</cp:lastModifiedBy>
  <cp:lastPrinted>2017-04-06T11:48:00Z</cp:lastPrinted>
  <dcterms:modified xmlns:xsi="http://www.w3.org/2001/XMLSchema-instance" xsi:type="dcterms:W3CDTF">2017-04-18T11:54:00Z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