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2da5" w14:paraId="3ba2da5" w:rsidRDefault="00982D82" w:rsidP="00910611" w:rsidR="00982D8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2D82" w:rsidP="00910611" w:rsidR="00982D82">
      <w:r>
        <w:rPr>
          <w:rFonts w:eastAsia="MS Mincho"/>
        </w:rPr>
        <w:t xml:space="preserve">   REPUBLIKA HRVATSKA</w:t>
      </w:r>
    </w:p>
    <w:p w:rsidRDefault="00982D82" w:rsidP="00910611" w:rsidR="00982D82">
      <w:r>
        <w:rPr>
          <w:rFonts w:eastAsia="MS Mincho"/>
        </w:rPr>
        <w:t>TRGOVAČKI SUD U RIJECI</w:t>
      </w:r>
    </w:p>
    <w:p w:rsidRDefault="00982D82" w:rsidR="00982D8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756FC7">
      <w:pPr>
        <w:jc w:val="center"/>
      </w:pPr>
      <w:r w:rsidRPr="00756FC7">
        <w:t>R E P U B L I KA   H R V A T S K A</w:t>
      </w:r>
    </w:p>
    <w:p w:rsidRDefault="00214472" w:rsidP="00214472" w:rsidR="00445D45" w:rsidRPr="00756FC7">
      <w:r w:rsidRPr="00756FC7">
        <w:t xml:space="preserve">         </w:t>
      </w:r>
      <w:r w:rsidRPr="00756FC7">
        <w:tab/>
      </w:r>
      <w:r w:rsidRPr="00756FC7">
        <w:tab/>
      </w:r>
      <w:r w:rsidRPr="00756FC7">
        <w:tab/>
      </w:r>
    </w:p>
    <w:p w:rsidRDefault="00214472" w:rsidP="00214472" w:rsidR="00214472" w:rsidRPr="00756FC7">
      <w:pPr>
        <w:jc w:val="center"/>
        <w:rPr>
          <w:bCs/>
        </w:rPr>
      </w:pPr>
      <w:r w:rsidRPr="00756FC7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0C6879" w:rsidRPr="000C6879">
        <w:t>MAKS - EL društvo s ograničenom odgovornošću za frizerske i kozmetičke usluge, Rijeka, Vukovarska 25, OIB 31174335789</w:t>
      </w:r>
      <w:r w:rsidR="00964AEE">
        <w:t xml:space="preserve">, </w:t>
      </w:r>
      <w:r w:rsidR="00C1089B">
        <w:t>odlučujući o zahtjevu privremenog stečajnog upravitelja za nagradu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0C6879">
        <w:t>10</w:t>
      </w:r>
      <w:r w:rsidR="00964AEE">
        <w:t>. srpnja</w:t>
      </w:r>
      <w:r w:rsidR="006C4D0A">
        <w:t xml:space="preserve"> 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964AEE" w:rsidR="006C4D0A" w:rsidRP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6C4D0A" w:rsidRPr="00964AEE">
        <w:t xml:space="preserve">Mileni Veljović, </w:t>
      </w:r>
      <w:r w:rsidR="00964AEE">
        <w:t>Medulin, Fucane 1A</w:t>
      </w:r>
      <w:r w:rsidR="006C4D0A" w:rsidRPr="00964AEE">
        <w:t>, OIB 90523902370</w:t>
      </w:r>
      <w:r w:rsidRPr="00964AEE">
        <w:t xml:space="preserve">, </w:t>
      </w:r>
      <w:r w:rsidRPr="00C1089B">
        <w:t xml:space="preserve">određuje se jednokratna nagrada za poslove obavljene u prethodnom postupku u iznosu od </w:t>
      </w:r>
      <w:r w:rsidR="00964AEE">
        <w:t>4.500</w:t>
      </w:r>
      <w:r w:rsidRPr="00C1089B">
        <w:rPr>
          <w:b/>
        </w:rPr>
        <w:t>,</w:t>
      </w:r>
      <w:r w:rsidR="00964AEE" w:rsidRPr="00964AEE">
        <w:t>00</w:t>
      </w:r>
      <w:r w:rsidRPr="00964AEE">
        <w:t xml:space="preserve"> kn </w:t>
      </w:r>
      <w:r w:rsidR="00F543B8" w:rsidRPr="00964AEE">
        <w:t>bruto</w:t>
      </w:r>
      <w:r w:rsidRPr="00964AEE">
        <w:t>.</w:t>
      </w:r>
    </w:p>
    <w:p w:rsidRDefault="00C1089B" w:rsidP="00C1089B" w:rsidR="00C1089B" w:rsidRPr="00C1089B">
      <w:pPr>
        <w:pStyle w:val="Odlomakpopisa"/>
      </w:pPr>
    </w:p>
    <w:p w:rsidRDefault="00F543B8" w:rsidP="00CB637F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izreke preostali iznos </w:t>
      </w:r>
      <w:r w:rsidR="006C4D0A">
        <w:t xml:space="preserve">iz točke I. </w:t>
      </w:r>
      <w:r w:rsidRPr="00F543B8">
        <w:t xml:space="preserve">isplati na žiroračun privremenog stečajnog upravitelja </w:t>
      </w:r>
      <w:r w:rsidR="006C4D0A">
        <w:t>Milen</w:t>
      </w:r>
      <w:r w:rsidR="00964AEE">
        <w:t>e</w:t>
      </w:r>
      <w:r w:rsidR="006C4D0A">
        <w:t xml:space="preserve"> Veljović</w:t>
      </w:r>
      <w:r w:rsidRPr="00F543B8">
        <w:t>,</w:t>
      </w:r>
      <w:r w:rsidR="000C6879">
        <w:t xml:space="preserve"> Medulin, Fucane 1A</w:t>
      </w:r>
      <w:r w:rsidRPr="00F543B8">
        <w:t xml:space="preserve"> broj IBAN: HR</w:t>
      </w:r>
      <w:r w:rsidR="006C4D0A">
        <w:t>29 2402 0063 1027 5683 9</w:t>
      </w:r>
      <w:r>
        <w:t xml:space="preserve"> </w:t>
      </w:r>
      <w:r w:rsidRPr="00F543B8">
        <w:t xml:space="preserve">otvoren kod </w:t>
      </w:r>
      <w:r>
        <w:t xml:space="preserve">Erste </w:t>
      </w:r>
      <w:r w:rsidRPr="00F543B8">
        <w:t xml:space="preserve">bank d.d., </w:t>
      </w:r>
      <w:r w:rsidR="00CB637F" w:rsidRPr="00CB637F">
        <w:t xml:space="preserve">iz sredstava </w:t>
      </w:r>
      <w:r w:rsidR="000C6879">
        <w:t xml:space="preserve">koje je na račun suda doznačila FINA 20. lipnja 2018. godine u iznosu 5.000,00 kn. Ostatak uplatiti u Fond za namirenje troškova stečajnog postupka. </w:t>
      </w:r>
      <w:r w:rsidR="00F70C4D">
        <w:t xml:space="preserve">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0C6879">
        <w:rPr>
          <w:bCs/>
        </w:rPr>
        <w:t>75/18-3</w:t>
      </w:r>
      <w:r w:rsidR="00C65432">
        <w:rPr>
          <w:bCs/>
        </w:rPr>
        <w:t xml:space="preserve"> od </w:t>
      </w:r>
      <w:r w:rsidR="000C6879">
        <w:rPr>
          <w:bCs/>
        </w:rPr>
        <w:t>15. veljače</w:t>
      </w:r>
      <w:r w:rsidR="00964AEE">
        <w:rPr>
          <w:bCs/>
        </w:rPr>
        <w:t xml:space="preserve"> 2018</w:t>
      </w:r>
      <w:r w:rsidR="00F70C4D">
        <w:rPr>
          <w:bCs/>
        </w:rPr>
        <w:t>. godine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F70C4D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6F57AC">
        <w:rPr>
          <w:bCs/>
        </w:rPr>
        <w:t xml:space="preserve">dužnikom </w:t>
      </w:r>
      <w:r w:rsidR="003565CB" w:rsidRPr="003565CB">
        <w:rPr>
          <w:bCs/>
        </w:rPr>
        <w:t xml:space="preserve"> </w:t>
      </w:r>
      <w:r w:rsidR="000C6879" w:rsidRPr="000C6879">
        <w:t>MAKS - EL društvo s ograničenom odgovornošću za frizerske i kozmetičke usluge, Rijeka, Vukovarska 25, OIB 31174335789</w:t>
      </w:r>
      <w:r w:rsidR="00964AEE">
        <w:t xml:space="preserve"> i imenovan privremeni</w:t>
      </w:r>
      <w:r w:rsidR="006C4D0A">
        <w:t xml:space="preserve"> stečajn</w:t>
      </w:r>
      <w:r w:rsidR="00964AEE">
        <w:t>i</w:t>
      </w:r>
      <w:r w:rsidR="006C4D0A">
        <w:t xml:space="preserve"> upravitelj </w:t>
      </w:r>
      <w:r w:rsidR="006C4D0A" w:rsidRPr="006C4D0A">
        <w:rPr>
          <w:bCs/>
        </w:rPr>
        <w:t>Milen</w:t>
      </w:r>
      <w:r w:rsidR="006C4D0A">
        <w:rPr>
          <w:bCs/>
        </w:rPr>
        <w:t>a</w:t>
      </w:r>
      <w:r w:rsidR="006C4D0A" w:rsidRPr="006C4D0A">
        <w:rPr>
          <w:bCs/>
        </w:rPr>
        <w:t xml:space="preserve"> Veljović, Pula, Dobrilina 9</w:t>
      </w:r>
      <w:r w:rsidR="006F57AC" w:rsidRPr="006F57AC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964AEE" w:rsidP="00F70C4D" w:rsidR="00F70C4D">
      <w:pPr>
        <w:jc w:val="both"/>
        <w:rPr>
          <w:bCs/>
        </w:rPr>
      </w:pPr>
      <w:r>
        <w:rPr>
          <w:bCs/>
        </w:rPr>
        <w:t xml:space="preserve"> </w:t>
      </w:r>
      <w:r w:rsidR="00F70C4D"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0C6879">
        <w:rPr>
          <w:bCs/>
        </w:rPr>
        <w:t xml:space="preserve"> i</w:t>
      </w:r>
      <w:r w:rsidR="00CB637F">
        <w:rPr>
          <w:bCs/>
        </w:rPr>
        <w:t xml:space="preserve"> </w:t>
      </w:r>
      <w:r w:rsidR="00F70C4D" w:rsidRPr="00F70C4D">
        <w:rPr>
          <w:bCs/>
        </w:rPr>
        <w:t>3. Stečajnog zakona (Narodne novine broj 71/15)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0C6879">
        <w:t>10</w:t>
      </w:r>
      <w:r w:rsidR="00964AEE">
        <w:t>. srpnja</w:t>
      </w:r>
      <w:r w:rsidR="006C4D0A">
        <w:t xml:space="preserve"> 2018. </w:t>
      </w:r>
      <w:r w:rsidR="00F87FDE">
        <w:t>godine</w:t>
      </w:r>
    </w:p>
    <w:p w:rsidRDefault="00446ED7" w:rsidP="00E22712" w:rsidR="00E22712">
      <w:pPr>
        <w:jc w:val="right"/>
      </w:pPr>
      <w:r>
        <w:t xml:space="preserve"> 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756FC7" w:rsidR="00E22712">
      <w:pPr>
        <w:ind w:firstLine="708" w:left="1416"/>
        <w:jc w:val="right"/>
      </w:pPr>
      <w:r>
        <w:t xml:space="preserve">   </w:t>
      </w:r>
      <w:r w:rsidR="00214472" w:rsidRPr="008B6081">
        <w:t>Daniela Korlević</w:t>
      </w:r>
      <w:r w:rsidR="00964AEE">
        <w:t xml:space="preserve"> </w:t>
      </w:r>
      <w:r w:rsidR="00AA7F9B">
        <w:t xml:space="preserve"> </w:t>
      </w:r>
      <w:r w:rsidR="00756FC7">
        <w:t xml:space="preserve"> </w:t>
      </w:r>
    </w:p>
    <w:p w:rsidRDefault="00AA7F9B" w:rsidP="00AA7F9B" w:rsidR="00AA7F9B" w:rsidRPr="00964AEE">
      <w:pPr>
        <w:ind w:firstLine="708" w:left="1416"/>
        <w:jc w:val="right"/>
      </w:pPr>
    </w:p>
    <w:p w:rsidRDefault="009F3C0A" w:rsidP="00F6302D" w:rsidR="006F57AC" w:rsidRPr="008B6081">
      <w:pPr>
        <w:jc w:val="right"/>
        <w:rPr>
          <w:b/>
        </w:rPr>
      </w:pPr>
      <w:r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AA7F9B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D8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0C6879">
      <w:t>75/18-18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C6879"/>
    <w:rsid w:val="000E4805"/>
    <w:rsid w:val="00137298"/>
    <w:rsid w:val="00192AF6"/>
    <w:rsid w:val="001937F7"/>
    <w:rsid w:val="00214472"/>
    <w:rsid w:val="002909CE"/>
    <w:rsid w:val="0030327A"/>
    <w:rsid w:val="00312847"/>
    <w:rsid w:val="00316A04"/>
    <w:rsid w:val="003565CB"/>
    <w:rsid w:val="003C0F75"/>
    <w:rsid w:val="00416E78"/>
    <w:rsid w:val="00445D45"/>
    <w:rsid w:val="00446ED7"/>
    <w:rsid w:val="005712C4"/>
    <w:rsid w:val="005C594E"/>
    <w:rsid w:val="006268A4"/>
    <w:rsid w:val="006C4D0A"/>
    <w:rsid w:val="006F57AC"/>
    <w:rsid w:val="00756FC7"/>
    <w:rsid w:val="007863DC"/>
    <w:rsid w:val="00850331"/>
    <w:rsid w:val="008B6081"/>
    <w:rsid w:val="008D25AF"/>
    <w:rsid w:val="00964AEE"/>
    <w:rsid w:val="00982D82"/>
    <w:rsid w:val="009A5E54"/>
    <w:rsid w:val="009E169F"/>
    <w:rsid w:val="009F3C0A"/>
    <w:rsid w:val="00A50178"/>
    <w:rsid w:val="00A52130"/>
    <w:rsid w:val="00AA7F9B"/>
    <w:rsid w:val="00B032AC"/>
    <w:rsid w:val="00BA591A"/>
    <w:rsid w:val="00C1089B"/>
    <w:rsid w:val="00C65432"/>
    <w:rsid w:val="00CB0C14"/>
    <w:rsid w:val="00CB637F"/>
    <w:rsid w:val="00CC57E2"/>
    <w:rsid w:val="00D771D7"/>
    <w:rsid w:val="00DD4F25"/>
    <w:rsid w:val="00E128BC"/>
    <w:rsid w:val="00E22712"/>
    <w:rsid w:val="00E27203"/>
    <w:rsid w:val="00E578C6"/>
    <w:rsid w:val="00E94762"/>
    <w:rsid w:val="00F543B8"/>
    <w:rsid w:val="00F6302D"/>
    <w:rsid w:val="00F70C4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82D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82D8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82D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82D8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2018.</izvorni_sadrzaj>
    <derivirana_varijabla naziv="DomainObject.Predmet.DatumRjesavanja_1">19.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 - EL d.o.o.</izvorni_sadrzaj>
    <derivirana_varijabla naziv="DomainObject.Predmet.ProtustrankaFormated_1">  MAKS - EL d.o.o.</derivirana_varijabla>
  </DomainObject.Predmet.ProtustrankaFormated>
  <DomainObject.Predmet.ProtustrankaFormatedOIB>
    <izvorni_sadrzaj>  MAKS - EL d.o.o., OIB 31174335789</izvorni_sadrzaj>
    <derivirana_varijabla naziv="DomainObject.Predmet.ProtustrankaFormatedOIB_1">  MAKS - EL d.o.o., OIB 31174335789</derivirana_varijabla>
  </DomainObject.Predmet.ProtustrankaFormatedOIB>
  <DomainObject.Predmet.ProtustrankaFormatedWithAdress>
    <izvorni_sadrzaj> MAKS - EL d.o.o., Vukovarska 25, 51000 Rijeka</izvorni_sadrzaj>
    <derivirana_varijabla naziv="DomainObject.Predmet.ProtustrankaFormatedWithAdress_1"> MAKS - EL d.o.o., Vukovarska 25, 51000 Rijeka</derivirana_varijabla>
  </DomainObject.Predmet.ProtustrankaFormatedWithAdress>
  <DomainObject.Predmet.ProtustrankaFormatedWithAdressOIB>
    <izvorni_sadrzaj> MAKS - EL d.o.o., OIB 31174335789, Vukovarska 25, 51000 Rijeka</izvorni_sadrzaj>
    <derivirana_varijabla naziv="DomainObject.Predmet.ProtustrankaFormatedWithAdressOIB_1"> MAKS - EL d.o.o., OIB 31174335789, Vukovarska 25, 51000 Rijeka</derivirana_varijabla>
  </DomainObject.Predmet.ProtustrankaFormatedWithAdressOIB>
  <DomainObject.Predmet.ProtustrankaWithAdress>
    <izvorni_sadrzaj>MAKS - EL d.o.o. Vukovarska 25, 51000 Rijeka</izvorni_sadrzaj>
    <derivirana_varijabla naziv="DomainObject.Predmet.ProtustrankaWithAdress_1">MAKS - EL d.o.o. Vukovarska 25, 51000 Rijeka</derivirana_varijabla>
  </DomainObject.Predmet.ProtustrankaWithAdress>
  <DomainObject.Predmet.ProtustrankaWithAdressOIB>
    <izvorni_sadrzaj>MAKS - EL d.o.o., OIB 31174335789, Vukovarska 25, 51000 Rijeka</izvorni_sadrzaj>
    <derivirana_varijabla naziv="DomainObject.Predmet.ProtustrankaWithAdressOIB_1">MAKS - EL d.o.o., OIB 31174335789, Vukovarska 25, 51000 Rijeka</derivirana_varijabla>
  </DomainObject.Predmet.ProtustrankaWithAdressOIB>
  <DomainObject.Predmet.ProtustrankaNazivFormated>
    <izvorni_sadrzaj>MAKS - EL d.o.o.</izvorni_sadrzaj>
    <derivirana_varijabla naziv="DomainObject.Predmet.ProtustrankaNazivFormated_1">MAKS - EL d.o.o.</derivirana_varijabla>
  </DomainObject.Predmet.ProtustrankaNazivFormated>
  <DomainObject.Predmet.ProtustrankaNazivFormatedOIB>
    <izvorni_sadrzaj>MAKS - EL d.o.o., OIB 31174335789</izvorni_sadrzaj>
    <derivirana_varijabla naziv="DomainObject.Predmet.ProtustrankaNazivFormatedOIB_1">MAKS - EL d.o.o., OIB 31174335789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MAKS - EL d.o.o.</item>
    </izvorni_sadrzaj>
    <derivirana_varijabla naziv="DomainObject.Predmet.ProtuStrankaListFormated_1">
      <item>MAKS - EL d.o.o.</item>
    </derivirana_varijabla>
  </DomainObject.Predmet.ProtuStrankaListFormated>
  <DomainObject.Predmet.ProtuStrankaListFormatedOIB>
    <izvorni_sadrzaj>
      <item>MAKS - EL d.o.o., OIB 31174335789</item>
    </izvorni_sadrzaj>
    <derivirana_varijabla naziv="DomainObject.Predmet.ProtuStrankaListFormatedOIB_1">
      <item>MAKS - EL d.o.o., OIB 31174335789</item>
    </derivirana_varijabla>
  </DomainObject.Predmet.ProtuStrankaListFormatedOIB>
  <DomainObject.Predmet.ProtuStrankaListFormatedWithAdress>
    <izvorni_sadrzaj>
      <item>MAKS - EL d.o.o., Vukovarska 25, 51000 Rijeka</item>
    </izvorni_sadrzaj>
    <derivirana_varijabla naziv="DomainObject.Predmet.ProtuStrankaListFormatedWithAdress_1">
      <item>MAKS - EL d.o.o., Vukovarska 25, 51000 Rijeka</item>
    </derivirana_varijabla>
  </DomainObject.Predmet.ProtuStrankaListFormatedWithAdress>
  <DomainObject.Predmet.ProtuStrankaListFormatedWithAdressOIB>
    <izvorni_sadrzaj>
      <item>MAKS - EL d.o.o., OIB 31174335789, Vukovarska 25, 51000 Rijeka</item>
    </izvorni_sadrzaj>
    <derivirana_varijabla naziv="DomainObject.Predmet.ProtuStrankaListFormatedWithAdressOIB_1">
      <item>MAKS - EL d.o.o., OIB 31174335789, Vukovarska 25, 51000 Rijeka</item>
    </derivirana_varijabla>
  </DomainObject.Predmet.ProtuStrankaListFormatedWithAdressOIB>
  <DomainObject.Predmet.ProtuStrankaListNazivFormated>
    <izvorni_sadrzaj>
      <item>MAKS - EL d.o.o.</item>
    </izvorni_sadrzaj>
    <derivirana_varijabla naziv="DomainObject.Predmet.ProtuStrankaListNazivFormated_1">
      <item>MAKS - EL d.o.o.</item>
    </derivirana_varijabla>
  </DomainObject.Predmet.ProtuStrankaListNazivFormated>
  <DomainObject.Predmet.ProtuStrankaListNazivFormatedOIB>
    <izvorni_sadrzaj>
      <item>MAKS - EL d.o.o., OIB 31174335789</item>
    </izvorni_sadrzaj>
    <derivirana_varijabla naziv="DomainObject.Predmet.ProtuStrankaListNazivFormatedOIB_1">
      <item>MAKS - EL d.o.o., OIB 31174335789</item>
    </derivirana_varijabla>
  </DomainObject.Predmet.ProtuStrankaListNazivFormatedOIB>
  <DomainObject.Predmet.OstaliListFormated>
    <izvorni_sadrzaj>
      <item>MILENA VELJOVIĆ</item>
      <item>Vatroslav Kolega</item>
    </izvorni_sadrzaj>
    <derivirana_varijabla naziv="DomainObject.Predmet.OstaliListFormated_1">
      <item>MILENA VELJOVIĆ</item>
      <item>Vatroslav Kolega</item>
    </derivirana_varijabla>
  </DomainObject.Predmet.OstaliListFormated>
  <DomainObject.Predmet.OstaliListFormatedOIB>
    <izvorni_sadrzaj>
      <item>MILENA VELJOVIĆ</item>
      <item>Vatroslav Kolega, OIB 23949883985</item>
    </izvorni_sadrzaj>
    <derivirana_varijabla naziv="DomainObject.Predmet.OstaliListFormatedOIB_1">
      <item>MILENA VELJOVIĆ</item>
      <item>Vatroslav Kolega, OIB 23949883985</item>
    </derivirana_varijabla>
  </DomainObject.Predmet.OstaliListFormatedOIB>
  <DomainObject.Predmet.OstaliListFormatedWithAdress>
    <izvorni_sadrzaj>
      <item>MILENA VELJOVIĆ</item>
      <item>Vatroslav Kolega, Šetalište 13.divizije 15, 51000 Rijeka</item>
    </izvorni_sadrzaj>
    <derivirana_varijabla naziv="DomainObject.Predmet.OstaliListFormatedWithAdress_1">
      <item>MILENA VELJOVIĆ</item>
      <item>Vatroslav Kolega, Šetalište 13.divizije 15, 51000 Rijeka</item>
    </derivirana_varijabla>
  </DomainObject.Predmet.OstaliListFormatedWithAdress>
  <DomainObject.Predmet.OstaliListFormatedWithAdressOIB>
    <izvorni_sadrzaj>
      <item>MILENA VELJOVIĆ</item>
      <item>Vatroslav Kolega, OIB 23949883985, Šetalište 13.divizije 15, 51000 Rijeka</item>
    </izvorni_sadrzaj>
    <derivirana_varijabla naziv="DomainObject.Predmet.OstaliListFormatedWithAdressOIB_1">
      <item>MILENA VELJOVIĆ</item>
      <item>Vatroslav Kolega, OIB 23949883985, Šetalište 13.divizije 15, 51000 Rijeka</item>
    </derivirana_varijabla>
  </DomainObject.Predmet.OstaliListFormatedWithAdressOIB>
  <DomainObject.Predmet.OstaliListNazivFormated>
    <izvorni_sadrzaj>
      <item>MILENA VELJOVIĆ</item>
      <item>Vatroslav Kolega</item>
    </izvorni_sadrzaj>
    <derivirana_varijabla naziv="DomainObject.Predmet.OstaliListNazivFormated_1">
      <item>MILENA VELJOVIĆ</item>
      <item>Vatroslav Kolega</item>
    </derivirana_varijabla>
  </DomainObject.Predmet.OstaliListNazivFormated>
  <DomainObject.Predmet.OstaliListNazivFormatedOIB>
    <izvorni_sadrzaj>
      <item>MILENA VELJOVIĆ</item>
      <item>Vatroslav Kolega, OIB 23949883985</item>
    </izvorni_sadrzaj>
    <derivirana_varijabla naziv="DomainObject.Predmet.OstaliListNazivFormatedOIB_1">
      <item>MILENA VELJOVIĆ</item>
      <item>Vatroslav Kolega, OIB 23949883985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MAKS - EL d.o.o.</izvorni_sadrzaj>
    <derivirana_varijabla naziv="DomainObject.Predmet.ProtustrankaIDrugi_1">MAKS - EL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MAKS - EL d.o.o., OIB 31174335789, Vukovarska 25, 51000 Rijeka</izvorni_sadrzaj>
    <derivirana_varijabla naziv="DomainObject.Predmet.ProtustrankaIDrugiAdressOIB_1">MAKS - EL d.o.o., OIB 31174335789, Vukovarska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2018.</izvorni_sadrzaj>
    <derivirana_varijabla naziv="DomainObject.Predmet.OdlukaRjesenje.DatumDonosenjaOdluke_1">19.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St-75/2018-14</izvorni_sadrzaj>
    <derivirana_varijabla naziv="DomainObject.Predmet.OdlukaRjesenje.Oznaka_1">St-75/2018-14</derivirana_varijabla>
  </DomainObject.Predmet.OdlukaRjesenje.Oznaka>
  <DomainObject.Predmet.SudioniciListNaziv>
    <izvorni_sadrzaj>
      <item>FINA  Rijeka</item>
      <item>MAKS - EL d.o.o.</item>
      <item>MILENA VELJOVIĆ</item>
      <item>Vatroslav Kolega</item>
    </izvorni_sadrzaj>
    <derivirana_varijabla naziv="DomainObject.Predmet.SudioniciListNaziv_1">
      <item>FINA  Rijeka</item>
      <item>MAKS - EL d.o.o.</item>
      <item>MILENA VELJOVIĆ</item>
      <item>Vatroslav Kolega</item>
    </derivirana_varijabla>
  </DomainObject.Predmet.SudioniciListNaziv>
  <DomainObject.Predmet.SudioniciListAdressOIB>
    <izvorni_sadrzaj>
      <item>FINA  Rijeka, OIB 85821130368, Frana Kurelca 8,51000 Rijeka</item>
      <item>MAKS - EL d.o.o., OIB 31174335789, Vukovarska 25,51000 Rijeka</item>
      <item>MILENA VELJOVIĆ</item>
      <item>Vatroslav Kolega, OIB 23949883985, Šetalište 13.divizije 15,51000 Rijeka</item>
    </izvorni_sadrzaj>
    <derivirana_varijabla naziv="DomainObject.Predmet.SudioniciListAdressOIB_1">
      <item>FINA  Rijeka, OIB 85821130368, Frana Kurelca 8,51000 Rijeka</item>
      <item>MAKS - EL d.o.o., OIB 31174335789, Vukovarska 25,51000 Rijeka</item>
      <item>MILENA VELJOVIĆ</item>
      <item>Vatroslav Kolega, OIB 23949883985, Šetalište 13.divizije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31174335789</item>
      <item>, OIB null</item>
      <item>, OIB 23949883985</item>
    </izvorni_sadrzaj>
    <derivirana_varijabla naziv="DomainObject.Predmet.SudioniciListNazivOIB_1">
      <item>, OIB 85821130368</item>
      <item>, OIB 31174335789</item>
      <item>, OIB null</item>
      <item>, OIB 23949883985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24571-3BF6-4F7B-BD6E-76C7B3E77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2141</properties:Characters>
  <properties:Lines>57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2018-07-10T12:20:00Z</dcterms:created>
  <dc:creator>dcmelik</dc:creator>
  <cp:lastModifiedBy>Jasna Radulović</cp:lastModifiedBy>
  <cp:lastPrinted>2018-07-10T12:21:00Z</cp:lastPrinted>
  <dcterms:modified xmlns:xsi="http://www.w3.org/2001/XMLSchema-instance" xsi:type="dcterms:W3CDTF">2018-07-10T12:22:00Z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(75-18 nagrada i naknada fond Veljović.docx)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