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22ce0" w14:paraId="6222ce0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7C1D01">
        <w:t>-8829/15</w:t>
      </w:r>
    </w:p>
    <w:p w:rsidRDefault="00586DD5" w:rsidP="00586DD5" w:rsid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D13F3A" w:rsidP="00586DD5" w:rsidR="00D13F3A" w:rsidRPr="00586DD5"/>
    <w:p w:rsidRDefault="000633F8" w:rsidP="007E24F5" w:rsidR="000633F8" w:rsidRPr="00310646">
      <w:pPr>
        <w:jc w:val="center"/>
      </w:pPr>
      <w:r>
        <w:t>REPUBLIKA HRVATSKA</w:t>
      </w: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8966A4" w:rsidP="001C69BB" w:rsidR="006B708C">
      <w:pPr>
        <w:ind w:firstLine="720"/>
        <w:jc w:val="both"/>
        <w:rPr>
          <w:lang w:val="pt-BR"/>
        </w:rPr>
      </w:pPr>
      <w:r w:rsidRPr="008966A4">
        <w:rPr>
          <w:lang w:val="pt-BR"/>
        </w:rPr>
        <w:t xml:space="preserve">Trgovački sud u Zagrebu, po sucu Gordanu Zubaku, u stečajnom postupku u povodu prijedloga predlagatelja FINANCIJSKE AGENCIJE, Zagreb, Ulica grada Vukovara 70, OIB: 85821130368, za otvaranje stečajnog postupka nad dužnikom </w:t>
      </w:r>
      <w:r w:rsidR="007C1D01" w:rsidRPr="007C1D01">
        <w:rPr>
          <w:lang w:val="pt-BR"/>
        </w:rPr>
        <w:t>AUTO GARAGE LEON j.d.o.o., Velika Gorica, Josipovićeva ulica 53, OIB: 28331551037</w:t>
      </w:r>
      <w:r w:rsidRPr="008966A4">
        <w:rPr>
          <w:lang w:val="pt-BR"/>
        </w:rPr>
        <w:t xml:space="preserve">, </w:t>
      </w:r>
      <w:r w:rsidR="00814F2C">
        <w:rPr>
          <w:lang w:val="pt-BR"/>
        </w:rPr>
        <w:br/>
        <w:t>17</w:t>
      </w:r>
      <w:r w:rsidR="007C1D01">
        <w:rPr>
          <w:lang w:val="pt-BR"/>
        </w:rPr>
        <w:t>. listopada</w:t>
      </w:r>
      <w:r w:rsidRPr="008966A4">
        <w:rPr>
          <w:lang w:val="pt-BR"/>
        </w:rPr>
        <w:t xml:space="preserve"> 2016.,</w:t>
      </w: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1C69BB" w:rsidP="00586DD5" w:rsidR="00685A5E" w:rsidRPr="00586DD5">
      <w:pPr>
        <w:jc w:val="both"/>
      </w:pPr>
      <w:r>
        <w:t xml:space="preserve">I. </w:t>
      </w:r>
      <w:r w:rsidR="006B708C"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7C1D01" w:rsidRPr="007C1D01">
        <w:rPr>
          <w:lang w:val="pt-BR"/>
        </w:rPr>
        <w:t>AUTO GARAGE LEON j.d.o.o., Velika Gorica, Josipovićeva ulica 53</w:t>
      </w:r>
      <w:r>
        <w:rPr>
          <w:lang w:val="pt-BR"/>
        </w:rPr>
        <w:t xml:space="preserve">, </w:t>
      </w:r>
      <w:r w:rsidR="006B708C" w:rsidRPr="00586DD5">
        <w:t xml:space="preserve">za dan </w:t>
      </w:r>
      <w:r w:rsidR="007C1D01">
        <w:t>23. studeni</w:t>
      </w:r>
      <w:r>
        <w:t xml:space="preserve"> </w:t>
      </w:r>
      <w:r w:rsidR="00F23AB4">
        <w:t xml:space="preserve">2016. </w:t>
      </w:r>
      <w:r w:rsidR="00F23AB4" w:rsidRPr="005022CE">
        <w:t xml:space="preserve">u </w:t>
      </w:r>
      <w:r w:rsidR="007C1D01">
        <w:t>11.4</w:t>
      </w:r>
      <w:r w:rsidR="0093411A">
        <w:t>0</w:t>
      </w:r>
      <w:r w:rsidR="005022CE" w:rsidRPr="005022CE">
        <w:t xml:space="preserve"> </w:t>
      </w:r>
      <w:r w:rsidR="006B708C" w:rsidRPr="005022CE">
        <w:t>sati</w:t>
      </w:r>
      <w:r w:rsidR="006B708C" w:rsidRPr="000E1DC5">
        <w:t>,</w:t>
      </w:r>
      <w:r w:rsidR="006B708C" w:rsidRPr="00586DD5">
        <w:rPr>
          <w:b/>
        </w:rPr>
        <w:t xml:space="preserve"> </w:t>
      </w:r>
      <w:r w:rsidR="006B708C" w:rsidRPr="00586DD5">
        <w:t>u zgradi ovog suda u sobi br</w:t>
      </w:r>
      <w:r w:rsidR="006A22C0" w:rsidRPr="00586DD5">
        <w:t>. 85</w:t>
      </w:r>
      <w:r w:rsidR="006B708C" w:rsidRPr="00586DD5">
        <w:t>/II ulič</w:t>
      </w:r>
      <w:r w:rsidR="0038741D">
        <w:t>na zgrada, a na koje se poziva</w:t>
      </w:r>
      <w:r w:rsidR="006B708C"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1C69BB" w:rsidP="00685A5E" w:rsidR="003079FF">
      <w:pPr>
        <w:jc w:val="both"/>
      </w:pPr>
      <w:r>
        <w:t>-   osoba koja za dužnika obavlja</w:t>
      </w:r>
      <w:r w:rsidR="003079FF">
        <w:t xml:space="preserve"> poslove platnog prometa: </w:t>
      </w:r>
      <w:r w:rsidR="007C1D01">
        <w:t xml:space="preserve">Hrvatska poštanska banka d.d. </w:t>
      </w:r>
    </w:p>
    <w:p w:rsidRDefault="00814F2C" w:rsidP="00685A5E" w:rsidR="00814F2C">
      <w:pPr>
        <w:jc w:val="both"/>
      </w:pPr>
    </w:p>
    <w:p w:rsidRDefault="001C69BB" w:rsidP="00685A5E" w:rsidR="001C69BB">
      <w:pPr>
        <w:jc w:val="both"/>
      </w:pPr>
      <w:r>
        <w:t xml:space="preserve">II. Nalaže se zastupniku po zakonu dužnika </w:t>
      </w:r>
      <w:r w:rsidR="007C1D01">
        <w:t xml:space="preserve">Vanji </w:t>
      </w:r>
      <w:proofErr w:type="spellStart"/>
      <w:r w:rsidR="007C1D01">
        <w:t>Radočaju</w:t>
      </w:r>
      <w:proofErr w:type="spellEnd"/>
      <w:r>
        <w:t xml:space="preserve"> u roku 8 dana očitovati na navode</w:t>
      </w:r>
      <w:r w:rsidR="0093411A">
        <w:t xml:space="preserve"> </w:t>
      </w:r>
      <w:r>
        <w:t xml:space="preserve"> Ministarstva f</w:t>
      </w:r>
      <w:r w:rsidR="00D876F4">
        <w:t xml:space="preserve">inancija, Porezne uprave, Područnog ureda Zagreb </w:t>
      </w:r>
      <w:r w:rsidR="007C1D01">
        <w:t>iz podneska od 23</w:t>
      </w:r>
      <w:r>
        <w:t>. lipnja 2016.</w:t>
      </w: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7C1D01">
        <w:t>1</w:t>
      </w:r>
      <w:r w:rsidR="00814F2C">
        <w:t>7</w:t>
      </w:r>
      <w:r w:rsidR="007C1D01">
        <w:t>. listopada</w:t>
      </w:r>
      <w:r w:rsidR="00C34AA2" w:rsidRPr="005022CE">
        <w:t xml:space="preserve"> 2016</w:t>
      </w:r>
      <w:r w:rsidR="00264157" w:rsidRPr="005022CE">
        <w:t>.</w:t>
      </w: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064F5F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0633F8" w:rsidP="00F213B6" w:rsidR="000633F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814F2C" w:rsidP="0093411A" w:rsidR="00814F2C" w:rsidRPr="0055478B"/>
    <w:p w:rsidRDefault="002D2245" w:rsidP="006B708C" w:rsidR="006B708C" w:rsidRPr="0038741D">
      <w:r w:rsidRPr="0038741D">
        <w:t>UPUTA O PRAVNOM LIJEKU</w:t>
      </w:r>
    </w:p>
    <w:p w:rsidRDefault="006B708C" w:rsidP="006B708C" w:rsidR="0093411A">
      <w:pPr>
        <w:rPr>
          <w:b/>
        </w:rPr>
      </w:pPr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  <w:r w:rsidR="00D03437">
        <w:rPr>
          <w:b/>
        </w:rPr>
        <w:tab/>
      </w:r>
    </w:p>
    <w:p w:rsidRDefault="00064F5F" w:rsidP="004E13E6" w:rsidR="00064F5F">
      <w:pPr>
        <w:jc w:val="right"/>
      </w:pPr>
    </w:p>
    <w:p w:rsidRDefault="00064F5F" w:rsidP="004E13E6" w:rsidR="00064F5F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064F5F" w:rsidP="004E13E6" w:rsidR="00064F5F">
      <w:pPr>
        <w:jc w:val="right"/>
      </w:pPr>
      <w:r>
        <w:t>ovlašteni službenik</w:t>
      </w:r>
    </w:p>
    <w:p w:rsidRDefault="00064F5F" w:rsidP="004E13E6" w:rsidR="00064F5F">
      <w:pPr>
        <w:jc w:val="right"/>
      </w:pPr>
      <w:r>
        <w:t>Katica Franjić</w:t>
      </w:r>
    </w:p>
    <w:p w:rsidRDefault="00B639DE" w:rsidP="00064F5F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633F8"/>
    <w:rsid w:val="00064F5F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47BB4"/>
    <w:rsid w:val="0038741D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7C1D01"/>
    <w:rsid w:val="00814F2C"/>
    <w:rsid w:val="00880F0E"/>
    <w:rsid w:val="008966A4"/>
    <w:rsid w:val="008B05F8"/>
    <w:rsid w:val="008D6FB5"/>
    <w:rsid w:val="0093411A"/>
    <w:rsid w:val="00A34C9C"/>
    <w:rsid w:val="00A45CFF"/>
    <w:rsid w:val="00A66EA0"/>
    <w:rsid w:val="00A76551"/>
    <w:rsid w:val="00B47261"/>
    <w:rsid w:val="00B639DE"/>
    <w:rsid w:val="00BF0BBF"/>
    <w:rsid w:val="00C34AA2"/>
    <w:rsid w:val="00CD0B3B"/>
    <w:rsid w:val="00D03437"/>
    <w:rsid w:val="00D13F3A"/>
    <w:rsid w:val="00D47D35"/>
    <w:rsid w:val="00D52D3B"/>
    <w:rsid w:val="00D74489"/>
    <w:rsid w:val="00D876F4"/>
    <w:rsid w:val="00DB06B8"/>
    <w:rsid w:val="00DC5B26"/>
    <w:rsid w:val="00E07559"/>
    <w:rsid w:val="00E865F3"/>
    <w:rsid w:val="00E9131D"/>
    <w:rsid w:val="00EA7FA1"/>
    <w:rsid w:val="00F23AB4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F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64F5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64F5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64F5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64F5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64F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64F5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64F5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64F5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64F5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8829</izvorni_sadrzaj>
    <derivirana_varijabla naziv="DomainObject.Predmet.Broj_1">8829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St-8829/2015</izvorni_sadrzaj>
    <derivirana_varijabla naziv="DomainObject.Predmet.OznakaBroj_1">St-8829/2015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GARAGE LEON j.d.o.o.</izvorni_sadrzaj>
    <derivirana_varijabla naziv="DomainObject.Predmet.ProtustrankaFormated_1">  AUTO GARAGE LEON j.d.o.o.</derivirana_varijabla>
  </DomainObject.Predmet.ProtustrankaFormated>
  <DomainObject.Predmet.ProtustrankaFormatedOIB>
    <izvorni_sadrzaj>  AUTO GARAGE LEON j.d.o.o., OIB 28331551037</izvorni_sadrzaj>
    <derivirana_varijabla naziv="DomainObject.Predmet.ProtustrankaFormatedOIB_1">  AUTO GARAGE LEON j.d.o.o., OIB 28331551037</derivirana_varijabla>
  </DomainObject.Predmet.ProtustrankaFormatedOIB>
  <DomainObject.Predmet.ProtustrankaFormatedWithAdress>
    <izvorni_sadrzaj> AUTO GARAGE LEON j.d.o.o., Josipovićeva ulica 53, 10410 Velika Gorica</izvorni_sadrzaj>
    <derivirana_varijabla naziv="DomainObject.Predmet.ProtustrankaFormatedWithAdress_1"> AUTO GARAGE LEON j.d.o.o., Josipovićeva ulica 53, 10410 Velika Gorica</derivirana_varijabla>
  </DomainObject.Predmet.ProtustrankaFormatedWithAdress>
  <DomainObject.Predmet.ProtustrankaFormatedWithAdressOIB>
    <izvorni_sadrzaj> AUTO GARAGE LEON j.d.o.o., OIB 28331551037, Josipovićeva ulica 53, 10410 Velika Gorica</izvorni_sadrzaj>
    <derivirana_varijabla naziv="DomainObject.Predmet.ProtustrankaFormatedWithAdressOIB_1"> AUTO GARAGE LEON j.d.o.o., OIB 28331551037, Josipovićeva ulica 53, 10410 Velika Gorica</derivirana_varijabla>
  </DomainObject.Predmet.ProtustrankaFormatedWithAdressOIB>
  <DomainObject.Predmet.ProtustrankaWithAdress>
    <izvorni_sadrzaj>AUTO GARAGE LEON j.d.o.o. Josipovićeva ulica 53, 10410 Velika Gorica</izvorni_sadrzaj>
    <derivirana_varijabla naziv="DomainObject.Predmet.ProtustrankaWithAdress_1">AUTO GARAGE LEON j.d.o.o. Josipovićeva ulica 53, 10410 Velika Gorica</derivirana_varijabla>
  </DomainObject.Predmet.ProtustrankaWithAdress>
  <DomainObject.Predmet.ProtustrankaWithAdressOIB>
    <izvorni_sadrzaj>AUTO GARAGE LEON j.d.o.o., OIB 28331551037, Josipovićeva ulica 53, 10410 Velika Gorica</izvorni_sadrzaj>
    <derivirana_varijabla naziv="DomainObject.Predmet.ProtustrankaWithAdressOIB_1">AUTO GARAGE LEON j.d.o.o., OIB 28331551037, Josipovićeva ulica 53, 10410 Velika Gorica</derivirana_varijabla>
  </DomainObject.Predmet.ProtustrankaWithAdressOIB>
  <DomainObject.Predmet.ProtustrankaNazivFormated>
    <izvorni_sadrzaj>AUTO GARAGE LEON j.d.o.o.</izvorni_sadrzaj>
    <derivirana_varijabla naziv="DomainObject.Predmet.ProtustrankaNazivFormated_1">AUTO GARAGE LEON j.d.o.o.</derivirana_varijabla>
  </DomainObject.Predmet.ProtustrankaNazivFormated>
  <DomainObject.Predmet.ProtustrankaNazivFormatedOIB>
    <izvorni_sadrzaj>AUTO GARAGE LEON j.d.o.o., OIB 28331551037</izvorni_sadrzaj>
    <derivirana_varijabla naziv="DomainObject.Predmet.ProtustrankaNazivFormatedOIB_1">AUTO GARAGE LEON j.d.o.o., OIB 28331551037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Vanja Radočaj</izvorni_sadrzaj>
    <derivirana_varijabla naziv="DomainObject.Predmet.StrankaFormated_1">  FINA Regionalni centar Zagreb; Vanja Radočaj</derivirana_varijabla>
  </DomainObject.Predmet.StrankaFormated>
  <DomainObject.Predmet.StrankaFormatedOIB>
    <izvorni_sadrzaj>  FINA Regionalni centar Zagreb, OIB 85821130368; Vanja Radočaj, OIB 98576597453</izvorni_sadrzaj>
    <derivirana_varijabla naziv="DomainObject.Predmet.StrankaFormatedOIB_1">  FINA Regionalni centar Zagreb, OIB 85821130368; Vanja Radočaj, OIB 98576597453</derivirana_varijabla>
  </DomainObject.Predmet.StrankaFormatedOIB>
  <DomainObject.Predmet.StrankaFormatedWithAdress>
    <izvorni_sadrzaj> FINA Regionalni centar Zagreb, Trg svibanjskih žrtava 1995. 1, 10000 Zagreb; Vanja Radočaj, Josipovićeva Ulica 53, 10410 Velika Gorica</izvorni_sadrzaj>
    <derivirana_varijabla naziv="DomainObject.Predmet.StrankaFormatedWithAdress_1"> FINA Regionalni centar Zagreb, Trg svibanjskih žrtava 1995. 1, 10000 Zagreb; Vanja Radočaj, Josipovićeva Ulica 53, 10410 Velika Gorica</derivirana_varijabla>
  </DomainObject.Predmet.StrankaFormatedWithAdress>
  <DomainObject.Predmet.StrankaFormatedWithAdressOIB>
    <izvorni_sadrzaj> FINA Regionalni centar Zagreb, OIB 85821130368, Trg svibanjskih žrtava 1995. 1, 10000 Zagreb; Vanja Radočaj, OIB 98576597453, Josipovićeva Ulica 53, 10410 Velika Gorica</izvorni_sadrzaj>
    <derivirana_varijabla naziv="DomainObject.Predmet.StrankaFormatedWithAdressOIB_1"> FINA Regionalni centar Zagreb, OIB 85821130368, Trg svibanjskih žrtava 1995. 1, 10000 Zagreb; Vanja Radočaj, OIB 98576597453, Josipovićeva Ulica 53, 10410 Velika Gorica</derivirana_varijabla>
  </DomainObject.Predmet.StrankaFormatedWithAdressOIB>
  <DomainObject.Predmet.StrankaWithAdress>
    <izvorni_sadrzaj>FINA Regionalni centar Zagreb Trg svibanjskih žrtava 1995. 1,10000 Zagreb,Vanja Radočaj Josipovićeva Ulica 53,10410 Velika Gorica</izvorni_sadrzaj>
    <derivirana_varijabla naziv="DomainObject.Predmet.StrankaWithAdress_1">FINA Regionalni centar Zagreb Trg svibanjskih žrtava 1995. 1,10000 Zagreb,Vanja Radočaj Josipovićeva Ulica 53,10410 Velika Gorica</derivirana_varijabla>
  </DomainObject.Predmet.StrankaWithAdress>
  <DomainObject.Predmet.StrankaWithAdressOIB>
    <izvorni_sadrzaj>FINA Regionalni centar Zagreb, OIB 85821130368, Trg svibanjskih žrtava 1995. 1,10000 Zagreb,Vanja Radočaj, OIB 98576597453, Josipovićeva Ulica 53,10410 Velika Gorica</izvorni_sadrzaj>
    <derivirana_varijabla naziv="DomainObject.Predmet.StrankaWithAdressOIB_1">FINA Regionalni centar Zagreb, OIB 85821130368, Trg svibanjskih žrtava 1995. 1,10000 Zagreb,Vanja Radočaj, OIB 98576597453, Josipovićeva Ulica 53,10410 Velika Gorica</derivirana_varijabla>
  </DomainObject.Predmet.StrankaWithAdressOIB>
  <DomainObject.Predmet.StrankaNazivFormated>
    <izvorni_sadrzaj>FINA Regionalni centar Zagreb,Vanja Radočaj</izvorni_sadrzaj>
    <derivirana_varijabla naziv="DomainObject.Predmet.StrankaNazivFormated_1">FINA Regionalni centar Zagreb,Vanja Radočaj</derivirana_varijabla>
  </DomainObject.Predmet.StrankaNazivFormated>
  <DomainObject.Predmet.StrankaNazivFormatedOIB>
    <izvorni_sadrzaj>FINA Regionalni centar Zagreb, OIB 85821130368,Vanja Radočaj, OIB 98576597453</izvorni_sadrzaj>
    <derivirana_varijabla naziv="DomainObject.Predmet.StrankaNazivFormatedOIB_1">FINA Regionalni centar Zagreb, OIB 85821130368,Vanja Radočaj, OIB 98576597453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Vanja Radočaj</item>
    </izvorni_sadrzaj>
    <derivirana_varijabla naziv="DomainObject.Predmet.StrankaListFormated_1">
      <item>FINA Regionalni centar Zagreb</item>
      <item>Vanja Radočaj</item>
    </derivirana_varijabla>
  </DomainObject.Predmet.StrankaListFormated>
  <DomainObject.Predmet.StrankaListFormatedOIB>
    <izvorni_sadrzaj>
      <item>FINA Regionalni centar Zagreb, OIB 85821130368</item>
      <item>Vanja Radočaj, OIB 98576597453</item>
    </izvorni_sadrzaj>
    <derivirana_varijabla naziv="DomainObject.Predmet.StrankaListFormatedOIB_1">
      <item>FINA Regionalni centar Zagreb, OIB 85821130368</item>
      <item>Vanja Radočaj, OIB 98576597453</item>
    </derivirana_varijabla>
  </DomainObject.Predmet.StrankaListFormatedOIB>
  <DomainObject.Predmet.StrankaListFormatedWithAdress>
    <izvorni_sadrzaj>
      <item>FINA Regionalni centar Zagreb, Trg svibanjskih žrtava 1995. 1, 10000 Zagreb</item>
      <item>Vanja Radočaj, Josipovićeva Ulica 53, 10410 Velika Gorica</item>
    </izvorni_sadrzaj>
    <derivirana_varijabla naziv="DomainObject.Predmet.StrankaListFormatedWithAdress_1">
      <item>FINA Regionalni centar Zagreb, Trg svibanjskih žrtava 1995. 1, 10000 Zagreb</item>
      <item>Vanja Radočaj, Josipovićeva Ulica 53,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Vanja Radočaj, OIB 98576597453, Josipovićeva Ulica 53, 10410 Velika Gorica</item>
    </izvorni_sadrzaj>
    <derivirana_varijabla naziv="DomainObject.Predmet.StrankaListFormatedWithAdressOIB_1">
      <item>FINA Regionalni centar Zagreb, OIB 85821130368, Trg svibanjskih žrtava 1995. 1, 10000 Zagreb</item>
      <item>Vanja Radočaj, OIB 98576597453, Josipovićeva Ulica 53, 10410 Velika Gorica</item>
    </derivirana_varijabla>
  </DomainObject.Predmet.StrankaListFormatedWithAdressOIB>
  <DomainObject.Predmet.StrankaListNazivFormated>
    <izvorni_sadrzaj>
      <item>FINA Regionalni centar Zagreb</item>
      <item>Vanja Radočaj</item>
    </izvorni_sadrzaj>
    <derivirana_varijabla naziv="DomainObject.Predmet.StrankaListNazivFormated_1">
      <item>FINA Regionalni centar Zagreb</item>
      <item>Vanja Radočaj</item>
    </derivirana_varijabla>
  </DomainObject.Predmet.StrankaListNazivFormated>
  <DomainObject.Predmet.StrankaListNazivFormatedOIB>
    <izvorni_sadrzaj>
      <item>FINA Regionalni centar Zagreb, OIB 85821130368</item>
      <item>Vanja Radočaj, OIB 98576597453</item>
    </izvorni_sadrzaj>
    <derivirana_varijabla naziv="DomainObject.Predmet.StrankaListNazivFormatedOIB_1">
      <item>FINA Regionalni centar Zagreb, OIB 85821130368</item>
      <item>Vanja Radočaj, OIB 98576597453</item>
    </derivirana_varijabla>
  </DomainObject.Predmet.StrankaListNazivFormatedOIB>
  <DomainObject.Predmet.ProtuStrankaListFormated>
    <izvorni_sadrzaj>
      <item>AUTO GARAGE LEON j.d.o.o.</item>
    </izvorni_sadrzaj>
    <derivirana_varijabla naziv="DomainObject.Predmet.ProtuStrankaListFormated_1">
      <item>AUTO GARAGE LEON j.d.o.o.</item>
    </derivirana_varijabla>
  </DomainObject.Predmet.ProtuStrankaListFormated>
  <DomainObject.Predmet.ProtuStrankaListFormatedOIB>
    <izvorni_sadrzaj>
      <item>AUTO GARAGE LEON j.d.o.o., OIB 28331551037</item>
    </izvorni_sadrzaj>
    <derivirana_varijabla naziv="DomainObject.Predmet.ProtuStrankaListFormatedOIB_1">
      <item>AUTO GARAGE LEON j.d.o.o., OIB 28331551037</item>
    </derivirana_varijabla>
  </DomainObject.Predmet.ProtuStrankaListFormatedOIB>
  <DomainObject.Predmet.ProtuStrankaListFormatedWithAdress>
    <izvorni_sadrzaj>
      <item>AUTO GARAGE LEON j.d.o.o., Josipovićeva ulica 53, 10410 Velika Gorica</item>
    </izvorni_sadrzaj>
    <derivirana_varijabla naziv="DomainObject.Predmet.ProtuStrankaListFormatedWithAdress_1">
      <item>AUTO GARAGE LEON j.d.o.o., Josipovićeva ulica 53, 10410 Velika Gorica</item>
    </derivirana_varijabla>
  </DomainObject.Predmet.ProtuStrankaListFormatedWithAdress>
  <DomainObject.Predmet.ProtuStrankaListFormatedWithAdressOIB>
    <izvorni_sadrzaj>
      <item>AUTO GARAGE LEON j.d.o.o., OIB 28331551037, Josipovićeva ulica 53, 10410 Velika Gorica</item>
    </izvorni_sadrzaj>
    <derivirana_varijabla naziv="DomainObject.Predmet.ProtuStrankaListFormatedWithAdressOIB_1">
      <item>AUTO GARAGE LEON j.d.o.o., OIB 28331551037, Josipovićeva ulica 53, 10410 Velika Gorica</item>
    </derivirana_varijabla>
  </DomainObject.Predmet.ProtuStrankaListFormatedWithAdressOIB>
  <DomainObject.Predmet.ProtuStrankaListNazivFormated>
    <izvorni_sadrzaj>
      <item>AUTO GARAGE LEON j.d.o.o.</item>
    </izvorni_sadrzaj>
    <derivirana_varijabla naziv="DomainObject.Predmet.ProtuStrankaListNazivFormated_1">
      <item>AUTO GARAGE LEON j.d.o.o.</item>
    </derivirana_varijabla>
  </DomainObject.Predmet.ProtuStrankaListNazivFormated>
  <DomainObject.Predmet.ProtuStrankaListNazivFormatedOIB>
    <izvorni_sadrzaj>
      <item>AUTO GARAGE LEON j.d.o.o., OIB 28331551037</item>
    </izvorni_sadrzaj>
    <derivirana_varijabla naziv="DomainObject.Predmet.ProtuStrankaListNazivFormatedOIB_1">
      <item>AUTO GARAGE LEON j.d.o.o., OIB 28331551037</item>
    </derivirana_varijabla>
  </DomainObject.Predmet.ProtuStrankaListNazivFormatedOIB>
  <DomainObject.Predmet.OstaliListFormated>
    <izvorni_sadrzaj>
      <item>Vanja Radočaj</item>
    </izvorni_sadrzaj>
    <derivirana_varijabla naziv="DomainObject.Predmet.OstaliListFormated_1">
      <item>Vanja Radočaj</item>
    </derivirana_varijabla>
  </DomainObject.Predmet.OstaliListFormated>
  <DomainObject.Predmet.OstaliListFormatedOIB>
    <izvorni_sadrzaj>
      <item>Vanja Radočaj, OIB 98576597453</item>
    </izvorni_sadrzaj>
    <derivirana_varijabla naziv="DomainObject.Predmet.OstaliListFormatedOIB_1">
      <item>Vanja Radočaj, OIB 98576597453</item>
    </derivirana_varijabla>
  </DomainObject.Predmet.OstaliListFormatedOIB>
  <DomainObject.Predmet.OstaliListFormatedWithAdress>
    <izvorni_sadrzaj>
      <item>Vanja Radočaj, Josipovićeva Ulica 53, 10410 Velika Gorica</item>
    </izvorni_sadrzaj>
    <derivirana_varijabla naziv="DomainObject.Predmet.OstaliListFormatedWithAdress_1">
      <item>Vanja Radočaj, Josipovićeva Ulica 53, 10410 Velika Gorica</item>
    </derivirana_varijabla>
  </DomainObject.Predmet.OstaliListFormatedWithAdress>
  <DomainObject.Predmet.OstaliListFormatedWithAdressOIB>
    <izvorni_sadrzaj>
      <item>Vanja Radočaj, OIB 98576597453, Josipovićeva Ulica 53, 10410 Velika Gorica</item>
    </izvorni_sadrzaj>
    <derivirana_varijabla naziv="DomainObject.Predmet.OstaliListFormatedWithAdressOIB_1">
      <item>Vanja Radočaj, OIB 98576597453, Josipovićeva Ulica 53, 10410 Velika Gorica</item>
    </derivirana_varijabla>
  </DomainObject.Predmet.OstaliListFormatedWithAdressOIB>
  <DomainObject.Predmet.OstaliListNazivFormated>
    <izvorni_sadrzaj>
      <item>Vanja Radočaj</item>
    </izvorni_sadrzaj>
    <derivirana_varijabla naziv="DomainObject.Predmet.OstaliListNazivFormated_1">
      <item>Vanja Radočaj</item>
    </derivirana_varijabla>
  </DomainObject.Predmet.OstaliListNazivFormated>
  <DomainObject.Predmet.OstaliListNazivFormatedOIB>
    <izvorni_sadrzaj>
      <item>Vanja Radočaj, OIB 98576597453</item>
    </izvorni_sadrzaj>
    <derivirana_varijabla naziv="DomainObject.Predmet.OstaliListNazivFormatedOIB_1">
      <item>Vanja Radočaj, OIB 98576597453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AUTO GARAGE LEON j.d.o.o.</izvorni_sadrzaj>
    <derivirana_varijabla naziv="DomainObject.Predmet.ProtustrankaIDrugi_1">AUTO GARAGE LEON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AUTO GARAGE LEON j.d.o.o., OIB 28331551037, Josipovićeva ulica 53, 10410 Velika Gorica</izvorni_sadrzaj>
    <derivirana_varijabla naziv="DomainObject.Predmet.ProtustrankaIDrugiAdressOIB_1">AUTO GARAGE LEON j.d.o.o., OIB 28331551037, Josipovićeva ulica 53,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GARAGE LEON j.d.o.o.</item>
      <item>Vanja Radočaj</item>
      <item>Vanja Radočaj</item>
    </izvorni_sadrzaj>
    <derivirana_varijabla naziv="DomainObject.Predmet.SudioniciListNaziv_1">
      <item>FINA Regionalni centar Zagreb</item>
      <item>AUTO GARAGE LEON j.d.o.o.</item>
      <item>Vanja Radočaj</item>
      <item>Vanja Radočaj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GARAGE LEON j.d.o.o., OIB 28331551037, Josipovićeva ulica 53,10410 Velika Gorica</item>
      <item>Vanja Radočaj, OIB 98576597453, Josipovićeva Ulica 53,10410 Velika Gorica</item>
      <item>Vanja Radočaj, OIB 98576597453, Josipovićeva Ulica 53,10410 Velika Gorica</item>
    </izvorni_sadrzaj>
    <derivirana_varijabla naziv="DomainObject.Predmet.SudioniciListAdressOIB_1">
      <item>FINA Regionalni centar Zagreb, OIB 85821130368, Trg svibanjskih žrtava 1995. 1,10000 Zagreb</item>
      <item>AUTO GARAGE LEON j.d.o.o., OIB 28331551037, Josipovićeva ulica 53,10410 Velika Gorica</item>
      <item>Vanja Radočaj, OIB 98576597453, Josipovićeva Ulica 53,10410 Velika Gorica</item>
      <item>Vanja Radočaj, OIB 98576597453, Josipovićeva Ulica 53,10410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28331551037</item>
      <item>, OIB 98576597453</item>
      <item>, OIB 98576597453</item>
    </izvorni_sadrzaj>
    <derivirana_varijabla naziv="DomainObject.Predmet.SudioniciListNazivOIB_1">
      <item>, OIB 85821130368</item>
      <item>, OIB 28331551037</item>
      <item>, OIB 98576597453</item>
      <item>, OIB 98576597453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208</properties:Words>
  <properties:Characters>1073</properties:Characters>
  <properties:Lines>40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2016-10-14T11:23:00Z</dcterms:created>
  <dc:creator>nmarkovic</dc:creator>
  <cp:lastModifiedBy>Katica Franjić</cp:lastModifiedBy>
  <cp:lastPrinted>2016-10-17T12:21:00Z</cp:lastPrinted>
  <dcterms:modified xmlns:xsi="http://www.w3.org/2001/XMLSchema-instance" xsi:type="dcterms:W3CDTF">2016-10-17T12:21:00Z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