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0c97" w14:paraId="ec60c97" w:rsidRDefault="00EB5DD9" w:rsidP="00EB5DD9" w:rsidR="00EB5DD9" w:rsidRPr="00446DC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A74070">
        <w:t>1043</w:t>
      </w:r>
      <w:r w:rsidR="00137111" w:rsidRPr="00446DC5">
        <w:t>/</w:t>
      </w:r>
      <w:r w:rsidR="00A74070">
        <w:t>2016</w:t>
      </w:r>
      <w:r w:rsidR="0028088B" w:rsidRPr="00446DC5">
        <w:t>-</w:t>
      </w:r>
      <w:r w:rsidR="00A74070">
        <w:t>155</w:t>
      </w: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</w:t>
      </w:r>
      <w:r w:rsidR="00A74070" w:rsidRPr="007E0FEA">
        <w:t>(OIB:39670464653), po su</w:t>
      </w:r>
      <w:r w:rsidR="00A74070">
        <w:t>tkinji</w:t>
      </w:r>
      <w:r w:rsidR="00A74070" w:rsidRPr="007E0FEA">
        <w:t xml:space="preserve"> ovog suda </w:t>
      </w:r>
      <w:r w:rsidRPr="00446DC5">
        <w:t>Ardeni Bajlo u stečajnom postupku nad stečajnim dužnikom</w:t>
      </w:r>
      <w:r w:rsidR="00151AD1">
        <w:t xml:space="preserve"> </w:t>
      </w:r>
      <w:r w:rsidR="00A74070" w:rsidRPr="002256A6">
        <w:t>JOLLY – JBS d.o.o.</w:t>
      </w:r>
      <w:r w:rsidR="00A74070">
        <w:t xml:space="preserve"> u stečaju</w:t>
      </w:r>
      <w:r w:rsidR="00A74070" w:rsidRPr="002256A6">
        <w:t>, Šibenik</w:t>
      </w:r>
      <w:r w:rsidR="00A74070">
        <w:t xml:space="preserve">, Ante </w:t>
      </w:r>
      <w:proofErr w:type="spellStart"/>
      <w:r w:rsidR="00A74070">
        <w:t>Šupuka</w:t>
      </w:r>
      <w:proofErr w:type="spellEnd"/>
      <w:r w:rsidR="00A74070">
        <w:t xml:space="preserve"> 10, Šibenik, OIB:</w:t>
      </w:r>
      <w:r w:rsidR="00A74070" w:rsidRPr="002256A6">
        <w:t>00322433664</w:t>
      </w:r>
      <w:r w:rsidR="00151AD1" w:rsidRPr="00BE6EB1">
        <w:t>, zastupanom po stečajno</w:t>
      </w:r>
      <w:r w:rsidR="00A74070">
        <w:t>j</w:t>
      </w:r>
      <w:r w:rsidR="00151AD1" w:rsidRPr="00BE6EB1">
        <w:t xml:space="preserve"> upravitelj</w:t>
      </w:r>
      <w:r w:rsidR="00A74070">
        <w:t>ici Ankici Čenić</w:t>
      </w:r>
      <w:r w:rsidR="00EB5DD9" w:rsidRPr="00446DC5">
        <w:t xml:space="preserve">, dana </w:t>
      </w:r>
      <w:r w:rsidR="00A74070">
        <w:t>24. ožujka</w:t>
      </w:r>
      <w:r w:rsidR="004C3302">
        <w:t xml:space="preserve"> 2017</w:t>
      </w:r>
      <w:r w:rsidR="00EB5DD9" w:rsidRPr="00446DC5">
        <w:t xml:space="preserve">., </w:t>
      </w:r>
      <w:r w:rsidR="00A74070">
        <w:t xml:space="preserve"> </w:t>
      </w:r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A74070" w:rsidP="00311E9E" w:rsidR="00EB5DD9" w:rsidRPr="00446DC5">
      <w:pPr>
        <w:jc w:val="center"/>
      </w:pPr>
      <w:r>
        <w:t>6. travnja</w:t>
      </w:r>
      <w:r w:rsidR="0009630E" w:rsidRPr="00446DC5">
        <w:t xml:space="preserve"> </w:t>
      </w:r>
      <w:r w:rsidR="00550E06" w:rsidRPr="00446DC5">
        <w:t>201</w:t>
      </w:r>
      <w:r w:rsidR="005E2507">
        <w:t>7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>
        <w:t>11,00</w:t>
      </w:r>
      <w:r w:rsidR="005E2507">
        <w:t xml:space="preserve"> </w:t>
      </w:r>
      <w:r w:rsidR="00EB5DD9" w:rsidRPr="00446DC5">
        <w:t>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>,</w:t>
      </w:r>
      <w:r w:rsidR="005E2507">
        <w:t xml:space="preserve"> </w:t>
      </w:r>
      <w:r w:rsidR="00151AD1">
        <w:t>Dr. Franje Tuđmana 35, sudnica 26/I</w:t>
      </w:r>
    </w:p>
    <w:p w:rsidRDefault="00EB5DD9" w:rsidP="00EB5DD9" w:rsidR="00EB5DD9" w:rsidRPr="00446DC5">
      <w:pPr>
        <w:jc w:val="both"/>
      </w:pPr>
    </w:p>
    <w:p w:rsidRDefault="00151AD1" w:rsidP="00EB5DD9" w:rsidR="00EB5DD9" w:rsidRPr="00446DC5">
      <w:pPr>
        <w:jc w:val="both"/>
      </w:pPr>
      <w:r>
        <w:tab/>
      </w:r>
      <w:r w:rsidR="00EB5DD9" w:rsidRPr="00446DC5">
        <w:t>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151AD1" w:rsidP="00F25F9E" w:rsidR="00F25F9E" w:rsidRPr="00446DC5">
      <w:pPr>
        <w:jc w:val="both"/>
      </w:pPr>
      <w:r>
        <w:tab/>
        <w:t>III</w:t>
      </w:r>
      <w:r w:rsidR="00F25F9E" w:rsidRPr="00446DC5">
        <w:t>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A74070">
        <w:t>24. ožujka 2017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151AD1" w:rsidP="00446DC5" w:rsidR="00550E06" w:rsidRPr="00446DC5">
      <w:pPr>
        <w:jc w:val="right"/>
      </w:pPr>
      <w:r>
        <w:t>Sutkinja: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>Ardena Bajlo</w:t>
      </w:r>
    </w:p>
    <w:p w:rsidRDefault="00550E06" w:rsidP="00550E06" w:rsidR="00550E06"/>
    <w:p w:rsidRDefault="00F844F7" w:rsidP="00550E06" w:rsidR="00F844F7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/>
    <w:p w:rsidRDefault="00F844F7" w:rsidP="00EB5DD9" w:rsidR="00F844F7" w:rsidRPr="00446DC5"/>
    <w:p w:rsidRDefault="00B221DA" w:rsidP="00B221DA" w:rsidR="00B221DA" w:rsidRPr="00446DC5">
      <w:r w:rsidRPr="00446DC5">
        <w:t xml:space="preserve">Dostaviti : </w:t>
      </w:r>
    </w:p>
    <w:p w:rsidRDefault="00A74070" w:rsidP="00B221DA" w:rsidR="00B221DA" w:rsidRPr="00446DC5">
      <w:pPr>
        <w:numPr>
          <w:ilvl w:val="0"/>
          <w:numId w:val="2"/>
        </w:numPr>
      </w:pPr>
      <w:r>
        <w:t>stečajnoj upraviteljici</w:t>
      </w:r>
      <w:r w:rsidR="00B221DA" w:rsidRPr="00446DC5">
        <w:t xml:space="preserve"> </w:t>
      </w:r>
      <w:r w:rsidR="00151AD1">
        <w:t xml:space="preserve">- </w:t>
      </w:r>
      <w:proofErr w:type="spellStart"/>
      <w:r w:rsidR="00151AD1">
        <w:t>mailom</w:t>
      </w:r>
      <w:proofErr w:type="spellEnd"/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451BF"/>
    <w:rsid w:val="00072EED"/>
    <w:rsid w:val="000870CB"/>
    <w:rsid w:val="0009630E"/>
    <w:rsid w:val="00137111"/>
    <w:rsid w:val="00151AD1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6898"/>
    <w:rsid w:val="004C3302"/>
    <w:rsid w:val="004F627C"/>
    <w:rsid w:val="00550E06"/>
    <w:rsid w:val="00567BCD"/>
    <w:rsid w:val="0059483E"/>
    <w:rsid w:val="005E2507"/>
    <w:rsid w:val="006C7C60"/>
    <w:rsid w:val="006D5987"/>
    <w:rsid w:val="00752868"/>
    <w:rsid w:val="00754F7B"/>
    <w:rsid w:val="00766E8E"/>
    <w:rsid w:val="00844E6F"/>
    <w:rsid w:val="00971721"/>
    <w:rsid w:val="00987FEE"/>
    <w:rsid w:val="009F484B"/>
    <w:rsid w:val="00A411C9"/>
    <w:rsid w:val="00A74070"/>
    <w:rsid w:val="00A80829"/>
    <w:rsid w:val="00A91FFA"/>
    <w:rsid w:val="00A94666"/>
    <w:rsid w:val="00AB4654"/>
    <w:rsid w:val="00B056E6"/>
    <w:rsid w:val="00B221DA"/>
    <w:rsid w:val="00B478B6"/>
    <w:rsid w:val="00B65364"/>
    <w:rsid w:val="00BE6C59"/>
    <w:rsid w:val="00BF5111"/>
    <w:rsid w:val="00C234F0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844F7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8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8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8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8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
spis poslan u referadu uz podnesak 24.3.2017.</izvorni_sadrzaj>
    <derivirana_varijabla naziv="DomainObject.Predmet.PrimjedbaSuca_1">Plaćen predujam =5.000,00 kn 07.09.16.
Plaćen predujam 1000,00 kn 21.11.16.
spis poslan u referadu uz podnesak 24.3.2017.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179</properties:Words>
  <properties:Characters>876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2017-03-23T12:41:00Z</dcterms:created>
  <dc:creator>Ardena Bajlo</dc:creator>
  <cp:lastModifiedBy>Martina Kalmeta</cp:lastModifiedBy>
  <cp:lastPrinted>2016-09-22T11:12:00Z</cp:lastPrinted>
  <dcterms:modified xmlns:xsi="http://www.w3.org/2001/XMLSchema-instance" xsi:type="dcterms:W3CDTF">2017-03-24T12:13:00Z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