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2ec85" w14:paraId="132ec85" w:rsidRDefault="00214596" w:rsidR="00214596">
      <w:pPr>
        <w15:collapsed w:val="false"/>
      </w:pPr>
      <w:bookmarkStart w:name="_GoBack" w:id="0"/>
      <w:bookmarkEnd w:id="0"/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>
        <w:rPr>
          <w:rFonts w:hAnsi="Times New Roman" w:ascii="Times New Roman"/>
          <w:b/>
          <w:bCs/>
          <w:sz w:val="24"/>
          <w:szCs w:val="24"/>
        </w:rPr>
        <w:t>1</w:t>
      </w:r>
      <w:r w:rsidR="004A2467">
        <w:rPr>
          <w:rFonts w:hAnsi="Times New Roman" w:ascii="Times New Roman"/>
          <w:b/>
          <w:bCs/>
          <w:sz w:val="24"/>
          <w:szCs w:val="24"/>
        </w:rPr>
        <w:t>5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887A36">
        <w:rPr>
          <w:rFonts w:hAnsi="Times New Roman" w:ascii="Times New Roman"/>
          <w:b/>
          <w:sz w:val="24"/>
          <w:szCs w:val="24"/>
        </w:rPr>
        <w:t>653</w:t>
      </w:r>
      <w:proofErr w:type="spellEnd"/>
      <w:r w:rsidR="003E3CF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3E3CF3">
        <w:rPr>
          <w:rFonts w:hAnsi="Times New Roman" w:ascii="Times New Roman"/>
          <w:b/>
          <w:sz w:val="24"/>
          <w:szCs w:val="24"/>
        </w:rPr>
        <w:t>2016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1. St -</w:t>
      </w:r>
      <w:proofErr w:type="spellStart"/>
      <w:r w:rsidR="00887A36">
        <w:rPr>
          <w:rFonts w:hAnsi="Times New Roman" w:ascii="Times New Roman"/>
          <w:sz w:val="24"/>
          <w:szCs w:val="24"/>
        </w:rPr>
        <w:t>653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201</w:t>
      </w:r>
      <w:r w:rsidR="003E3CF3">
        <w:rPr>
          <w:rFonts w:hAnsi="Times New Roman" w:ascii="Times New Roman"/>
          <w:sz w:val="24"/>
          <w:szCs w:val="24"/>
        </w:rPr>
        <w:t>6</w:t>
      </w:r>
      <w:proofErr w:type="spellEnd"/>
      <w:r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887A36" w:rsidRPr="00887A36">
        <w:rPr>
          <w:rFonts w:hAnsi="Times New Roman" w:ascii="Times New Roman"/>
          <w:sz w:val="24"/>
          <w:szCs w:val="24"/>
        </w:rPr>
        <w:t>HEBITRO</w:t>
      </w:r>
      <w:proofErr w:type="spellEnd"/>
      <w:r w:rsidR="00887A36" w:rsidRPr="00887A36">
        <w:rPr>
          <w:rFonts w:hAnsi="Times New Roman" w:ascii="Times New Roman"/>
          <w:sz w:val="24"/>
          <w:szCs w:val="24"/>
        </w:rPr>
        <w:t xml:space="preserve"> j.d.o.o.</w:t>
      </w:r>
      <w:r w:rsidR="00706249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iz </w:t>
      </w:r>
      <w:proofErr w:type="spellStart"/>
      <w:r w:rsidR="00887A36">
        <w:rPr>
          <w:rFonts w:hAnsi="Times New Roman" w:ascii="Times New Roman"/>
          <w:sz w:val="24"/>
          <w:szCs w:val="24"/>
        </w:rPr>
        <w:t>Tučenika</w:t>
      </w:r>
      <w:proofErr w:type="spellEnd"/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887A36" w:rsidRPr="00887A36">
        <w:rPr>
          <w:rFonts w:hAnsi="Times New Roman" w:ascii="Times New Roman"/>
          <w:sz w:val="24"/>
          <w:szCs w:val="24"/>
        </w:rPr>
        <w:t>27679868242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55931"/>
    <w:rsid w:val="00092F93"/>
    <w:rsid w:val="000B1A4E"/>
    <w:rsid w:val="001230A1"/>
    <w:rsid w:val="00187244"/>
    <w:rsid w:val="001B5718"/>
    <w:rsid w:val="00214596"/>
    <w:rsid w:val="00295B8A"/>
    <w:rsid w:val="00296E26"/>
    <w:rsid w:val="002B2575"/>
    <w:rsid w:val="002D4D20"/>
    <w:rsid w:val="00392D3E"/>
    <w:rsid w:val="003D1DFA"/>
    <w:rsid w:val="003E3CF3"/>
    <w:rsid w:val="004A2467"/>
    <w:rsid w:val="0051523E"/>
    <w:rsid w:val="00517D33"/>
    <w:rsid w:val="005B0DF8"/>
    <w:rsid w:val="005B0E4E"/>
    <w:rsid w:val="005F55AC"/>
    <w:rsid w:val="006F32D5"/>
    <w:rsid w:val="006F3D60"/>
    <w:rsid w:val="00706249"/>
    <w:rsid w:val="0077295E"/>
    <w:rsid w:val="00814D96"/>
    <w:rsid w:val="008311CC"/>
    <w:rsid w:val="00887A36"/>
    <w:rsid w:val="008F7DC7"/>
    <w:rsid w:val="009B52C6"/>
    <w:rsid w:val="00A202EA"/>
    <w:rsid w:val="00A51D40"/>
    <w:rsid w:val="00A545DA"/>
    <w:rsid w:val="00A85325"/>
    <w:rsid w:val="00B14486"/>
    <w:rsid w:val="00BE0790"/>
    <w:rsid w:val="00BE73AA"/>
    <w:rsid w:val="00C14FC1"/>
    <w:rsid w:val="00C348BA"/>
    <w:rsid w:val="00CE41E6"/>
    <w:rsid w:val="00E1737F"/>
    <w:rsid w:val="00F1455F"/>
    <w:rsid w:val="00F235F3"/>
    <w:rsid w:val="00F43A46"/>
    <w:rsid w:val="00FC7088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1A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1A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1A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1A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1A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1A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1A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1A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1A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1A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St-653/2016-3</izvorni_sadrzaj>
    <derivirana_varijabla naziv="DomainObject.Oznaka_1">St-653/2016-3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653</izvorni_sadrzaj>
    <derivirana_varijabla naziv="DomainObject.Predmet.Broj_1">653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St-653/2016</izvorni_sadrzaj>
    <derivirana_varijabla naziv="DomainObject.Predmet.OznakaBroj_1">St-653/2016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HEBITRO jednostavno društvo s ograničenom odgovornošću za trgovinu i usluge</izvorni_sadrzaj>
    <derivirana_varijabla naziv="DomainObject.Predmet.ProtustrankaFormated_1">  HEBITRO jednostavno društvo s ograničenom odgovornošću za trgovinu i usluge</derivirana_varijabla>
  </DomainObject.Predmet.ProtustrankaFormated>
  <DomainObject.Predmet.ProtustrankaFormatedOIB>
    <izvorni_sadrzaj>  HEBITRO jednostavno društvo s ograničenom odgovornošću za trgovinu i usluge, OIB 27679868242</izvorni_sadrzaj>
    <derivirana_varijabla naziv="DomainObject.Predmet.ProtustrankaFormatedOIB_1">  HEBITRO jednostavno društvo s ograničenom odgovornošću za trgovinu i usluge, OIB 27679868242</derivirana_varijabla>
  </DomainObject.Predmet.ProtustrankaFormatedOIB>
  <DomainObject.Predmet.ProtustrankaFormatedWithAdress>
    <izvorni_sadrzaj> HEBITRO jednostavno društvo s ograničenom odgovornošću za trgovinu i usluge, Tučenik 3, 10340 Tučenik</izvorni_sadrzaj>
    <derivirana_varijabla naziv="DomainObject.Predmet.ProtustrankaFormatedWithAdress_1"> HEBITRO jednostavno društvo s ograničenom odgovornošću za trgovinu i usluge, Tučenik 3, 10340 Tučenik</derivirana_varijabla>
  </DomainObject.Predmet.ProtustrankaFormatedWithAdress>
  <DomainObject.Predmet.ProtustrankaFormatedWithAdressOIB>
    <izvorni_sadrzaj> HEBITRO jednostavno društvo s ograničenom odgovornošću za trgovinu i usluge, OIB 27679868242, Tučenik 3, 10340 Tučenik</izvorni_sadrzaj>
    <derivirana_varijabla naziv="DomainObject.Predmet.ProtustrankaFormatedWithAdressOIB_1"> HEBITRO jednostavno društvo s ograničenom odgovornošću za trgovinu i usluge, OIB 27679868242, Tučenik 3, 10340 Tučenik</derivirana_varijabla>
  </DomainObject.Predmet.ProtustrankaFormatedWithAdressOIB>
  <DomainObject.Predmet.ProtustrankaWithAdress>
    <izvorni_sadrzaj>HEBITRO jednostavno društvo s ograničenom odgovornošću za trgovinu i usluge Tučenik 3, 10340 Tučenik</izvorni_sadrzaj>
    <derivirana_varijabla naziv="DomainObject.Predmet.ProtustrankaWithAdress_1">HEBITRO jednostavno društvo s ograničenom odgovornošću za trgovinu i usluge Tučenik 3, 10340 Tučenik</derivirana_varijabla>
  </DomainObject.Predmet.ProtustrankaWithAdress>
  <DomainObject.Predmet.ProtustrankaWithAdressOIB>
    <izvorni_sadrzaj>HEBITRO jednostavno društvo s ograničenom odgovornošću za trgovinu i usluge, OIB 27679868242, Tučenik 3, 10340 Tučenik</izvorni_sadrzaj>
    <derivirana_varijabla naziv="DomainObject.Predmet.ProtustrankaWithAdressOIB_1">HEBITRO jednostavno društvo s ograničenom odgovornošću za trgovinu i usluge, OIB 27679868242, Tučenik 3, 10340 Tučenik</derivirana_varijabla>
  </DomainObject.Predmet.ProtustrankaWithAdressOIB>
  <DomainObject.Predmet.ProtustrankaNazivFormated>
    <izvorni_sadrzaj>HEBITRO jednostavno društvo s ograničenom odgovornošću za trgovinu i usluge</izvorni_sadrzaj>
    <derivirana_varijabla naziv="DomainObject.Predmet.ProtustrankaNazivFormated_1">HEBITRO jednostavno društvo s ograničenom odgovornošću za trgovinu i usluge</derivirana_varijabla>
  </DomainObject.Predmet.ProtustrankaNazivFormated>
  <DomainObject.Predmet.ProtustrankaNazivFormatedOIB>
    <izvorni_sadrzaj>HEBITRO jednostavno društvo s ograničenom odgovornošću za trgovinu i usluge, OIB 27679868242</izvorni_sadrzaj>
    <derivirana_varijabla naziv="DomainObject.Predmet.ProtustrankaNazivFormatedOIB_1">HEBITRO jednostavno društvo s ograničenom odgovornošću za trgovinu i usluge, OIB 27679868242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HEBITRO jednostavno društvo s ograničenom odgovornošću za trgovinu i usluge</item>
    </izvorni_sadrzaj>
    <derivirana_varijabla naziv="DomainObject.Predmet.ProtuStrankaListFormated_1">
      <item>HEBITRO jednostavno društvo s ograničenom odgovornošću za trgovinu i usluge</item>
    </derivirana_varijabla>
  </DomainObject.Predmet.ProtuStrankaListFormated>
  <DomainObject.Predmet.ProtuStrankaListFormatedOIB>
    <izvorni_sadrzaj>
      <item>HEBITRO jednostavno društvo s ograničenom odgovornošću za trgovinu i usluge, OIB 27679868242</item>
    </izvorni_sadrzaj>
    <derivirana_varijabla naziv="DomainObject.Predmet.ProtuStrankaListFormatedOIB_1">
      <item>HEBITRO jednostavno društvo s ograničenom odgovornošću za trgovinu i usluge, OIB 27679868242</item>
    </derivirana_varijabla>
  </DomainObject.Predmet.ProtuStrankaListFormatedOIB>
  <DomainObject.Predmet.ProtuStrankaListFormatedWithAdress>
    <izvorni_sadrzaj>
      <item>HEBITRO jednostavno društvo s ograničenom odgovornošću za trgovinu i usluge, Tučenik 3, 10340 Tučenik</item>
    </izvorni_sadrzaj>
    <derivirana_varijabla naziv="DomainObject.Predmet.ProtuStrankaListFormatedWithAdress_1">
      <item>HEBITRO jednostavno društvo s ograničenom odgovornošću za trgovinu i usluge, Tučenik 3, 10340 Tučenik</item>
    </derivirana_varijabla>
  </DomainObject.Predmet.ProtuStrankaListFormatedWithAdress>
  <DomainObject.Predmet.ProtuStrankaListFormatedWithAdressOIB>
    <izvorni_sadrzaj>
      <item>HEBITRO jednostavno društvo s ograničenom odgovornošću za trgovinu i usluge, OIB 27679868242, Tučenik 3, 10340 Tučenik</item>
    </izvorni_sadrzaj>
    <derivirana_varijabla naziv="DomainObject.Predmet.ProtuStrankaListFormatedWithAdressOIB_1">
      <item>HEBITRO jednostavno društvo s ograničenom odgovornošću za trgovinu i usluge, OIB 27679868242, Tučenik 3, 10340 Tučenik</item>
    </derivirana_varijabla>
  </DomainObject.Predmet.ProtuStrankaListFormatedWithAdressOIB>
  <DomainObject.Predmet.ProtuStrankaListNazivFormated>
    <izvorni_sadrzaj>
      <item>HEBITRO jednostavno društvo s ograničenom odgovornošću za trgovinu i usluge</item>
    </izvorni_sadrzaj>
    <derivirana_varijabla naziv="DomainObject.Predmet.ProtuStrankaListNazivFormated_1">
      <item>HEBITRO jednostavno društvo s ograničenom odgovornošću za trgovinu i usluge</item>
    </derivirana_varijabla>
  </DomainObject.Predmet.ProtuStrankaListNazivFormated>
  <DomainObject.Predmet.ProtuStrankaListNazivFormatedOIB>
    <izvorni_sadrzaj>
      <item>HEBITRO jednostavno društvo s ograničenom odgovornošću za trgovinu i usluge, OIB 27679868242</item>
    </izvorni_sadrzaj>
    <derivirana_varijabla naziv="DomainObject.Predmet.ProtuStrankaListNazivFormatedOIB_1">
      <item>HEBITRO jednostavno društvo s ograničenom odgovornošću za trgovinu i usluge, OIB 27679868242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>St-653/2016-3</izvorni_sadrzaj>
    <derivirana_varijabla naziv="DomainObject.PoslovniBrojDokumenta_1">St-653/2016-3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HEBITRO jednostavno društvo s ograničenom odgovornošću za trgovinu i usluge</izvorni_sadrzaj>
    <derivirana_varijabla naziv="DomainObject.Predmet.ProtustrankaIDrugi_1">HEBITRO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HEBITRO jednostavno društvo s ograničenom odgovornošću za trgovinu i usluge, OIB 27679868242, Tučenik 3, 10340 Tučenik</izvorni_sadrzaj>
    <derivirana_varijabla naziv="DomainObject.Predmet.ProtustrankaIDrugiAdressOIB_1">HEBITRO jednostavno društvo s ograničenom odgovornošću za trgovinu i usluge, OIB 27679868242, Tučenik 3, 10340 Tučenik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HEBITRO jednostavno društvo s ograničenom odgovornošću za trgovinu i usluge</item>
    </izvorni_sadrzaj>
    <derivirana_varijabla naziv="DomainObject.Predmet.SudioniciListNaziv_1">
      <item>FINA Regionalni centar Zagreb</item>
      <item>HEBITRO jednostavno društvo s ograničenom odgovornošću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HEBITRO jednostavno društvo s ograničenom odgovornošću za trgovinu i usluge, OIB 27679868242, Tučenik 3,10340 Tučenik</item>
    </izvorni_sadrzaj>
    <derivirana_varijabla naziv="DomainObject.Predmet.SudioniciListAdressOIB_1">
      <item>FINA Regionalni centar Zagreb, OIB 85821130368, Trg svibanjskih žrtava 1995. br. 1,10000 Zagreb</item>
      <item>HEBITRO jednostavno društvo s ograničenom odgovornošću za trgovinu i usluge, OIB 27679868242, Tučenik 3,10340 Tučenik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27679868242</item>
    </izvorni_sadrzaj>
    <derivirana_varijabla naziv="DomainObject.Predmet.SudioniciListNazivOIB_1">
      <item>, OIB 85821130368</item>
      <item>, OIB 27679868242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778</properties:Characters>
  <properties:Lines>46</properties:Lines>
  <properties:Paragraphs>21</properties:Paragraphs>
  <properties:TotalTime>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2016-04-15T07:34:00Z</cp:lastPrinted>
  <dcterms:modified xmlns:xsi="http://www.w3.org/2001/XMLSchema-instance" xsi:type="dcterms:W3CDTF">2016-04-15T07:34:00Z</dcterms:modified>
  <cp:revision>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St-653/2016-3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