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cbba" w14:paraId="f07cbb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0E78E7" w:rsidRPr="000E78E7">
        <w:rPr>
          <w:b/>
        </w:rPr>
        <w:t>EGENUS j.d.o.o. za trgovinu, proizvodnju i usluge</w:t>
      </w:r>
      <w:r w:rsidR="004D755B" w:rsidRPr="00FC2C90">
        <w:rPr>
          <w:b/>
        </w:rPr>
        <w:t xml:space="preserve">, </w:t>
      </w:r>
      <w:r w:rsidR="000E78E7" w:rsidRPr="000E78E7">
        <w:rPr>
          <w:b/>
        </w:rPr>
        <w:t>Osijek</w:t>
      </w:r>
      <w:r w:rsidR="006879D4" w:rsidRPr="006879D4">
        <w:rPr>
          <w:b/>
        </w:rPr>
        <w:t xml:space="preserve">, </w:t>
      </w:r>
      <w:r w:rsidR="000E78E7" w:rsidRPr="000E78E7">
        <w:rPr>
          <w:b/>
        </w:rPr>
        <w:t>Sljemenska 53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0E78E7" w:rsidRPr="000E78E7">
        <w:rPr>
          <w:b/>
        </w:rPr>
        <w:t>030152040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0E78E7" w:rsidRPr="000E78E7">
        <w:rPr>
          <w:b/>
        </w:rPr>
        <w:t>24974025310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12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 w:rsidRPr="00426317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0E78E7">
        <w:rPr>
          <w:b/>
        </w:rPr>
        <w:t>EGENUS j.d.o.o. za trgovinu, proizvodnju i usluge, Osijek, Sljemenska 53, MBS: 030152040, OIB: 24974025310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763366" w:rsidP="00763366" w:rsidR="00763366" w:rsidRPr="00D80407">
      <w:pPr>
        <w:pStyle w:val="Odlomakpopisa"/>
        <w:numPr>
          <w:ilvl w:val="0"/>
          <w:numId w:val="5"/>
        </w:numPr>
        <w:jc w:val="both"/>
      </w:pPr>
      <w:r w:rsidRPr="00D80407">
        <w:t xml:space="preserve">Za stečajnog upravitelja imenuje se </w:t>
      </w:r>
      <w:r w:rsidR="00D80407">
        <w:t xml:space="preserve">Krešimir Fučkar, </w:t>
      </w:r>
      <w:proofErr w:type="spellStart"/>
      <w:r w:rsidR="00C935CD">
        <w:t>Sladojevci</w:t>
      </w:r>
      <w:proofErr w:type="spellEnd"/>
      <w:r w:rsidR="00C935CD">
        <w:t xml:space="preserve">, Braće </w:t>
      </w:r>
      <w:r w:rsidR="00D80407">
        <w:t>Radića 63, OIB: 01195634741</w:t>
      </w:r>
      <w:r w:rsidRPr="00D80407">
        <w:t>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0E78E7">
        <w:rPr>
          <w:b/>
        </w:rPr>
        <w:t>EGENUS j.d.o.o. za trgovinu, proizvodnju i usluge, Osijek, Sljemenska 53, MBS: 030152040, OIB: 24974025310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4F40E1" w:rsidR="00C16ED2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F101EC" w:rsidP="00C16ED2" w:rsidR="00F101E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0E78E7">
        <w:t>21</w:t>
      </w:r>
      <w:r w:rsidR="004F40E1">
        <w:t>. rujna</w:t>
      </w:r>
      <w:r w:rsidRPr="00426317">
        <w:t xml:space="preserve"> 2016. zahtjev ovom sudu za provedbu skraćenog stečajnog postupka nad dužnikom </w:t>
      </w:r>
      <w:r w:rsidR="000E78E7">
        <w:rPr>
          <w:b/>
        </w:rPr>
        <w:t>EGENUS j.d.o.o. za trgovinu, proizvodnju i usluge, Osijek, Sljemenska 53, MBS: 030152040, OIB: 24974025310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0E78E7">
        <w:t>23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795074">
        <w:t>2247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12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EF7" w:rsidP="00FD0D3C" w:rsidR="00446EF7">
      <w:r>
        <w:separator/>
      </w:r>
    </w:p>
  </w:endnote>
  <w:endnote w:id="0" w:type="continuationSeparator">
    <w:p w:rsidRDefault="00446EF7" w:rsidP="00FD0D3C" w:rsidR="00446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EF7" w:rsidP="00FD0D3C" w:rsidR="00446EF7">
      <w:r>
        <w:separator/>
      </w:r>
    </w:p>
  </w:footnote>
  <w:footnote w:id="0" w:type="continuationSeparator">
    <w:p w:rsidRDefault="00446EF7" w:rsidP="00FD0D3C" w:rsidR="00446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EF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61BBB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007CD9" w:rsidP="00007CD9" w:rsidR="00007CD9">
    <w:pPr>
      <w:pStyle w:val="Zaglavlje"/>
      <w:jc w:val="right"/>
    </w:pPr>
    <w:r w:rsidRPr="00552F4F">
      <w:t>3 St-</w:t>
    </w:r>
    <w:r w:rsidR="000E78E7">
      <w:t>2247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0E78E7">
      <w:t>2247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EF7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C4A50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935CD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61BBB"/>
    <w:rsid w:val="00D73DB7"/>
    <w:rsid w:val="00D80407"/>
    <w:rsid w:val="00D830A2"/>
    <w:rsid w:val="00D93AAC"/>
    <w:rsid w:val="00D93EA3"/>
    <w:rsid w:val="00D97FB4"/>
    <w:rsid w:val="00DA054D"/>
    <w:rsid w:val="00DA2504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St-2247/2016</izvorni_sadrzaj>
    <derivirana_varijabla naziv="DomainObject.Predmet.OznakaBroj_1">St-2247/2016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EGENUS j.d.o.o. za trgovinu, proizvodnju i usluge</izvorni_sadrzaj>
    <derivirana_varijabla naziv="DomainObject.Predmet.ProtustrankaFormated_1">  EGENUS j.d.o.o. za trgovinu, proizvodnju i usluge</derivirana_varijabla>
  </DomainObject.Predmet.ProtustrankaFormated>
  <DomainObject.Predmet.ProtustrankaFormatedOIB>
    <izvorni_sadrzaj>  EGENUS j.d.o.o. za trgovinu, proizvodnju i usluge, OIB 24974025310</izvorni_sadrzaj>
    <derivirana_varijabla naziv="DomainObject.Predmet.ProtustrankaFormatedOIB_1">  EGENUS j.d.o.o. za trgovinu, proizvodnju i usluge, OIB 24974025310</derivirana_varijabla>
  </DomainObject.Predmet.ProtustrankaFormatedOIB>
  <DomainObject.Predmet.ProtustrankaFormatedWithAdress>
    <izvorni_sadrzaj> EGENUS j.d.o.o. za trgovinu, proizvodnju i usluge, Sljemenska 53, 31000 Osijek</izvorni_sadrzaj>
    <derivirana_varijabla naziv="DomainObject.Predmet.ProtustrankaFormatedWithAdress_1"> EGENUS j.d.o.o. za trgovinu, proizvodnju i usluge, Sljemenska 53, 31000 Osijek</derivirana_varijabla>
  </DomainObject.Predmet.ProtustrankaFormatedWithAdress>
  <DomainObject.Predmet.ProtustrankaFormatedWithAdressOIB>
    <izvorni_sadrzaj> EGENUS j.d.o.o. za trgovinu, proizvodnju i usluge, OIB 24974025310, Sljemenska 53, 31000 Osijek</izvorni_sadrzaj>
    <derivirana_varijabla naziv="DomainObject.Predmet.ProtustrankaFormatedWithAdressOIB_1"> EGENUS j.d.o.o. za trgovinu, proizvodnju i usluge, OIB 24974025310, Sljemenska 53, 31000 Osijek</derivirana_varijabla>
  </DomainObject.Predmet.ProtustrankaFormatedWithAdressOIB>
  <DomainObject.Predmet.ProtustrankaWithAdress>
    <izvorni_sadrzaj>EGENUS j.d.o.o. za trgovinu, proizvodnju i usluge Sljemenska 53, 31000 Osijek</izvorni_sadrzaj>
    <derivirana_varijabla naziv="DomainObject.Predmet.ProtustrankaWithAdress_1">EGENUS j.d.o.o. za trgovinu, proizvodnju i usluge Sljemenska 53, 31000 Osijek</derivirana_varijabla>
  </DomainObject.Predmet.ProtustrankaWithAdress>
  <DomainObject.Predmet.ProtustrankaWithAdressOIB>
    <izvorni_sadrzaj>EGENUS j.d.o.o. za trgovinu, proizvodnju i usluge, OIB 24974025310, Sljemenska 53, 31000 Osijek</izvorni_sadrzaj>
    <derivirana_varijabla naziv="DomainObject.Predmet.ProtustrankaWithAdressOIB_1">EGENUS j.d.o.o. za trgovinu, proizvodnju i usluge, OIB 24974025310, Sljemenska 53, 31000 Osijek</derivirana_varijabla>
  </DomainObject.Predmet.ProtustrankaWithAdressOIB>
  <DomainObject.Predmet.ProtustrankaNazivFormated>
    <izvorni_sadrzaj>EGENUS j.d.o.o. za trgovinu, proizvodnju i usluge</izvorni_sadrzaj>
    <derivirana_varijabla naziv="DomainObject.Predmet.ProtustrankaNazivFormated_1">EGENUS j.d.o.o. za trgovinu, proizvodnju i usluge</derivirana_varijabla>
  </DomainObject.Predmet.ProtustrankaNazivFormated>
  <DomainObject.Predmet.ProtustrankaNazivFormatedOIB>
    <izvorni_sadrzaj>EGENUS j.d.o.o. za trgovinu, proizvodnju i usluge, OIB 24974025310</izvorni_sadrzaj>
    <derivirana_varijabla naziv="DomainObject.Predmet.ProtustrankaNazivFormatedOIB_1">EGENUS j.d.o.o. za trgovinu, proizvodnju i usluge, OIB 24974025310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EGENUS j.d.o.o. za trgovinu, proizvodnju i usluge</item>
    </izvorni_sadrzaj>
    <derivirana_varijabla naziv="DomainObject.Predmet.ProtuStrankaListFormated_1">
      <item>EGENUS j.d.o.o. za trgovinu, proizvodnju i usluge</item>
    </derivirana_varijabla>
  </DomainObject.Predmet.ProtuStrankaListFormated>
  <DomainObject.Predmet.ProtuStrankaListFormatedOIB>
    <izvorni_sadrzaj>
      <item>EGENUS j.d.o.o. za trgovinu, proizvodnju i usluge, OIB 24974025310</item>
    </izvorni_sadrzaj>
    <derivirana_varijabla naziv="DomainObject.Predmet.ProtuStrankaListFormatedOIB_1">
      <item>EGENUS j.d.o.o. za trgovinu, proizvodnju i usluge, OIB 24974025310</item>
    </derivirana_varijabla>
  </DomainObject.Predmet.ProtuStrankaListFormatedOIB>
  <DomainObject.Predmet.ProtuStrankaListFormatedWithAdress>
    <izvorni_sadrzaj>
      <item>EGENUS j.d.o.o. za trgovinu, proizvodnju i usluge, Sljemenska 53, 31000 Osijek</item>
    </izvorni_sadrzaj>
    <derivirana_varijabla naziv="DomainObject.Predmet.ProtuStrankaListFormatedWithAdress_1">
      <item>EGENUS j.d.o.o. za trgovinu, proizvodnju i usluge, Sljemenska 53, 31000 Osijek</item>
    </derivirana_varijabla>
  </DomainObject.Predmet.ProtuStrankaListFormatedWithAdress>
  <DomainObject.Predmet.ProtuStrankaListFormatedWithAdressOIB>
    <izvorni_sadrzaj>
      <item>EGENUS j.d.o.o. za trgovinu, proizvodnju i usluge, OIB 24974025310, Sljemenska 53, 31000 Osijek</item>
    </izvorni_sadrzaj>
    <derivirana_varijabla naziv="DomainObject.Predmet.ProtuStrankaListFormatedWithAdressOIB_1">
      <item>EGENUS j.d.o.o. za trgovinu, proizvodnju i usluge, OIB 24974025310, Sljemenska 53, 31000 Osijek</item>
    </derivirana_varijabla>
  </DomainObject.Predmet.ProtuStrankaListFormatedWithAdressOIB>
  <DomainObject.Predmet.ProtuStrankaListNazivFormated>
    <izvorni_sadrzaj>
      <item>EGENUS j.d.o.o. za trgovinu, proizvodnju i usluge</item>
    </izvorni_sadrzaj>
    <derivirana_varijabla naziv="DomainObject.Predmet.ProtuStrankaListNazivFormated_1">
      <item>EGENUS j.d.o.o. za trgovinu, proizvodnju i usluge</item>
    </derivirana_varijabla>
  </DomainObject.Predmet.ProtuStrankaListNazivFormated>
  <DomainObject.Predmet.ProtuStrankaListNazivFormatedOIB>
    <izvorni_sadrzaj>
      <item>EGENUS j.d.o.o. za trgovinu, proizvodnju i usluge, OIB 24974025310</item>
    </izvorni_sadrzaj>
    <derivirana_varijabla naziv="DomainObject.Predmet.ProtuStrankaListNazivFormatedOIB_1">
      <item>EGENUS j.d.o.o. za trgovinu, proizvodnju i usluge, OIB 24974025310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EGENUS j.d.o.o. za trgovinu, proizvodnju i usluge</izvorni_sadrzaj>
    <derivirana_varijabla naziv="DomainObject.Predmet.ProtustrankaIDrugi_1">EGENUS j.d.o.o.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EGENUS j.d.o.o. za trgovinu, proizvodnju i usluge, OIB 24974025310, Sljemenska 53, 31000 Osijek</izvorni_sadrzaj>
    <derivirana_varijabla naziv="DomainObject.Predmet.ProtustrankaIDrugiAdressOIB_1">EGENUS j.d.o.o. za trgovinu, proizvodnju i usluge, OIB 24974025310, Sljemenska 53,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EGENUS j.d.o.o. za trgovinu, proizvodnju i usluge</item>
    </izvorni_sadrzaj>
    <derivirana_varijabla naziv="DomainObject.Predmet.SudioniciListNaziv_1">
      <item>FINA RC OSIJEK</item>
      <item>EGENUS j.d.o.o. za trgovinu, proizvodnju i usluge</item>
    </derivirana_varijabla>
  </DomainObject.Predmet.SudioniciListNaziv>
  <DomainObject.Predmet.SudioniciListAdressOIB>
    <izvorni_sadrzaj>
      <item>FINA RC OSIJEK, OIB 85821130368</item>
      <item>EGENUS j.d.o.o. za trgovinu, proizvodnju i usluge, OIB 24974025310, Sljemenska 53,31000 Osijek</item>
    </izvorni_sadrzaj>
    <derivirana_varijabla naziv="DomainObject.Predmet.SudioniciListAdressOIB_1">
      <item>FINA RC OSIJEK, OIB 85821130368</item>
      <item>EGENUS j.d.o.o. za trgovinu, proizvodnju i usluge, OIB 24974025310, Sljemenska 53,31000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24974025310</item>
    </izvorni_sadrzaj>
    <derivirana_varijabla naziv="DomainObject.Predmet.SudioniciListNazivOIB_1">
      <item>, OIB 85821130368</item>
      <item>, OIB 24974025310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9DA6A-7D93-4C72-8C44-F76D534C5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2643</properties:Characters>
  <properties:Lines>88</properties:Lines>
  <properties:Paragraphs>29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2016-12-12T08:41:00Z</dcterms:modified>
  <cp:revision>569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