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6143" w14:paraId="2f66143" w:rsidRDefault="00FF488F" w:rsidP="00FF488F" w:rsidR="00FF488F" w:rsidRPr="001707DA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jc w:val="center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1707D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F459A1">
      <w:pPr>
        <w:pStyle w:val="Tijeloteksta"/>
      </w:pPr>
      <w:r w:rsidRPr="00F459A1">
        <w:t xml:space="preserve">sastavljen na Trgovačkom sudu u Zagrebu, </w:t>
      </w:r>
      <w:r w:rsidR="00CF6979">
        <w:t>05. lipnja</w:t>
      </w:r>
      <w:r w:rsidR="00381263" w:rsidRPr="00F459A1">
        <w:t xml:space="preserve"> 2018</w:t>
      </w:r>
      <w:r w:rsidRPr="00F459A1">
        <w:t>. godine  o posebnoj sjednici Skupštine vjerovnika u s</w:t>
      </w:r>
      <w:r w:rsidR="00CA620D" w:rsidRPr="00F459A1">
        <w:t xml:space="preserve">tečajnom postupku nad dužnikom </w:t>
      </w:r>
      <w:r w:rsidR="00CF6979" w:rsidRPr="005A581E">
        <w:t>AMPLUS PICTUS d.o.o. iz Zagreba, Jankomir 25f, OIB14138952609.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1707DA">
        <w:rPr>
          <w:rFonts w:cs="Times New Roman" w:hAnsi="Times New Roman" w:ascii="Times New Roman"/>
          <w:sz w:val="24"/>
          <w:szCs w:val="24"/>
        </w:rPr>
        <w:t>–</w:t>
      </w:r>
      <w:r w:rsidRPr="001707DA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CF6979">
        <w:rPr>
          <w:rFonts w:cs="Times New Roman" w:hAnsi="Times New Roman" w:ascii="Times New Roman"/>
          <w:sz w:val="24"/>
          <w:szCs w:val="24"/>
        </w:rPr>
        <w:t>Rajka Jagmarević</w:t>
      </w:r>
    </w:p>
    <w:p w:rsidRDefault="00FF488F" w:rsidP="00FF488F" w:rsidR="00FF488F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CF6979" w:rsidP="00FF488F" w:rsidR="00CF6979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>
      <w:pPr>
        <w:pStyle w:val="Tijeloteksta3"/>
        <w:rPr>
          <w:b w:val="false"/>
        </w:rPr>
      </w:pPr>
      <w:r>
        <w:rPr>
          <w:b w:val="false"/>
        </w:rPr>
        <w:t xml:space="preserve">ZAGREBAČKI HOLDING, Podružnica robni terminali, zastupano po Petra Bušljeta, odvj. vježbenik u OD Smolek i Škrinjar po gen. punomoći Su-868/13 </w:t>
      </w:r>
    </w:p>
    <w:p w:rsidRDefault="001A7990" w:rsidP="00493311" w:rsidR="001A799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1707DA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Posebna sjednica Skupštine vjerovnika započinje u 11</w:t>
      </w:r>
      <w:r>
        <w:rPr>
          <w:rFonts w:cs="Times New Roman" w:hAnsi="Times New Roman" w:ascii="Times New Roman"/>
          <w:sz w:val="24"/>
          <w:szCs w:val="24"/>
        </w:rPr>
        <w:t>,3</w:t>
      </w:r>
      <w:r w:rsidRPr="001707DA">
        <w:rPr>
          <w:rFonts w:cs="Times New Roman" w:hAnsi="Times New Roman" w:ascii="Times New Roman"/>
          <w:sz w:val="24"/>
          <w:szCs w:val="24"/>
        </w:rPr>
        <w:t>0 sati.</w:t>
      </w:r>
    </w:p>
    <w:p w:rsidRDefault="00CF6979" w:rsidP="00CF6979" w:rsidR="00CF6979" w:rsidRPr="001707DA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Stečajni sudac otvara posebnu sjednicu Skupštine vjerovnika.</w:t>
      </w:r>
    </w:p>
    <w:p w:rsidRDefault="00CF6979" w:rsidP="00CF6979" w:rsidR="00CF6979" w:rsidRPr="001707DA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  <w:r w:rsidRPr="001707DA">
        <w:rPr>
          <w:rFonts w:hAnsi="Times New Roman" w:ascii="Times New Roman"/>
          <w:sz w:val="24"/>
          <w:szCs w:val="24"/>
        </w:rPr>
        <w:t>Rješenjem ovog suda broj St-</w:t>
      </w:r>
      <w:r>
        <w:rPr>
          <w:rFonts w:hAnsi="Times New Roman" w:ascii="Times New Roman"/>
          <w:sz w:val="24"/>
          <w:szCs w:val="24"/>
        </w:rPr>
        <w:t>2641/17</w:t>
      </w:r>
      <w:r w:rsidRPr="001707DA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22. svibnja</w:t>
      </w:r>
      <w:r w:rsidRPr="001707DA">
        <w:rPr>
          <w:rFonts w:hAnsi="Times New Roman" w:ascii="Times New Roman"/>
          <w:sz w:val="24"/>
          <w:szCs w:val="24"/>
        </w:rPr>
        <w:t xml:space="preserve"> 2018. stečajni sudac je sazvao posebnu sjednicu Skupštine vjerovnika, a isto je objavljeno na e-oglasnoj ploči suda 22. </w:t>
      </w:r>
      <w:r>
        <w:rPr>
          <w:rFonts w:hAnsi="Times New Roman" w:ascii="Times New Roman"/>
          <w:sz w:val="24"/>
          <w:szCs w:val="24"/>
        </w:rPr>
        <w:t>svibnja</w:t>
      </w:r>
      <w:r w:rsidRPr="001707DA">
        <w:rPr>
          <w:rFonts w:hAnsi="Times New Roman" w:ascii="Times New Roman"/>
          <w:sz w:val="24"/>
          <w:szCs w:val="24"/>
        </w:rPr>
        <w:t xml:space="preserve"> 2018. </w:t>
      </w:r>
    </w:p>
    <w:p w:rsidRDefault="00CF6979" w:rsidP="00CF6979" w:rsidR="00CF6979" w:rsidRPr="001707DA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CF6979" w:rsidP="00CF6979" w:rsidR="00CF6979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  <w:t>Stečajni sudac objavljuje</w:t>
      </w:r>
    </w:p>
    <w:p w:rsidRDefault="00CF6979" w:rsidP="00CF6979" w:rsidR="00CF6979" w:rsidRPr="001707DA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DNEVNI RED:</w:t>
      </w:r>
    </w:p>
    <w:p w:rsidRDefault="00CF6979" w:rsidP="00CF6979" w:rsidR="00CF6979" w:rsidRPr="001707DA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>
      <w:pPr>
        <w:pStyle w:val="Tijeloteksta-uvlaka3"/>
        <w:rPr>
          <w:rFonts w:cs="Times New Roman" w:hAnsi="Times New Roman" w:ascii="Times New Roman"/>
          <w:b w:val="false"/>
        </w:rPr>
      </w:pPr>
      <w:r w:rsidRPr="001707DA">
        <w:rPr>
          <w:rFonts w:cs="Times New Roman" w:hAnsi="Times New Roman" w:ascii="Times New Roman"/>
          <w:b w:val="false"/>
        </w:rPr>
        <w:t>Pribavljanje mišljenja u pogledu obustave i zaključenja stečajnog postupka zbog nedostatnosti stečajne mase za namirenje troškova stečajnog postupka.</w:t>
      </w:r>
    </w:p>
    <w:p w:rsidRDefault="00CF6979" w:rsidP="00CF6979" w:rsidR="00CF6979" w:rsidRPr="001707DA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CF6979" w:rsidP="00525A07" w:rsidR="00525A07">
      <w:pPr>
        <w:pStyle w:val="Tijeloteksta2"/>
      </w:pPr>
      <w:r w:rsidRPr="001707DA">
        <w:tab/>
      </w:r>
      <w:r w:rsidRPr="00525A07">
        <w:t xml:space="preserve">Stečajni upravitelj </w:t>
      </w:r>
      <w:r w:rsidR="00525A07" w:rsidRPr="00525A07">
        <w:t xml:space="preserve">je predao u spis izvješće, odnosno podnesak kojim predlaže obustavu i zaključenje stečajnog postupka po čl. 293. SZ-a dana 09. svibnja 2018., u koji podnesak se vrši uvid.  </w:t>
      </w:r>
    </w:p>
    <w:p w:rsidRDefault="00525A07" w:rsidP="00525A07" w:rsidR="00525A07">
      <w:pPr>
        <w:pStyle w:val="Tijeloteksta2"/>
      </w:pPr>
    </w:p>
    <w:p w:rsidRDefault="00525A07" w:rsidP="00525A07" w:rsidR="00525A07" w:rsidRPr="00525A07">
      <w:pPr>
        <w:pStyle w:val="Tijeloteksta2"/>
      </w:pPr>
      <w:r>
        <w:t>Stečajni upravitelj predlaže da u slučaju da vjerovnici žele nastaviti otvoreni stečajni postupak, da ih se pozove na predujam u iznosu od 25.400,00 kn za razdoblje od slijedećih 6 mjeseci, a kao razliku ostvarenih i predvidivih troškova u odnosu na ostvareni prihod.</w:t>
      </w:r>
    </w:p>
    <w:p w:rsidRDefault="00525A07" w:rsidP="00CF6979" w:rsidR="00525A07">
      <w:pPr>
        <w:ind w:right="-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F6979" w:rsidP="00256ABB" w:rsidR="00CF6979" w:rsidRPr="00256ABB">
      <w:pPr>
        <w:pStyle w:val="Naslov4"/>
      </w:pPr>
      <w:r w:rsidRPr="00256ABB">
        <w:t>Prisuti stečajni vj</w:t>
      </w:r>
      <w:r w:rsidR="00256ABB">
        <w:t>erovnik suglasan je da se donese sljedeća</w:t>
      </w:r>
      <w:r w:rsidRPr="00256ABB">
        <w:t xml:space="preserve">  </w:t>
      </w:r>
    </w:p>
    <w:p w:rsidRDefault="00CF6979" w:rsidP="00CF6979" w:rsidR="00CF6979" w:rsidRPr="001707D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256ABB" w:rsidP="00CF6979" w:rsidR="00CF6979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</w:t>
      </w:r>
      <w:r w:rsidR="00CF69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6ABB" w:rsidP="00CF6979" w:rsidR="00256ABB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6ABB" w:rsidP="00256ABB" w:rsidR="00256ABB" w:rsidRPr="00256ABB">
      <w:pPr>
        <w:pStyle w:val="Odlomakpopisa"/>
        <w:numPr>
          <w:ilvl w:val="0"/>
          <w:numId w:val="6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256ABB">
        <w:rPr>
          <w:rFonts w:cs="Times New Roman" w:hAnsi="Times New Roman" w:ascii="Times New Roman"/>
          <w:sz w:val="24"/>
          <w:szCs w:val="24"/>
        </w:rPr>
        <w:t>Obustavlja se i zaključuje stečajni postupak protiv dužnika AMPLUS PICTUS d.o.o. iz Zagreba, Jankomir 25f, OIB14138952609</w:t>
      </w:r>
    </w:p>
    <w:p w:rsidRDefault="00256ABB" w:rsidP="00256ABB" w:rsidR="00256AB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256ABB" w:rsidR="00256ABB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type="page"/>
      </w:r>
    </w:p>
    <w:p w:rsidRDefault="00256ABB" w:rsidP="00256ABB" w:rsidR="00256AB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Sud donosi</w:t>
      </w:r>
    </w:p>
    <w:p w:rsidRDefault="00256ABB" w:rsidP="00256ABB" w:rsidR="00256AB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256ABB" w:rsidP="00256ABB" w:rsidR="00256ABB">
      <w:pPr>
        <w:pStyle w:val="Naslov3"/>
      </w:pPr>
      <w:r>
        <w:t>Rješenje</w:t>
      </w:r>
    </w:p>
    <w:p w:rsidRDefault="00256ABB" w:rsidP="00256ABB" w:rsidR="00256ABB" w:rsidRPr="00256ABB">
      <w:pPr>
        <w:ind w:right="-1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CF6979" w:rsidP="00CF6979" w:rsidR="00CF6979" w:rsidRPr="001707DA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pStyle w:val="Naslov3"/>
      </w:pPr>
      <w:r w:rsidRPr="001707DA">
        <w:t xml:space="preserve">Dovršeno u </w:t>
      </w:r>
      <w:r w:rsidR="00256ABB">
        <w:t>11,35</w:t>
      </w:r>
      <w:r w:rsidRPr="001707DA">
        <w:t xml:space="preserve"> sati</w:t>
      </w:r>
    </w:p>
    <w:p w:rsidRDefault="00CF6979" w:rsidP="00CF6979" w:rsidR="00CF6979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pStyle w:val="Naslov2"/>
      </w:pPr>
      <w:r w:rsidRPr="001707DA">
        <w:t>SUDAC</w:t>
      </w:r>
    </w:p>
    <w:p w:rsidRDefault="00CF6979" w:rsidP="00CF6979" w:rsidR="00CF6979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ind w:hanging="26"/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F6979" w:rsidP="00CF6979" w:rsidR="00CF6979" w:rsidRPr="001707DA">
      <w:pPr>
        <w:pStyle w:val="Naslov1"/>
      </w:pPr>
      <w:r w:rsidRPr="001707DA">
        <w:t>STEČAJNI UPRAVITELJ</w:t>
      </w:r>
    </w:p>
    <w:p w:rsidRDefault="00CF6979" w:rsidP="00CF6979" w:rsidR="00CF6979" w:rsidRPr="001707DA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Rajka Jagmarević</w:t>
      </w:r>
    </w:p>
    <w:p w:rsidRDefault="00CF6979" w:rsidP="00CF6979" w:rsidR="00CF6979" w:rsidRPr="001707DA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CF6979" w:rsidP="00CF6979" w:rsidR="00CF6979" w:rsidRPr="001707DA">
      <w:pPr>
        <w:ind w:firstLine="734" w:left="-26"/>
        <w:jc w:val="both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p w:rsidRDefault="00CF6979" w:rsidP="00CF6979" w:rsidR="00CF6979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p w:rsidRDefault="00381263" w:rsidP="00493311" w:rsidR="0038126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9357F" w:rsidP="004C44CC" w:rsidR="00F9357F">
      <w:pPr>
        <w:pStyle w:val="Naslov3"/>
      </w:pPr>
    </w:p>
    <w:p w:rsidRDefault="00FF488F" w:rsidP="00C72161" w:rsidR="00F53F5B" w:rsidRPr="001707DA">
      <w:pPr>
        <w:jc w:val="both"/>
        <w:rPr>
          <w:rFonts w:cs="Times New Roman" w:hAnsi="Times New Roman" w:ascii="Times New Roman"/>
          <w:sz w:val="24"/>
          <w:szCs w:val="24"/>
        </w:rPr>
      </w:pP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  <w:r w:rsidRPr="001707DA">
        <w:rPr>
          <w:rFonts w:cs="Times New Roman" w:hAnsi="Times New Roman" w:ascii="Times New Roman"/>
          <w:sz w:val="24"/>
          <w:szCs w:val="24"/>
        </w:rPr>
        <w:tab/>
      </w:r>
    </w:p>
    <w:sectPr w:rsidSect="00FF488F" w:rsidR="00F53F5B" w:rsidRPr="001707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481" w:rsidR="00C574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481" w:rsidR="00C574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481" w:rsidR="00C574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481" w:rsidR="00C574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B416ED">
          <w:rPr>
            <w:rFonts w:cs="Times New Roman" w:hAnsi="Times New Roman" w:ascii="Times New Roman"/>
            <w:sz w:val="24"/>
            <w:szCs w:val="24"/>
          </w:rPr>
          <w:t>2461/17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37F91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C57481">
      <w:rPr>
        <w:rFonts w:cs="Times New Roman" w:hAnsi="Times New Roman" w:ascii="Times New Roman"/>
        <w:sz w:val="24"/>
        <w:szCs w:val="24"/>
      </w:rPr>
      <w:t>2461/17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45ACE"/>
    <w:rsid w:val="0005330B"/>
    <w:rsid w:val="00065329"/>
    <w:rsid w:val="0009048E"/>
    <w:rsid w:val="000D0B06"/>
    <w:rsid w:val="00110F71"/>
    <w:rsid w:val="001707DA"/>
    <w:rsid w:val="00175DA3"/>
    <w:rsid w:val="00176D6D"/>
    <w:rsid w:val="001A6843"/>
    <w:rsid w:val="001A7990"/>
    <w:rsid w:val="001F087F"/>
    <w:rsid w:val="00256ABB"/>
    <w:rsid w:val="002E3191"/>
    <w:rsid w:val="00301F07"/>
    <w:rsid w:val="00312BAB"/>
    <w:rsid w:val="003625C7"/>
    <w:rsid w:val="00381263"/>
    <w:rsid w:val="00456FE9"/>
    <w:rsid w:val="00493311"/>
    <w:rsid w:val="004C44CC"/>
    <w:rsid w:val="004C4F4A"/>
    <w:rsid w:val="00500AEC"/>
    <w:rsid w:val="0052017C"/>
    <w:rsid w:val="005249FC"/>
    <w:rsid w:val="00525A07"/>
    <w:rsid w:val="00534181"/>
    <w:rsid w:val="005F4A7A"/>
    <w:rsid w:val="006068F3"/>
    <w:rsid w:val="00650B48"/>
    <w:rsid w:val="00657A2D"/>
    <w:rsid w:val="0067336B"/>
    <w:rsid w:val="00676C72"/>
    <w:rsid w:val="00676EA4"/>
    <w:rsid w:val="006F6C0C"/>
    <w:rsid w:val="00702E45"/>
    <w:rsid w:val="00702EE0"/>
    <w:rsid w:val="00737F91"/>
    <w:rsid w:val="00784C42"/>
    <w:rsid w:val="00786A29"/>
    <w:rsid w:val="007B2963"/>
    <w:rsid w:val="00897448"/>
    <w:rsid w:val="008B5EEF"/>
    <w:rsid w:val="008F72A8"/>
    <w:rsid w:val="0092553B"/>
    <w:rsid w:val="00954F3A"/>
    <w:rsid w:val="0095557B"/>
    <w:rsid w:val="009F16E5"/>
    <w:rsid w:val="009F3BF4"/>
    <w:rsid w:val="00A00D60"/>
    <w:rsid w:val="00A20CCF"/>
    <w:rsid w:val="00A80632"/>
    <w:rsid w:val="00B416ED"/>
    <w:rsid w:val="00B9663F"/>
    <w:rsid w:val="00BA6D4B"/>
    <w:rsid w:val="00BB677E"/>
    <w:rsid w:val="00BF46DD"/>
    <w:rsid w:val="00C57481"/>
    <w:rsid w:val="00C61B9B"/>
    <w:rsid w:val="00C72161"/>
    <w:rsid w:val="00C73748"/>
    <w:rsid w:val="00CA620D"/>
    <w:rsid w:val="00CB4950"/>
    <w:rsid w:val="00CC259F"/>
    <w:rsid w:val="00CF6979"/>
    <w:rsid w:val="00D230AB"/>
    <w:rsid w:val="00DF42B8"/>
    <w:rsid w:val="00E33DDA"/>
    <w:rsid w:val="00EB043B"/>
    <w:rsid w:val="00EB0BC3"/>
    <w:rsid w:val="00EE7D86"/>
    <w:rsid w:val="00F15017"/>
    <w:rsid w:val="00F2178C"/>
    <w:rsid w:val="00F228E0"/>
    <w:rsid w:val="00F4152F"/>
    <w:rsid w:val="00F459A1"/>
    <w:rsid w:val="00F53F5B"/>
    <w:rsid w:val="00F65230"/>
    <w:rsid w:val="00F9357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F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F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5. lipnja 2018.</izvorni_sadrzaj>
    <derivirana_varijabla naziv="DomainObject.StvarniPocetakDatum_1">5. lipnja 2018.</derivirana_varijabla>
  </DomainObject.StvarniPocetakDatum>
  <DomainObject.StvarniZavrsetakDatum>
    <izvorni_sadrzaj>5. lipnja 2018.</izvorni_sadrzaj>
    <derivirana_varijabla naziv="DomainObject.StvarniZavrsetakDatum_1">5. lipnja 2018.</derivirana_varijabla>
  </DomainObject.StvarniZavrsetakDatum>
  <DomainObject.PlaniraniZavrsetakDatum>
    <izvorni_sadrzaj>5. lipnja 2018.</izvorni_sadrzaj>
    <derivirana_varijabla naziv="DomainObject.PlaniraniZavrsetakDatum_1">5. lipnja 2018.</derivirana_varijabla>
  </DomainObject.PlaniraniZavrsetakDatum>
  <DomainObject.PlaniraniPocetakDatum>
    <izvorni_sadrzaj>5. lipnja 2018.</izvorni_sadrzaj>
    <derivirana_varijabla naziv="DomainObject.PlaniraniPocetakDatum_1">5. lipnja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St-2461/2017-40</izvorni_sadrzaj>
    <derivirana_varijabla naziv="DomainObject.Zapisnik.Oznaka_1">St-2461/2017-40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St-2461/2017-40</izvorni_sadrzaj>
    <derivirana_varijabla naziv="DomainObject.PoslovniBrojDokumenta_1">St-2461/2017-40</derivirana_varijabla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1530</properties:Characters>
  <properties:Lines>73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2018-05-29T07:56:00Z</dcterms:created>
  <dc:creator>Matea Bizjak</dc:creator>
  <cp:lastModifiedBy>Matea Bizjak</cp:lastModifiedBy>
  <cp:lastPrinted>2018-05-22T08:49:00Z</cp:lastPrinted>
  <dcterms:modified xmlns:xsi="http://www.w3.org/2001/XMLSchema-instance" xsi:type="dcterms:W3CDTF">2018-06-05T09:39:00Z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St-2461/2017-40 / Zapisnik - Skupština vjerovnika (St-2461-17-zapisnik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