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922327">
                    <w:rPr>
                      <w:sz w:val="22"/>
                      <w:szCs w:val="22"/>
                    </w:rPr>
                    <w:t>t-1023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efc5ba" w14:paraId="defc5ba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922327">
        <w:t>GLASSTIC društvo s ograničenom odgovornošću za proizvodnju, trgovinu i usluge, Osijek, Ulica Franje Krežme 16</w:t>
      </w:r>
      <w:r w:rsidR="004F0AFB">
        <w:t>,</w:t>
      </w:r>
      <w:r w:rsidR="00922327">
        <w:t xml:space="preserve">  MBS: 030182629, OIB: 78770154287,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A129F2">
        <w:t>7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22327">
        <w:t>GLASSTIC društvo s ograničenom odgovornošću za proizvodnju, trgovinu i usluge, Osijek, Ulica Franje Krežme 16,  MBS: 030182629, OIB: 78770154287</w:t>
      </w:r>
      <w:r w:rsidR="009C76C5">
        <w:t>,</w:t>
      </w:r>
      <w:r>
        <w:t xml:space="preserve"> na temelju neizvršenih osnova za plaćanje iznosi </w:t>
      </w:r>
      <w:r w:rsidR="00922327">
        <w:t>671.252,12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22327">
        <w:t>Mario Žaper, OIB: 10578987008, Osijek, Dubrovačka 17/A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22327">
        <w:t>1023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A129F2">
        <w:t>7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922327">
        <w:t>5</w:t>
      </w:r>
      <w:r>
        <w:t>.</w:t>
      </w:r>
      <w:r w:rsidR="00A129F2">
        <w:t>11</w:t>
      </w:r>
      <w:r>
        <w:t>.2018.</w:t>
      </w:r>
    </w:p>
    <w:p w:rsidRDefault="0094099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0991"/>
    <w:rsid w:val="00947F82"/>
    <w:rsid w:val="00997A93"/>
    <w:rsid w:val="009A2C96"/>
    <w:rsid w:val="009C4D46"/>
    <w:rsid w:val="009C76C5"/>
    <w:rsid w:val="00A129F2"/>
    <w:rsid w:val="00A26F43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St-1023/2018</izvorni_sadrzaj>
    <derivirana_varijabla naziv="DomainObject.Predmet.OznakaBroj_1">St-1023/2018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GLASSTIC društvo s ograničenom odgovornošću za proizvodnju, trgovinu i usluge</izvorni_sadrzaj>
    <derivirana_varijabla naziv="DomainObject.Predmet.ProtustrankaFormated_1">  GLASSTIC društvo s ograničenom odgovornošću za proizvodnju, trgovinu i usluge</derivirana_varijabla>
  </DomainObject.Predmet.ProtustrankaFormated>
  <DomainObject.Predmet.ProtustrankaFormatedOIB>
    <izvorni_sadrzaj>  GLASSTIC društvo s ograničenom odgovornošću za proizvodnju, trgovinu i usluge, OIB 78770154287</izvorni_sadrzaj>
    <derivirana_varijabla naziv="DomainObject.Predmet.ProtustrankaFormatedOIB_1">  GLASSTIC društvo s ograničenom odgovornošću za proizvodnju, trgovinu i usluge, OIB 78770154287</derivirana_varijabla>
  </DomainObject.Predmet.ProtustrankaFormatedOIB>
  <DomainObject.Predmet.ProtustrankaFormatedWithAdress>
    <izvorni_sadrzaj> GLASSTIC društvo s ograničenom odgovornošću za proizvodnju, trgovinu i usluge, Ulica Franje Krežme 16, 31000 Osijek</izvorni_sadrzaj>
    <derivirana_varijabla naziv="DomainObject.Predmet.ProtustrankaFormatedWithAdress_1"> GLASSTIC društvo s ograničenom odgovornošću za proizvodnju, trgovinu i usluge, Ulica Franje Krežme 16, 31000 Osijek</derivirana_varijabla>
  </DomainObject.Predmet.ProtustrankaFormatedWithAdress>
  <DomainObject.Predmet.ProtustrankaFormatedWithAdressOIB>
    <izvorni_sadrzaj> GLASSTIC društvo s ograničenom odgovornošću za proizvodnju, trgovinu i usluge, OIB 78770154287, Ulica Franje Krežme 16, 31000 Osijek</izvorni_sadrzaj>
    <derivirana_varijabla naziv="DomainObject.Predmet.ProtustrankaFormatedWithAdressOIB_1"> GLASSTIC društvo s ograničenom odgovornošću za proizvodnju, trgovinu i usluge, OIB 78770154287, Ulica Franje Krežme 16, 31000 Osijek</derivirana_varijabla>
  </DomainObject.Predmet.ProtustrankaFormatedWithAdressOIB>
  <DomainObject.Predmet.ProtustrankaWithAdress>
    <izvorni_sadrzaj>GLASSTIC društvo s ograničenom odgovornošću za proizvodnju, trgovinu i usluge Ulica Franje Krežme 16, 31000 Osijek</izvorni_sadrzaj>
    <derivirana_varijabla naziv="DomainObject.Predmet.ProtustrankaWithAdress_1">GLASSTIC društvo s ograničenom odgovornošću za proizvodnju, trgovinu i usluge Ulica Franje Krežme 16, 31000 Osijek</derivirana_varijabla>
  </DomainObject.Predmet.ProtustrankaWithAdress>
  <DomainObject.Predmet.ProtustrankaWithAdressOIB>
    <izvorni_sadrzaj>GLASSTIC društvo s ograničenom odgovornošću za proizvodnju, trgovinu i usluge, OIB 78770154287, Ulica Franje Krežme 16, 31000 Osijek</izvorni_sadrzaj>
    <derivirana_varijabla naziv="DomainObject.Predmet.ProtustrankaWithAdressOIB_1">GLASSTIC društvo s ograničenom odgovornošću za proizvodnju, trgovinu i usluge, OIB 78770154287, Ulica Franje Krežme 16, 31000 Osijek</derivirana_varijabla>
  </DomainObject.Predmet.ProtustrankaWithAdressOIB>
  <DomainObject.Predmet.ProtustrankaNazivFormated>
    <izvorni_sadrzaj>GLASSTIC društvo s ograničenom odgovornošću za proizvodnju, trgovinu i usluge</izvorni_sadrzaj>
    <derivirana_varijabla naziv="DomainObject.Predmet.ProtustrankaNazivFormated_1">GLASSTIC društvo s ograničenom odgovornošću za proizvodnju, trgovinu i usluge</derivirana_varijabla>
  </DomainObject.Predmet.ProtustrankaNazivFormated>
  <DomainObject.Predmet.ProtustrankaNazivFormatedOIB>
    <izvorni_sadrzaj>GLASSTIC društvo s ograničenom odgovornošću za proizvodnju, trgovinu i usluge, OIB 78770154287</izvorni_sadrzaj>
    <derivirana_varijabla naziv="DomainObject.Predmet.ProtustrankaNazivFormatedOIB_1">GLASSTIC društvo s ograničenom odgovornošću za proizvodnju, trgovinu i usluge, OIB 78770154287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GLASSTIC društvo s ograničenom odgovornošću za proizvodnju, trgovinu i usluge</item>
    </izvorni_sadrzaj>
    <derivirana_varijabla naziv="DomainObject.Predmet.ProtuStrankaListFormated_1">
      <item>GLASSTIC društvo s ograničenom odgovornošću za proizvodnju, trgovinu i usluge</item>
    </derivirana_varijabla>
  </DomainObject.Predmet.ProtuStrankaListFormated>
  <DomainObject.Predmet.ProtuStrankaListFormatedOIB>
    <izvorni_sadrzaj>
      <item>GLASSTIC društvo s ograničenom odgovornošću za proizvodnju, trgovinu i usluge, OIB 78770154287</item>
    </izvorni_sadrzaj>
    <derivirana_varijabla naziv="DomainObject.Predmet.ProtuStrankaListFormatedOIB_1">
      <item>GLASSTIC društvo s ograničenom odgovornošću za proizvodnju, trgovinu i usluge, OIB 78770154287</item>
    </derivirana_varijabla>
  </DomainObject.Predmet.ProtuStrankaListFormatedOIB>
  <DomainObject.Predmet.ProtuStrankaListFormatedWithAdress>
    <izvorni_sadrzaj>
      <item>GLASSTIC društvo s ograničenom odgovornošću za proizvodnju, trgovinu i usluge, Ulica Franje Krežme 16, 31000 Osijek</item>
    </izvorni_sadrzaj>
    <derivirana_varijabla naziv="DomainObject.Predmet.ProtuStrankaListFormatedWithAdress_1">
      <item>GLASSTIC društvo s ograničenom odgovornošću za proizvodnju, trgovinu i usluge, Ulica Franje Krežme 16, 31000 Osijek</item>
    </derivirana_varijabla>
  </DomainObject.Predmet.ProtuStrankaListFormatedWithAdress>
  <DomainObject.Predmet.ProtuStrankaListFormatedWithAdressOIB>
    <izvorni_sadrzaj>
      <item>GLASSTIC društvo s ograničenom odgovornošću za proizvodnju, trgovinu i usluge, OIB 78770154287, Ulica Franje Krežme 16, 31000 Osijek</item>
    </izvorni_sadrzaj>
    <derivirana_varijabla naziv="DomainObject.Predmet.ProtuStrankaListFormatedWithAdressOIB_1">
      <item>GLASSTIC društvo s ograničenom odgovornošću za proizvodnju, trgovinu i usluge, OIB 78770154287, Ulica Franje Krežme 16, 31000 Osijek</item>
    </derivirana_varijabla>
  </DomainObject.Predmet.ProtuStrankaListFormatedWithAdressOIB>
  <DomainObject.Predmet.ProtuStrankaListNazivFormated>
    <izvorni_sadrzaj>
      <item>GLASSTIC društvo s ograničenom odgovornošću za proizvodnju, trgovinu i usluge</item>
    </izvorni_sadrzaj>
    <derivirana_varijabla naziv="DomainObject.Predmet.ProtuStrankaListNazivFormated_1">
      <item>GLASSTIC društvo s ograničenom odgovornošću za proizvodnju, trgovinu i usluge</item>
    </derivirana_varijabla>
  </DomainObject.Predmet.ProtuStrankaListNazivFormated>
  <DomainObject.Predmet.ProtuStrankaListNazivFormatedOIB>
    <izvorni_sadrzaj>
      <item>GLASSTIC društvo s ograničenom odgovornošću za proizvodnju, trgovinu i usluge, OIB 78770154287</item>
    </izvorni_sadrzaj>
    <derivirana_varijabla naziv="DomainObject.Predmet.ProtuStrankaListNazivFormatedOIB_1">
      <item>GLASSTIC društvo s ograničenom odgovornošću za proizvodnju, trgovinu i usluge, OIB 78770154287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GLASSTIC društvo s ograničenom odgovornošću za proizvodnju, trgovinu i usluge</izvorni_sadrzaj>
    <derivirana_varijabla naziv="DomainObject.Predmet.ProtustrankaIDrugi_1">GLASSTIC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GLASSTIC društvo s ograničenom odgovornošću za proizvodnju, trgovinu i usluge, OIB 78770154287, Ulica Franje Krežme 16, 31000 Osijek</izvorni_sadrzaj>
    <derivirana_varijabla naziv="DomainObject.Predmet.ProtustrankaIDrugiAdressOIB_1">GLASSTIC društvo s ograničenom odgovornošću za proizvodnju, trgovinu i usluge, OIB 78770154287, Ulica Franje Krežme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GLASSTIC društvo s ograničenom odgovornošću za proizvodnju, trgovinu i usluge</item>
    </izvorni_sadrzaj>
    <derivirana_varijabla naziv="DomainObject.Predmet.SudioniciListNaziv_1">
      <item>Fina RC Osijek</item>
      <item>GLASSTIC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GLASSTIC društvo s ograničenom odgovornošću za proizvodnju, trgovinu i usluge, OIB 78770154287, Ulica Franje Krežme 16,31000 Osijek</item>
    </izvorni_sadrzaj>
    <derivirana_varijabla naziv="DomainObject.Predmet.SudioniciListAdressOIB_1">
      <item>Fina RC Osijek, OIB 85821130368</item>
      <item>GLASSTIC društvo s ograničenom odgovornošću za proizvodnju, trgovinu i usluge, OIB 78770154287, Ulica Franje Krežme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78770154287</item>
    </izvorni_sadrzaj>
    <derivirana_varijabla naziv="DomainObject.Predmet.SudioniciListNazivOIB_1">
      <item>, OIB 85821130368</item>
      <item>, OIB 78770154287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54ECF-D746-4C4F-9588-3D97D13DB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2211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2018-07-27T07:42:00Z</dcterms:created>
  <dc:creator>Snježana Andrijanić</dc:creator>
  <cp:lastModifiedBy>Gordana Harc</cp:lastModifiedBy>
  <cp:lastPrinted>2018-07-27T07:42:00Z</cp:lastPrinted>
  <dcterms:modified xmlns:xsi="http://www.w3.org/2001/XMLSchema-instance" xsi:type="dcterms:W3CDTF">2018-07-27T07:44:00Z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- 1023-18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