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b05c" w14:paraId="1bfb05c" w:rsidRDefault="00532B71" w:rsidP="0086691F" w:rsidR="00532B71" w:rsidRPr="0099479B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240DD1" w:rsidP="00240DD1" w:rsidR="00240DD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240DD1" w:rsidP="00240DD1" w:rsidR="00240DD1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240DD1" w:rsidP="00240DD1" w:rsidR="00240DD1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240DD1" w:rsidP="00240DD1" w:rsidR="00240DD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0DD1" w:rsidP="00240DD1" w:rsidR="00240DD1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0DD1" w:rsidP="00240DD1" w:rsidR="00240DD1" w:rsidRPr="0099479B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99479B" w:rsidP="00997BA9" w:rsidR="00532B71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479B">
        <w:rPr>
          <w:rFonts w:hAnsi="Times New Roman" w:ascii="Times New Roman"/>
          <w:sz w:val="22"/>
          <w:szCs w:val="22"/>
        </w:rPr>
        <w:t>ATLANTIS d.o.o., 20340 Ploče, Trg Kralja Tomislava 21</w:t>
      </w:r>
      <w:r w:rsidR="00FB18ED" w:rsidRPr="0099479B">
        <w:rPr>
          <w:rFonts w:hAnsi="Times New Roman" w:ascii="Times New Roman"/>
          <w:sz w:val="22"/>
          <w:szCs w:val="22"/>
        </w:rPr>
        <w:t xml:space="preserve">, OIB: </w:t>
      </w:r>
      <w:r w:rsidRPr="0099479B">
        <w:rPr>
          <w:rFonts w:hAnsi="Times New Roman" w:ascii="Times New Roman"/>
          <w:sz w:val="22"/>
          <w:szCs w:val="22"/>
        </w:rPr>
        <w:t>64994276432</w:t>
      </w:r>
      <w:r w:rsidR="002B65BB" w:rsidRPr="0099479B">
        <w:rPr>
          <w:rFonts w:hAnsi="Times New Roman" w:ascii="Times New Roman"/>
          <w:sz w:val="22"/>
          <w:szCs w:val="22"/>
        </w:rPr>
        <w:t xml:space="preserve">, </w:t>
      </w:r>
      <w:r w:rsidR="00EE69E5" w:rsidRPr="0099479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99479B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99479B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99479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9479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9479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479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9479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99479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9479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D5D03" w:rsidR="002D5D0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2D5D03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2D5D03">
        <w:rPr>
          <w:rFonts w:hAnsi="Times New Roman" w:ascii="Times New Roman"/>
          <w:sz w:val="22"/>
          <w:szCs w:val="22"/>
        </w:rPr>
        <w:t xml:space="preserve"> </w:t>
      </w:r>
      <w:r w:rsidR="002F7E46" w:rsidRPr="002D5D03">
        <w:rPr>
          <w:rFonts w:hAnsi="Times New Roman" w:ascii="Times New Roman"/>
          <w:sz w:val="22"/>
          <w:szCs w:val="22"/>
        </w:rPr>
        <w:t>ATLANTIS d.o.o., 20340 Ploče, Trg Kralja Tomislava 21, OIB: 64994276432</w:t>
      </w:r>
      <w:r w:rsidR="00A358AD" w:rsidRPr="002D5D03">
        <w:rPr>
          <w:rFonts w:hAnsi="Times New Roman" w:ascii="Times New Roman"/>
          <w:sz w:val="22"/>
          <w:szCs w:val="22"/>
        </w:rPr>
        <w:t xml:space="preserve">, </w:t>
      </w:r>
      <w:r w:rsidR="002D5D03" w:rsidRPr="008531E2">
        <w:rPr>
          <w:rFonts w:hAnsi="Times New Roman" w:ascii="Times New Roman"/>
          <w:sz w:val="22"/>
          <w:szCs w:val="22"/>
        </w:rPr>
        <w:t>dana</w:t>
      </w:r>
      <w:r w:rsidR="002D5D03">
        <w:rPr>
          <w:rFonts w:hAnsi="Times New Roman" w:ascii="Times New Roman"/>
          <w:sz w:val="22"/>
          <w:szCs w:val="22"/>
        </w:rPr>
        <w:t xml:space="preserve"> 29</w:t>
      </w:r>
      <w:r w:rsidR="002D5D03" w:rsidRPr="008531E2">
        <w:rPr>
          <w:rFonts w:hAnsi="Times New Roman" w:ascii="Times New Roman"/>
          <w:sz w:val="22"/>
          <w:szCs w:val="22"/>
        </w:rPr>
        <w:t>.</w:t>
      </w:r>
      <w:r w:rsidR="002D5D03">
        <w:rPr>
          <w:rFonts w:hAnsi="Times New Roman" w:ascii="Times New Roman"/>
          <w:sz w:val="22"/>
          <w:szCs w:val="22"/>
        </w:rPr>
        <w:t xml:space="preserve"> </w:t>
      </w:r>
      <w:r w:rsidR="002D5D03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2D5D03">
        <w:rPr>
          <w:rFonts w:hAnsi="Times New Roman" w:ascii="Times New Roman"/>
          <w:sz w:val="22"/>
          <w:szCs w:val="22"/>
        </w:rPr>
        <w:t>13,0</w:t>
      </w:r>
      <w:r w:rsidR="002D5D03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2D5D03" w:rsidR="00B2463B" w:rsidRPr="002D5D03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C57A1" w:rsidR="00EE69E5" w:rsidRPr="003C57A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9479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9479B">
        <w:rPr>
          <w:rFonts w:hAnsi="Times New Roman" w:ascii="Times New Roman"/>
          <w:sz w:val="22"/>
          <w:szCs w:val="22"/>
        </w:rPr>
        <w:t xml:space="preserve"> </w:t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453EEE" w:rsidRPr="0099479B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 w:rsidRPr="006137A8">
        <w:rPr>
          <w:rFonts w:hAnsi="Times New Roman" w:ascii="Times New Roman"/>
          <w:sz w:val="22"/>
          <w:szCs w:val="22"/>
        </w:rPr>
        <w:softHyphen/>
      </w:r>
      <w:r w:rsidR="003C57A1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99479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9479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99479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99479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F7E46" w:rsidRPr="0099479B">
        <w:rPr>
          <w:rFonts w:hAnsi="Times New Roman" w:ascii="Times New Roman"/>
          <w:sz w:val="22"/>
          <w:szCs w:val="22"/>
        </w:rPr>
        <w:t>ATLANTIS d.o.o., 20340 Ploče, Trg Kralja Tomislava 21, OIB: 64994276432</w:t>
      </w:r>
      <w:r w:rsidR="00561777" w:rsidRPr="0099479B">
        <w:rPr>
          <w:rFonts w:hAnsi="Times New Roman" w:ascii="Times New Roman"/>
          <w:sz w:val="22"/>
          <w:szCs w:val="22"/>
        </w:rPr>
        <w:t>.</w:t>
      </w:r>
    </w:p>
    <w:p w:rsidRDefault="00322EFB" w:rsidP="00322EFB" w:rsidR="00322EFB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62CF9" w:rsidP="00EE69E5" w:rsidR="00EE69E5" w:rsidRPr="0099479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99479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9479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9479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9479B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9479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9479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9479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9479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99479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9479B">
        <w:rPr>
          <w:rFonts w:hAnsi="Times New Roman" w:ascii="Times New Roman"/>
          <w:sz w:val="22"/>
          <w:szCs w:val="22"/>
          <w:lang w:val="hr-HR"/>
        </w:rPr>
        <w:tab/>
      </w:r>
      <w:r w:rsidR="00751A7F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751A7F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751A7F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751A7F" w:rsidP="00751A7F" w:rsidR="00751A7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751A7F" w:rsidP="00751A7F" w:rsidR="00751A7F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51A7F" w:rsidP="00751A7F" w:rsidR="00751A7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51A7F" w:rsidP="00751A7F" w:rsidR="00751A7F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751A7F" w:rsidP="00751A7F" w:rsidR="00751A7F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51A7F" w:rsidP="00751A7F" w:rsidR="00751A7F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D6CCF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751A7F" w:rsidP="00751A7F" w:rsidR="00751A7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51A7F" w:rsidP="00751A7F" w:rsidR="00751A7F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751A7F" w:rsidP="00751A7F" w:rsidR="00751A7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751A7F" w:rsidP="00751A7F" w:rsidR="00751A7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751A7F" w:rsidP="00751A7F" w:rsidR="00751A7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751A7F" w:rsidP="00751A7F" w:rsidR="00751A7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751A7F" w:rsidP="00751A7F" w:rsidR="00751A7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751A7F" w:rsidP="00751A7F" w:rsidR="00751A7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751A7F" w:rsidP="00751A7F" w:rsidR="00751A7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A16744">
        <w:rPr>
          <w:rFonts w:hAnsi="Times New Roman" w:ascii="Times New Roman"/>
          <w:sz w:val="22"/>
          <w:szCs w:val="22"/>
          <w:lang w:val="hr-HR"/>
        </w:rPr>
        <w:t>Privredna banka,</w:t>
      </w:r>
    </w:p>
    <w:p w:rsidRDefault="00A16744" w:rsidP="00751A7F" w:rsidR="00A1674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Sberbank d.d.,</w:t>
      </w:r>
    </w:p>
    <w:p w:rsidRDefault="00A16744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751A7F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751A7F">
        <w:rPr>
          <w:rFonts w:hAnsi="Times New Roman" w:ascii="Times New Roman"/>
          <w:sz w:val="22"/>
          <w:szCs w:val="22"/>
          <w:lang w:val="hr-HR"/>
        </w:rPr>
        <w:t>.</w:t>
      </w:r>
    </w:p>
    <w:p w:rsidRDefault="00751A7F" w:rsidP="00751A7F" w:rsidR="00751A7F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51A7F" w:rsidP="00751A7F" w:rsidR="00751A7F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1A7F" w:rsidP="00751A7F" w:rsidR="00751A7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751A7F" w:rsidR="00182088" w:rsidRPr="0099479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99479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99479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66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9479B">
      <w:rPr>
        <w:rFonts w:hAnsi="Times New Roman" w:ascii="Times New Roman"/>
        <w:b/>
        <w:sz w:val="22"/>
        <w:szCs w:val="22"/>
        <w:lang w:val="hr-HR"/>
      </w:rPr>
      <w:t>509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9479B">
      <w:rPr>
        <w:rFonts w:hAnsi="Times New Roman" w:ascii="Times New Roman"/>
        <w:b/>
        <w:sz w:val="22"/>
        <w:szCs w:val="22"/>
        <w:lang w:val="hr-HR"/>
      </w:rPr>
      <w:t>509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775E3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45342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D6CCF"/>
    <w:rsid w:val="0021660A"/>
    <w:rsid w:val="002169D1"/>
    <w:rsid w:val="00240DD1"/>
    <w:rsid w:val="002669D9"/>
    <w:rsid w:val="00274761"/>
    <w:rsid w:val="00281CBA"/>
    <w:rsid w:val="002B65BB"/>
    <w:rsid w:val="002D5D03"/>
    <w:rsid w:val="002E46D4"/>
    <w:rsid w:val="002F3D54"/>
    <w:rsid w:val="002F7E46"/>
    <w:rsid w:val="003205C3"/>
    <w:rsid w:val="00322EFB"/>
    <w:rsid w:val="00367BDF"/>
    <w:rsid w:val="00381A6A"/>
    <w:rsid w:val="003A1F98"/>
    <w:rsid w:val="003C57A1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54A18"/>
    <w:rsid w:val="0049556E"/>
    <w:rsid w:val="004A3B72"/>
    <w:rsid w:val="004B7141"/>
    <w:rsid w:val="004C2A20"/>
    <w:rsid w:val="004E50F8"/>
    <w:rsid w:val="004F581C"/>
    <w:rsid w:val="0050472A"/>
    <w:rsid w:val="00511B8E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61777"/>
    <w:rsid w:val="00562CF9"/>
    <w:rsid w:val="0058183D"/>
    <w:rsid w:val="005940E9"/>
    <w:rsid w:val="005B3D80"/>
    <w:rsid w:val="005E3275"/>
    <w:rsid w:val="00611640"/>
    <w:rsid w:val="006356C5"/>
    <w:rsid w:val="006451E1"/>
    <w:rsid w:val="00680E20"/>
    <w:rsid w:val="00695977"/>
    <w:rsid w:val="006B6A13"/>
    <w:rsid w:val="00700D68"/>
    <w:rsid w:val="007045BC"/>
    <w:rsid w:val="007134C9"/>
    <w:rsid w:val="00722851"/>
    <w:rsid w:val="00730EAB"/>
    <w:rsid w:val="007406A5"/>
    <w:rsid w:val="00751A7F"/>
    <w:rsid w:val="00763EC1"/>
    <w:rsid w:val="00774127"/>
    <w:rsid w:val="007A29F9"/>
    <w:rsid w:val="007A7D9B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883"/>
    <w:rsid w:val="008E1D89"/>
    <w:rsid w:val="008F63BD"/>
    <w:rsid w:val="00904D89"/>
    <w:rsid w:val="009157E8"/>
    <w:rsid w:val="009546B6"/>
    <w:rsid w:val="00974F0D"/>
    <w:rsid w:val="0099479B"/>
    <w:rsid w:val="00997BA9"/>
    <w:rsid w:val="009A6253"/>
    <w:rsid w:val="009A6B89"/>
    <w:rsid w:val="009B7F84"/>
    <w:rsid w:val="009C4AAE"/>
    <w:rsid w:val="009C704F"/>
    <w:rsid w:val="009F5765"/>
    <w:rsid w:val="00A16744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D1A7C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92258"/>
    <w:rsid w:val="00BC201E"/>
    <w:rsid w:val="00BF13CF"/>
    <w:rsid w:val="00BF68ED"/>
    <w:rsid w:val="00BF6DA1"/>
    <w:rsid w:val="00BF71CF"/>
    <w:rsid w:val="00C134DB"/>
    <w:rsid w:val="00C402C4"/>
    <w:rsid w:val="00C5636E"/>
    <w:rsid w:val="00C57CAF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377CE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0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0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0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0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ATLANTIS društvo s ograničenom odgovornošću, za građenje, trgovinu, usluge, putnička agencija</izvorni_sadrzaj>
    <derivirana_varijabla naziv="DomainObject.Predmet.ProtustrankaFormated_1">  ATLANTIS društvo s ograničenom odgovornošću, za građenje, trgovinu, usluge, putnička agencija</derivirana_varijabla>
  </DomainObject.Predmet.ProtustrankaFormated>
  <DomainObject.Predmet.ProtustrankaFormatedOIB>
    <izvorni_sadrzaj>  ATLANTIS društvo s ograničenom odgovornošću, za građenje, trgovinu, usluge, putnička agencija, OIB 64994276432</izvorni_sadrzaj>
    <derivirana_varijabla naziv="DomainObject.Predmet.ProtustrankaFormatedOIB_1">  ATLANTIS društvo s ograničenom odgovornošću, za građenje, trgovinu, usluge, putnička agencija, OIB 64994276432</derivirana_varijabla>
  </DomainObject.Predmet.ProtustrankaFormatedOIB>
  <DomainObject.Predmet.ProtustrankaFormatedWithAdress>
    <izvorni_sadrzaj> ATLANTIS društvo s ograničenom odgovornošću, za građenje, trgovinu, usluge, putnička agencija, Trg Kralja Tomislava 21, 20340 Ploče</izvorni_sadrzaj>
    <derivirana_varijabla naziv="DomainObject.Predmet.ProtustrankaFormatedWithAdress_1"> ATLANTIS društvo s ograničenom odgovornošću, za građenje, trgovinu, usluge, putnička agencija, Trg Kralja Tomislava 21, 20340 Ploče</derivirana_varijabla>
  </DomainObject.Predmet.ProtustrankaFormatedWithAdress>
  <DomainObject.Predmet.ProtustrankaFormatedWithAdressOIB>
    <izvorni_sadrzaj> ATLANTIS društvo s ograničenom odgovornošću, za građenje, trgovinu, usluge, putnička agencija, OIB 64994276432, Trg Kralja Tomislava 21, 20340 Ploče</izvorni_sadrzaj>
    <derivirana_varijabla naziv="DomainObject.Predmet.ProtustrankaFormatedWithAdressOIB_1"> ATLANTIS društvo s ograničenom odgovornošću, za građenje, trgovinu, usluge, putnička agencija, OIB 64994276432, Trg Kralja Tomislava 21, 20340 Ploče</derivirana_varijabla>
  </DomainObject.Predmet.ProtustrankaFormatedWithAdressOIB>
  <DomainObject.Predmet.ProtustrankaWithAdress>
    <izvorni_sadrzaj>ATLANTIS društvo s ograničenom odgovornošću, za građenje, trgovinu, usluge, putnička agencija Trg Kralja Tomislava 21, 20340 Ploče</izvorni_sadrzaj>
    <derivirana_varijabla naziv="DomainObject.Predmet.ProtustrankaWithAdress_1">ATLANTIS društvo s ograničenom odgovornošću, za građenje, trgovinu, usluge, putnička agencija Trg Kralja Tomislava 21, 20340 Ploče</derivirana_varijabla>
  </DomainObject.Predmet.ProtustrankaWithAdress>
  <DomainObject.Predmet.ProtustrankaWithAdressOIB>
    <izvorni_sadrzaj>ATLANTIS društvo s ograničenom odgovornošću, za građenje, trgovinu, usluge, putnička agencija, OIB 64994276432, Trg Kralja Tomislava 21, 20340 Ploče</izvorni_sadrzaj>
    <derivirana_varijabla naziv="DomainObject.Predmet.ProtustrankaWithAdressOIB_1">ATLANTIS društvo s ograničenom odgovornošću, za građenje, trgovinu, usluge, putnička agencija, OIB 64994276432, Trg Kralja Tomislava 21, 20340 Ploče</derivirana_varijabla>
  </DomainObject.Predmet.ProtustrankaWithAdressOIB>
  <DomainObject.Predmet.ProtustrankaNazivFormated>
    <izvorni_sadrzaj>ATLANTIS društvo s ograničenom odgovornošću, za građenje, trgovinu, usluge, putnička agencija</izvorni_sadrzaj>
    <derivirana_varijabla naziv="DomainObject.Predmet.ProtustrankaNazivFormated_1">ATLANTIS društvo s ograničenom odgovornošću, za građenje, trgovinu, usluge, putnička agencija</derivirana_varijabla>
  </DomainObject.Predmet.ProtustrankaNazivFormated>
  <DomainObject.Predmet.ProtustrankaNazivFormatedOIB>
    <izvorni_sadrzaj>ATLANTIS društvo s ograničenom odgovornošću, za građenje, trgovinu, usluge, putnička agencija, OIB 64994276432</izvorni_sadrzaj>
    <derivirana_varijabla naziv="DomainObject.Predmet.ProtustrankaNazivFormatedOIB_1">ATLANTIS društvo s ograničenom odgovornošću, za građenje, trgovinu, usluge, putnička agencija, OIB 64994276432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2592.31</izvorni_sadrzaj>
    <derivirana_varijabla naziv="DomainObject.Predmet.TrenutnaVrijednost_1">2592.31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ATLANTIS društvo s ograničenom odgovornošću, za građenje, trgovinu, usluge, putnička agencija</item>
    </izvorni_sadrzaj>
    <derivirana_varijabla naziv="DomainObject.Predmet.ProtuStrankaListFormated_1">
      <item>ATLANTIS društvo s ograničenom odgovornošću, za građenje, trgovinu, usluge, putnička agencija</item>
    </derivirana_varijabla>
  </DomainObject.Predmet.ProtuStrankaListFormated>
  <DomainObject.Predmet.ProtuStrankaListFormatedOIB>
    <izvorni_sadrzaj>
      <item>ATLANTIS društvo s ograničenom odgovornošću, za građenje, trgovinu, usluge, putnička agencija, OIB 64994276432</item>
    </izvorni_sadrzaj>
    <derivirana_varijabla naziv="DomainObject.Predmet.ProtuStrankaListFormatedOIB_1">
      <item>ATLANTIS društvo s ograničenom odgovornošću, za građenje, trgovinu, usluge, putnička agencija, OIB 64994276432</item>
    </derivirana_varijabla>
  </DomainObject.Predmet.ProtuStrankaListFormatedOIB>
  <DomainObject.Predmet.ProtuStrankaListFormatedWithAdress>
    <izvorni_sadrzaj>
      <item>ATLANTIS društvo s ograničenom odgovornošću, za građenje, trgovinu, usluge, putnička agencija, Trg Kralja Tomislava 21, 20340 Ploče</item>
    </izvorni_sadrzaj>
    <derivirana_varijabla naziv="DomainObject.Predmet.ProtuStrankaListFormatedWithAdress_1">
      <item>ATLANTIS društvo s ograničenom odgovornošću, za građenje, trgovinu, usluge, putnička agencija, Trg Kralja Tomislava 21, 20340 Ploče</item>
    </derivirana_varijabla>
  </DomainObject.Predmet.ProtuStrankaListFormatedWithAdress>
  <DomainObject.Predmet.ProtuStrankaListFormatedWithAdressOIB>
    <izvorni_sadrzaj>
      <item>ATLANTIS društvo s ograničenom odgovornošću, za građenje, trgovinu, usluge, putnička agencija, OIB 64994276432, Trg Kralja Tomislava 21, 20340 Ploče</item>
    </izvorni_sadrzaj>
    <derivirana_varijabla naziv="DomainObject.Predmet.ProtuStrankaListFormatedWithAdressOIB_1">
      <item>ATLANTIS društvo s ograničenom odgovornošću, za građenje, trgovinu, usluge, putnička agencija, OIB 64994276432, Trg Kralja Tomislava 21, 20340 Ploče</item>
    </derivirana_varijabla>
  </DomainObject.Predmet.ProtuStrankaListFormatedWithAdressOIB>
  <DomainObject.Predmet.ProtuStrankaListNazivFormated>
    <izvorni_sadrzaj>
      <item>ATLANTIS društvo s ograničenom odgovornošću, za građenje, trgovinu, usluge, putnička agencija</item>
    </izvorni_sadrzaj>
    <derivirana_varijabla naziv="DomainObject.Predmet.ProtuStrankaListNazivFormated_1">
      <item>ATLANTIS društvo s ograničenom odgovornošću, za građenje, trgovinu, usluge, putnička agencija</item>
    </derivirana_varijabla>
  </DomainObject.Predmet.ProtuStrankaListNazivFormated>
  <DomainObject.Predmet.ProtuStrankaListNazivFormatedOIB>
    <izvorni_sadrzaj>
      <item>ATLANTIS društvo s ograničenom odgovornošću, za građenje, trgovinu, usluge, putnička agencija, OIB 64994276432</item>
    </izvorni_sadrzaj>
    <derivirana_varijabla naziv="DomainObject.Predmet.ProtuStrankaListNazivFormatedOIB_1">
      <item>ATLANTIS društvo s ograničenom odgovornošću, za građenje, trgovinu, usluge, putnička agencija, OIB 64994276432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ATLANTIS društvo s ograničenom odgovornošću, za građenje, trgovinu, usluge, putnička agencija</izvorni_sadrzaj>
    <derivirana_varijabla naziv="DomainObject.Predmet.ProtustrankaIDrugi_1">ATLANTIS društvo s ograničenom odgovornošću, za građenje, trgovinu, usluge, putnička agencija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ATLANTIS društvo s ograničenom odgovornošću, za građenje, trgovinu, usluge, putnička agencija, OIB 64994276432, Trg Kralja Tomislava 21, 20340 Ploče</izvorni_sadrzaj>
    <derivirana_varijabla naziv="DomainObject.Predmet.ProtustrankaIDrugiAdressOIB_1">ATLANTIS društvo s ograničenom odgovornošću, za građenje, trgovinu, usluge, putnička agencija, OIB 64994276432, Trg Kralja Tomislava 21,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ATLANTIS društvo s ograničenom odgovornošću, za građenje, trgovinu, usluge, putnička agencija</item>
      <item>FINA,RC SPLIT, PODRUŽNICA DUBROVNIK</item>
    </izvorni_sadrzaj>
    <derivirana_varijabla naziv="DomainObject.Predmet.SudioniciListNaziv_1">
      <item>ATLANTIS društvo s ograničenom odgovornošću, za građenje, trgovinu, usluge, putnička agencija</item>
      <item>FINA,RC SPLIT, PODRUŽNICA DUBROVNIK</item>
    </derivirana_varijabla>
  </DomainObject.Predmet.SudioniciListNaziv>
  <DomainObject.Predmet.SudioniciListAdressOIB>
    <izvorni_sadrzaj>
      <item>ATLANTIS društvo s ograničenom odgovornošću, za građenje, trgovinu, usluge, putnička agencija, OIB 64994276432, Trg Kralja Tomislava 21,20340 Ploče</item>
      <item>FINA,RC SPLIT, PODRUŽNICA DUBROVNIK, OIB 85821130368, Vukovarska 2,20000 Dubrovnik</item>
    </izvorni_sadrzaj>
    <derivirana_varijabla naziv="DomainObject.Predmet.SudioniciListAdressOIB_1">
      <item>ATLANTIS društvo s ograničenom odgovornošću, za građenje, trgovinu, usluge, putnička agencija, OIB 64994276432, Trg Kralja Tomislava 21,20340 Ploče</item>
      <item>FINA,RC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64994276432</item>
      <item>, OIB 85821130368</item>
    </izvorni_sadrzaj>
    <derivirana_varijabla naziv="DomainObject.Predmet.SudioniciListNazivOIB_1">
      <item>, OIB 64994276432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D3FCF2-1712-48EE-95A3-54323356F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2639</properties:Characters>
  <properties:Lines>87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2015-12-23T12:25:00Z</dcterms:created>
  <dc:creator>Sudsko vijeæe</dc:creator>
  <cp:lastModifiedBy>Sandra Lazo Oblizalo</cp:lastModifiedBy>
  <cp:lastPrinted>2015-12-29T12:01:00Z</cp:lastPrinted>
  <dcterms:modified xmlns:xsi="http://www.w3.org/2001/XMLSchema-instance" xsi:type="dcterms:W3CDTF">2015-12-29T12:11:00Z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