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7a6f" w14:paraId="d5f7a6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7A3A3A">
        <w:t>228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7A3A3A" w:rsidRPr="007A3A3A">
        <w:t>DIJANA DAMJANOVIĆ j.d.o.o. za proizvodnju i usluge, Zagreb, Savska cesta 196, MBS: 080898966 OIB: 97659025823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7A3A3A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7A3A3A" w:rsidRPr="007A3A3A">
        <w:t>DIJANA DAMJANOVIĆ j.d.o.o. za proizvodnju i usluge, Zagreb, Savska cesta 196, MBS: 080898966 OIB: 97659025823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7A3A3A">
        <w:t xml:space="preserve">Dinka Trumbić, Split, </w:t>
      </w:r>
      <w:proofErr w:type="spellStart"/>
      <w:r w:rsidR="007A3A3A">
        <w:t>Lovretska</w:t>
      </w:r>
      <w:proofErr w:type="spellEnd"/>
      <w:r w:rsidR="007A3A3A">
        <w:t xml:space="preserve"> 10</w:t>
      </w:r>
      <w:r w:rsidR="00DA76CB">
        <w:t>,</w:t>
      </w:r>
      <w:r w:rsidR="004C12D6">
        <w:t xml:space="preserve"> OIB:</w:t>
      </w:r>
      <w:r w:rsidR="00BE4B29">
        <w:t xml:space="preserve"> </w:t>
      </w:r>
      <w:r w:rsidR="007A3A3A">
        <w:t>43468134790.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7A3A3A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7A3A3A" w:rsidRPr="007A3A3A">
        <w:t>DIJANA DAMJANOVIĆ j.d.o.o. za proizvodnju i usluge, Zagreb, Savska cesta 196, MBS: 080898966 OIB: 97659025823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7A3A3A">
        <w:t>29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7A3A3A" w:rsidRPr="007A3A3A">
        <w:t>DIJANA DAMJANOVIĆ j.d.o.o. za proizvodnju i usluge, Zagreb, Savska cesta 196, MBS: 080898966 OIB: 97659025823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7A3A3A">
        <w:t>12</w:t>
      </w:r>
      <w:r w:rsidR="0074665E">
        <w:t>. svibnja</w:t>
      </w:r>
      <w:r w:rsidR="00647F1F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4C12D6">
        <w:t>1</w:t>
      </w:r>
      <w:r w:rsidR="007A3A3A">
        <w:t>228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7A3A3A" w:rsidP="007A3A3A" w:rsidR="007A3A3A">
      <w:pPr>
        <w:pStyle w:val="Tijeloteksta"/>
        <w:ind w:firstLine="708"/>
        <w:jc w:val="right"/>
      </w:pPr>
      <w:r>
        <w:lastRenderedPageBreak/>
        <w:t>9 St-1191/16-4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35870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06730"/>
    <w:rsid w:val="00535752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87E"/>
    <w:rsid w:val="0074665E"/>
    <w:rsid w:val="00785BDD"/>
    <w:rsid w:val="007A3A3A"/>
    <w:rsid w:val="00814F19"/>
    <w:rsid w:val="008D47E0"/>
    <w:rsid w:val="008D7500"/>
    <w:rsid w:val="00917B69"/>
    <w:rsid w:val="009D33A7"/>
    <w:rsid w:val="009E4D62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BE4B29"/>
    <w:rsid w:val="00C1697B"/>
    <w:rsid w:val="00C827B2"/>
    <w:rsid w:val="00CE107B"/>
    <w:rsid w:val="00D21A2C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A341E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7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357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57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75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75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7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357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57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75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75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St-1228/2016</izvorni_sadrzaj>
    <derivirana_varijabla naziv="DomainObject.Predmet.OznakaBroj_1">St-1228/2016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DIJANA DAMJANOVIĆ j.d.o.o.</izvorni_sadrzaj>
    <derivirana_varijabla naziv="DomainObject.Predmet.ProtustrankaFormated_1">  DIJANA DAMJANOVIĆ j.d.o.o.</derivirana_varijabla>
  </DomainObject.Predmet.ProtustrankaFormated>
  <DomainObject.Predmet.ProtustrankaFormatedOIB>
    <izvorni_sadrzaj>  DIJANA DAMJANOVIĆ j.d.o.o., OIB 97659025823</izvorni_sadrzaj>
    <derivirana_varijabla naziv="DomainObject.Predmet.ProtustrankaFormatedOIB_1">  DIJANA DAMJANOVIĆ j.d.o.o., OIB 97659025823</derivirana_varijabla>
  </DomainObject.Predmet.ProtustrankaFormatedOIB>
  <DomainObject.Predmet.ProtustrankaFormatedWithAdress>
    <izvorni_sadrzaj> DIJANA DAMJANOVIĆ j.d.o.o., Savska cesta 196, 10000 Zagreb</izvorni_sadrzaj>
    <derivirana_varijabla naziv="DomainObject.Predmet.ProtustrankaFormatedWithAdress_1"> DIJANA DAMJANOVIĆ j.d.o.o., Savska cesta 196, 10000 Zagreb</derivirana_varijabla>
  </DomainObject.Predmet.ProtustrankaFormatedWithAdress>
  <DomainObject.Predmet.ProtustrankaFormatedWithAdressOIB>
    <izvorni_sadrzaj> DIJANA DAMJANOVIĆ j.d.o.o., OIB 97659025823, Savska cesta 196, 10000 Zagreb</izvorni_sadrzaj>
    <derivirana_varijabla naziv="DomainObject.Predmet.ProtustrankaFormatedWithAdressOIB_1"> DIJANA DAMJANOVIĆ j.d.o.o., OIB 97659025823, Savska cesta 196, 10000 Zagreb</derivirana_varijabla>
  </DomainObject.Predmet.ProtustrankaFormatedWithAdressOIB>
  <DomainObject.Predmet.ProtustrankaWithAdress>
    <izvorni_sadrzaj>DIJANA DAMJANOVIĆ j.d.o.o. Savska cesta 196, 10000 Zagreb</izvorni_sadrzaj>
    <derivirana_varijabla naziv="DomainObject.Predmet.ProtustrankaWithAdress_1">DIJANA DAMJANOVIĆ j.d.o.o. Savska cesta 196, 10000 Zagreb</derivirana_varijabla>
  </DomainObject.Predmet.ProtustrankaWithAdress>
  <DomainObject.Predmet.ProtustrankaWithAdressOIB>
    <izvorni_sadrzaj>DIJANA DAMJANOVIĆ j.d.o.o., OIB 97659025823, Savska cesta 196, 10000 Zagreb</izvorni_sadrzaj>
    <derivirana_varijabla naziv="DomainObject.Predmet.ProtustrankaWithAdressOIB_1">DIJANA DAMJANOVIĆ j.d.o.o., OIB 97659025823, Savska cesta 196, 10000 Zagreb</derivirana_varijabla>
  </DomainObject.Predmet.ProtustrankaWithAdressOIB>
  <DomainObject.Predmet.ProtustrankaNazivFormated>
    <izvorni_sadrzaj>DIJANA DAMJANOVIĆ j.d.o.o.</izvorni_sadrzaj>
    <derivirana_varijabla naziv="DomainObject.Predmet.ProtustrankaNazivFormated_1">DIJANA DAMJANOVIĆ j.d.o.o.</derivirana_varijabla>
  </DomainObject.Predmet.ProtustrankaNazivFormated>
  <DomainObject.Predmet.ProtustrankaNazivFormatedOIB>
    <izvorni_sadrzaj>DIJANA DAMJANOVIĆ j.d.o.o., OIB 97659025823</izvorni_sadrzaj>
    <derivirana_varijabla naziv="DomainObject.Predmet.ProtustrankaNazivFormatedOIB_1">DIJANA DAMJANOVIĆ j.d.o.o., OIB 97659025823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DIJANA DAMJANOVIĆ j.d.o.o.</item>
    </izvorni_sadrzaj>
    <derivirana_varijabla naziv="DomainObject.Predmet.ProtuStrankaListFormated_1">
      <item>DIJANA DAMJANOVIĆ j.d.o.o.</item>
    </derivirana_varijabla>
  </DomainObject.Predmet.ProtuStrankaListFormated>
  <DomainObject.Predmet.ProtuStrankaListFormatedOIB>
    <izvorni_sadrzaj>
      <item>DIJANA DAMJANOVIĆ j.d.o.o., OIB 97659025823</item>
    </izvorni_sadrzaj>
    <derivirana_varijabla naziv="DomainObject.Predmet.ProtuStrankaListFormatedOIB_1">
      <item>DIJANA DAMJANOVIĆ j.d.o.o., OIB 97659025823</item>
    </derivirana_varijabla>
  </DomainObject.Predmet.ProtuStrankaListFormatedOIB>
  <DomainObject.Predmet.ProtuStrankaListFormatedWithAdress>
    <izvorni_sadrzaj>
      <item>DIJANA DAMJANOVIĆ j.d.o.o., Savska cesta 196, 10000 Zagreb</item>
    </izvorni_sadrzaj>
    <derivirana_varijabla naziv="DomainObject.Predmet.ProtuStrankaListFormatedWithAdress_1">
      <item>DIJANA DAMJANOVIĆ j.d.o.o., Savska cesta 196, 10000 Zagreb</item>
    </derivirana_varijabla>
  </DomainObject.Predmet.ProtuStrankaListFormatedWithAdress>
  <DomainObject.Predmet.ProtuStrankaListFormatedWithAdressOIB>
    <izvorni_sadrzaj>
      <item>DIJANA DAMJANOVIĆ j.d.o.o., OIB 97659025823, Savska cesta 196, 10000 Zagreb</item>
    </izvorni_sadrzaj>
    <derivirana_varijabla naziv="DomainObject.Predmet.ProtuStrankaListFormatedWithAdressOIB_1">
      <item>DIJANA DAMJANOVIĆ j.d.o.o., OIB 97659025823, Savska cesta 196, 10000 Zagreb</item>
    </derivirana_varijabla>
  </DomainObject.Predmet.ProtuStrankaListFormatedWithAdressOIB>
  <DomainObject.Predmet.ProtuStrankaListNazivFormated>
    <izvorni_sadrzaj>
      <item>DIJANA DAMJANOVIĆ j.d.o.o.</item>
    </izvorni_sadrzaj>
    <derivirana_varijabla naziv="DomainObject.Predmet.ProtuStrankaListNazivFormated_1">
      <item>DIJANA DAMJANOVIĆ j.d.o.o.</item>
    </derivirana_varijabla>
  </DomainObject.Predmet.ProtuStrankaListNazivFormated>
  <DomainObject.Predmet.ProtuStrankaListNazivFormatedOIB>
    <izvorni_sadrzaj>
      <item>DIJANA DAMJANOVIĆ j.d.o.o., OIB 97659025823</item>
    </izvorni_sadrzaj>
    <derivirana_varijabla naziv="DomainObject.Predmet.ProtuStrankaListNazivFormatedOIB_1">
      <item>DIJANA DAMJANOVIĆ j.d.o.o., OIB 97659025823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DIJANA DAMJANOVIĆ j.d.o.o.</izvorni_sadrzaj>
    <derivirana_varijabla naziv="DomainObject.Predmet.ProtustrankaIDrugi_1">DIJANA DAMJANOVIĆ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DIJANA DAMJANOVIĆ j.d.o.o., OIB 97659025823, Savska cesta 196, 10000 Zagreb</izvorni_sadrzaj>
    <derivirana_varijabla naziv="DomainObject.Predmet.ProtustrankaIDrugiAdressOIB_1">DIJANA DAMJANOVIĆ j.d.o.o., OIB 97659025823,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DIJANA DAMJANOVIĆ j.d.o.o.</item>
      <item>FINA Regionalni centar Zagreb</item>
    </izvorni_sadrzaj>
    <derivirana_varijabla naziv="DomainObject.Predmet.SudioniciListNaziv_1">
      <item>DIJANA DAMJANOVIĆ j.d.o.o.</item>
      <item>FINA Regionalni centar Zagreb</item>
    </derivirana_varijabla>
  </DomainObject.Predmet.SudioniciListNaziv>
  <DomainObject.Predmet.SudioniciListAdressOIB>
    <izvorni_sadrzaj>
      <item>DIJANA DAMJANOVIĆ j.d.o.o., OIB 97659025823, Savska cesta 196,10000 Zagreb</item>
      <item>FINA Regionalni centar Zagreb, OIB 85821130368, Trg svibanjskih žrtava 1995. 1,10000 Zagreb</item>
    </izvorni_sadrzaj>
    <derivirana_varijabla naziv="DomainObject.Predmet.SudioniciListAdressOIB_1">
      <item>DIJANA DAMJANOVIĆ j.d.o.o., OIB 97659025823, Savska cesta 196,10000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97659025823</item>
      <item>, OIB 85821130368</item>
    </izvorni_sadrzaj>
    <derivirana_varijabla naziv="DomainObject.Predmet.SudioniciListNazivOIB_1">
      <item>, OIB 97659025823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2278</properties:Characters>
  <properties:Lines>88</properties:Lines>
  <properties:Paragraphs>30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2016-07-01T07:16:00Z</cp:lastPrinted>
  <dcterms:modified xmlns:xsi="http://www.w3.org/2001/XMLSchema-instance" xsi:type="dcterms:W3CDTF">2016-07-01T07:38:00Z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