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50f4" w14:paraId="c0d50f4" w:rsidRDefault="00AE649C" w:rsidP="00154C7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154C73" w:rsidP="00154C7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4C73" w:rsidP="00154C73" w:rsidR="00AE649C" w:rsidRPr="00B76F3C">
      <w:pPr>
        <w:pStyle w:val="SudSjedite"/>
      </w:pPr>
      <w:r>
        <w:t xml:space="preserve">                                                                                     Poslovni broj: 4 St-311/15-4</w:t>
      </w:r>
      <w:r w:rsidR="00EA1C6D">
        <w:tab/>
      </w:r>
    </w:p>
    <w:p w:rsidRDefault="00154C73" w:rsidP="00154C73" w:rsidR="00154C7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54C73" w:rsidP="00154C73" w:rsidR="00154C7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54C73" w:rsidP="00154C73" w:rsidR="00154C7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54C73" w:rsidP="00154C73" w:rsidR="00154C7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54C73" w:rsidP="00154C73" w:rsidR="00154C73">
      <w:pPr>
        <w:spacing w:after="0"/>
        <w:jc w:val="right"/>
        <w:rPr>
          <w:lang w:eastAsia="hr-HR"/>
        </w:rPr>
      </w:pPr>
    </w:p>
    <w:p w:rsidRDefault="00154C73" w:rsidP="00154C73" w:rsidR="00154C73">
      <w:pPr>
        <w:spacing w:after="0"/>
        <w:jc w:val="right"/>
      </w:pPr>
    </w:p>
    <w:p w:rsidRDefault="00154C73" w:rsidP="00154C73" w:rsidR="00154C73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POTENCA društvo s ograničenom odgovornošću za trgovinu i usluge, Križevci, Ulica Petra Zrinskog 8a, OIB: 23260852387,  4. studenoga 2015. temeljem čl. 430. Stečajnog zakona („NN“ 71/15, u daljnjem tekstu SZ) objavljuje sljedeći</w:t>
      </w:r>
    </w:p>
    <w:p w:rsidRDefault="00154C73" w:rsidP="00154C73" w:rsidR="00154C73">
      <w:pPr>
        <w:spacing w:after="0"/>
        <w:jc w:val="center"/>
      </w:pPr>
    </w:p>
    <w:p w:rsidRDefault="00154C73" w:rsidP="00154C73" w:rsidR="00154C73">
      <w:pPr>
        <w:spacing w:after="0"/>
        <w:jc w:val="center"/>
      </w:pPr>
      <w:r>
        <w:t>OGLAS</w:t>
      </w:r>
    </w:p>
    <w:p w:rsidRDefault="00154C73" w:rsidP="00154C73" w:rsidR="00154C73">
      <w:pPr>
        <w:spacing w:after="0"/>
      </w:pPr>
    </w:p>
    <w:p w:rsidRDefault="00154C73" w:rsidP="00154C73" w:rsidR="00154C73">
      <w:pPr>
        <w:spacing w:after="0"/>
        <w:jc w:val="both"/>
      </w:pPr>
      <w:r>
        <w:t>1/</w:t>
      </w:r>
      <w:r>
        <w:tab/>
        <w:t>Utvrđuje se da ukupni iznos evidentiranog duga dužnika POTENCA društvo s ograničenom odgovornošću za trgovinu i usluge, Križevci, Ulica Petra Zrinskog 8a, OIB: 23260852387 iznosi 15.581,96 kn.</w:t>
      </w:r>
    </w:p>
    <w:p w:rsidRDefault="00154C73" w:rsidP="00154C73" w:rsidR="00154C73">
      <w:pPr>
        <w:spacing w:after="0"/>
        <w:jc w:val="both"/>
      </w:pPr>
    </w:p>
    <w:p w:rsidRDefault="00154C73" w:rsidP="00154C73" w:rsidR="00154C73">
      <w:pPr>
        <w:spacing w:after="0"/>
        <w:jc w:val="both"/>
      </w:pPr>
      <w:r>
        <w:t>2/</w:t>
      </w:r>
      <w:r>
        <w:tab/>
        <w:t xml:space="preserve"> Poziva se direktor dužnika  Jelena Vanjhard iz Križevaca, Ul. P. Zrinskog 8a, OIB: 40103428251 da u roku od 15 dana od dana objave ovog oglasa na e-oglasnoj ploči suda podnese ovome sudu, pozivom na gornji broj spisa, javnobilježnički ovjerovljeni prokazni popis imovine i obveza dužnika na propisanom obrascu.</w:t>
      </w:r>
    </w:p>
    <w:p w:rsidRDefault="00154C73" w:rsidP="00154C73" w:rsidR="00154C73">
      <w:pPr>
        <w:spacing w:after="0"/>
        <w:jc w:val="both"/>
      </w:pPr>
    </w:p>
    <w:p w:rsidRDefault="00154C73" w:rsidP="00154C73" w:rsidR="00154C73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54C73" w:rsidP="00154C73" w:rsidR="00154C73">
      <w:pPr>
        <w:spacing w:after="0"/>
      </w:pPr>
    </w:p>
    <w:p w:rsidRDefault="00154C73" w:rsidP="00154C73" w:rsidR="00154C73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154C73" w:rsidP="00154C73" w:rsidR="00154C73">
      <w:pPr>
        <w:spacing w:after="0"/>
        <w:jc w:val="both"/>
        <w:rPr>
          <w:color w:val="000000"/>
        </w:rPr>
      </w:pPr>
      <w:r>
        <w:tab/>
      </w:r>
    </w:p>
    <w:p w:rsidRDefault="00154C73" w:rsidP="00154C73" w:rsidR="00154C73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22031115 otvoren kod Hrvatske poštanske banke. </w:t>
      </w:r>
    </w:p>
    <w:p w:rsidRDefault="00154C73" w:rsidP="00154C73" w:rsidR="00154C73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154C73" w:rsidP="00154C73" w:rsidR="00154C73">
      <w:pPr>
        <w:spacing w:after="0"/>
        <w:jc w:val="both"/>
      </w:pPr>
    </w:p>
    <w:p w:rsidRDefault="00154C73" w:rsidP="00154C73" w:rsidR="00154C73">
      <w:pPr>
        <w:spacing w:after="0"/>
        <w:jc w:val="center"/>
      </w:pPr>
      <w:r>
        <w:t>U Varaždinu, 4. studenoga 2015.</w:t>
      </w:r>
    </w:p>
    <w:p w:rsidRDefault="00154C73" w:rsidP="00154C73" w:rsidR="00154C73">
      <w:pPr>
        <w:spacing w:after="0"/>
        <w:jc w:val="both"/>
      </w:pPr>
    </w:p>
    <w:p w:rsidRDefault="00154C73" w:rsidP="00154C73" w:rsidR="00154C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54C73" w:rsidP="00154C73" w:rsidR="00154C73">
      <w:pPr>
        <w:spacing w:after="0"/>
      </w:pPr>
    </w:p>
    <w:p w:rsidRDefault="00154C73" w:rsidP="00154C73" w:rsidR="00154C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154C73" w:rsidP="00154C73" w:rsidR="00154C73">
      <w:pPr>
        <w:spacing w:after="0"/>
      </w:pPr>
    </w:p>
    <w:p w:rsidRDefault="00CB0EA4" w:rsidP="00154C73" w:rsidR="00CB0EA4">
      <w:pPr>
        <w:pStyle w:val="Naslovdokumenta"/>
        <w:spacing w:after="0"/>
      </w:pPr>
    </w:p>
    <w:p w:rsidRDefault="0071688E" w:rsidP="00154C73" w:rsidR="0071688E">
      <w:pPr>
        <w:pStyle w:val="Poetniodjeljak"/>
        <w:spacing w:after="0"/>
      </w:pPr>
    </w:p>
    <w:p w:rsidRDefault="00A21F0D" w:rsidP="00154C73" w:rsidR="00A21F0D">
      <w:pPr>
        <w:pStyle w:val="NormaleSPIS"/>
        <w:spacing w:after="0"/>
        <w:rPr>
          <w:noProof/>
        </w:rPr>
      </w:pPr>
    </w:p>
    <w:p w:rsidRDefault="00DA0242" w:rsidP="00154C7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C73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08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St-311/2015-4</izvorni_sadrzaj>
    <derivirana_varijabla naziv="DomainObject.Oznaka_1">St-311/2015-4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POTENCA društvo s ograničenom odgovornošću za trgovinu i usluge zastupanog po punomoćniku Jelena Vanjhard</izvorni_sadrzaj>
    <derivirana_varijabla naziv="DomainObject.Predmet.ProtustrankaFormated_1">  POTENCA društvo s ograničenom odgovornošću za trgovinu i usluge zastupanog po punomoćniku Jelena Vanjhard</derivirana_varijabla>
  </DomainObject.Predmet.ProtustrankaFormated>
  <DomainObject.Predmet.ProtustrankaFormatedOIB>
    <izvorni_sadrzaj>  POTENCA društvo s ograničenom odgovornošću za trgovinu i usluge, OIB 23260852387 zastupanog po punomoćniku Jelena Vanjhard</izvorni_sadrzaj>
    <derivirana_varijabla naziv="DomainObject.Predmet.ProtustrankaFormatedOIB_1">  POTENCA društvo s ograničenom odgovornošću za trgovinu i usluge, OIB 23260852387 zastupanog po punomoćniku Jelena Vanjhard</derivirana_varijabla>
  </DomainObject.Predmet.ProtustrankaFormatedOIB>
  <DomainObject.Predmet.ProtustrankaFormatedWithAdress>
    <izvorni_sadrzaj> POTENCA društvo s ograničenom odgovornošću za trgovinu i usluge, Ulica Petra Zrinskog 8a, 48260 Križevci zastupanog po punomoćniku Jelena Vanjhard</izvorni_sadrzaj>
    <derivirana_varijabla naziv="DomainObject.Predmet.ProtustrankaFormatedWithAdress_1"> POTENCA društvo s ograničenom odgovornošću za trgovinu i usluge, Ulica Petra Zrinskog 8a, 48260 Križevci zastupanog po punomoćniku Jelena Vanjhard</derivirana_varijabla>
  </DomainObject.Predmet.ProtustrankaFormatedWithAdress>
  <DomainObject.Predmet.ProtustrankaFormatedWithAdressOIB>
    <izvorni_sadrzaj> POTENCA društvo s ograničenom odgovornošću za trgovinu i usluge, OIB 23260852387, Ulica Petra Zrinskog 8a, 48260 Križevci zastupanog po punomoćniku Jelena Vanjhard</izvorni_sadrzaj>
    <derivirana_varijabla naziv="DomainObject.Predmet.ProtustrankaFormatedWithAdressOIB_1"> POTENCA društvo s ograničenom odgovornošću za trgovinu i usluge, OIB 23260852387, Ulica Petra Zrinskog 8a, 48260 Križevci zastupanog po punomoćniku Jelena Vanjhard</derivirana_varijabla>
  </DomainObject.Predmet.ProtustrankaFormatedWithAdressOIB>
  <DomainObject.Predmet.ProtustrankaWithAdress>
    <izvorni_sadrzaj>POTENCA društvo s ograničenom odgovornošću za trgovinu i usluge Ulica Petra Zrinskog 8a, 48260 Križevci</izvorni_sadrzaj>
    <derivirana_varijabla naziv="DomainObject.Predmet.ProtustrankaWithAdress_1">POTENCA društvo s ograničenom odgovornošću za trgovinu i usluge Ulica Petra Zrinskog 8a, 48260 Križevci</derivirana_varijabla>
  </DomainObject.Predmet.ProtustrankaWithAdress>
  <DomainObject.Predmet.ProtustrankaWithAdressOIB>
    <izvorni_sadrzaj>POTENCA društvo s ograničenom odgovornošću za trgovinu i usluge, OIB 23260852387, Ulica Petra Zrinskog 8a, 48260 Križevci</izvorni_sadrzaj>
    <derivirana_varijabla naziv="DomainObject.Predmet.ProtustrankaWithAdressOIB_1">POTENCA društvo s ograničenom odgovornošću za trgovinu i usluge, OIB 23260852387, Ulica Petra Zrinskog 8a, 48260 Križevci</derivirana_varijabla>
  </DomainObject.Predmet.ProtustrankaWithAdressOIB>
  <DomainObject.Predmet.ProtustrankaNazivFormated>
    <izvorni_sadrzaj>POTENCA društvo s ograničenom odgovornošću za trgovinu i usluge</izvorni_sadrzaj>
    <derivirana_varijabla naziv="DomainObject.Predmet.ProtustrankaNazivFormated_1">POTENCA društvo s ograničenom odgovornošću za trgovinu i usluge</derivirana_varijabla>
  </DomainObject.Predmet.ProtustrankaNazivFormated>
  <DomainObject.Predmet.ProtustrankaNazivFormatedOIB>
    <izvorni_sadrzaj>POTENCA društvo s ograničenom odgovornošću za trgovinu i usluge, OIB 23260852387</izvorni_sadrzaj>
    <derivirana_varijabla naziv="DomainObject.Predmet.ProtustrankaNazivFormatedOIB_1">POTENCA društvo s ograničenom odgovornošću za trgovinu i usluge, OIB 23260852387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15581.96</izvorni_sadrzaj>
    <derivirana_varijabla naziv="DomainObject.Predmet.TrenutnaVrijednost_1">15581.96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POTENCA društvo s ograničenom odgovornošću za trgovinu i usluge zastupanog po punomoćniku Jelena Vanjhard</item>
    </izvorni_sadrzaj>
    <derivirana_varijabla naziv="DomainObject.Predmet.ProtuStrankaListFormated_1">
      <item>POTENCA društvo s ograničenom odgovornošću za trgovinu i usluge zastupanog po punomoćniku Jelena Vanjhard</item>
    </derivirana_varijabla>
  </DomainObject.Predmet.ProtuStrankaListFormated>
  <DomainObject.Predmet.ProtuStrankaListFormatedOIB>
    <izvorni_sadrzaj>
      <item>POTENCA društvo s ograničenom odgovornošću za trgovinu i usluge, OIB 23260852387 zastupanog po punomoćniku Jelena Vanjhard</item>
    </izvorni_sadrzaj>
    <derivirana_varijabla naziv="DomainObject.Predmet.ProtuStrankaListFormatedOIB_1">
      <item>POTENCA društvo s ograničenom odgovornošću za trgovinu i usluge, OIB 23260852387 zastupanog po punomoćniku Jelena Vanjhard</item>
    </derivirana_varijabla>
  </DomainObject.Predmet.ProtuStrankaListFormatedOIB>
  <DomainObject.Predmet.ProtuStrankaListFormatedWithAdress>
    <izvorni_sadrzaj>
      <item>POTENCA društvo s ograničenom odgovornošću za trgovinu i usluge, Ulica Petra Zrinskog 8a, 48260 Križevci zastupanog po punomoćniku Jelena Vanjhard</item>
    </izvorni_sadrzaj>
    <derivirana_varijabla naziv="DomainObject.Predmet.ProtuStrankaListFormatedWithAdress_1">
      <item>POTENCA društvo s ograničenom odgovornošću za trgovinu i usluge, Ulica Petra Zrinskog 8a, 48260 Križevci zastupanog po punomoćniku Jelena Vanjhard</item>
    </derivirana_varijabla>
  </DomainObject.Predmet.ProtuStrankaListFormatedWithAdress>
  <DomainObject.Predmet.ProtuStrankaListFormatedWithAdressOIB>
    <izvorni_sadrzaj>
      <item>POTENCA društvo s ograničenom odgovornošću za trgovinu i usluge, OIB 23260852387, Ulica Petra Zrinskog 8a, 48260 Križevci zastupanog po punomoćniku Jelena Vanjhard</item>
    </izvorni_sadrzaj>
    <derivirana_varijabla naziv="DomainObject.Predmet.ProtuStrankaListFormatedWithAdressOIB_1">
      <item>POTENCA društvo s ograničenom odgovornošću za trgovinu i usluge, OIB 23260852387, Ulica Petra Zrinskog 8a, 48260 Križevci zastupanog po punomoćniku Jelena Vanjhard</item>
    </derivirana_varijabla>
  </DomainObject.Predmet.ProtuStrankaListFormatedWithAdressOIB>
  <DomainObject.Predmet.ProtuStrankaListNazivFormated>
    <izvorni_sadrzaj>
      <item>POTENCA društvo s ograničenom odgovornošću za trgovinu i usluge</item>
    </izvorni_sadrzaj>
    <derivirana_varijabla naziv="DomainObject.Predmet.ProtuStrankaListNazivFormated_1">
      <item>POTENCA društvo s ograničenom odgovornošću za trgovinu i usluge</item>
    </derivirana_varijabla>
  </DomainObject.Predmet.ProtuStrankaListNazivFormated>
  <DomainObject.Predmet.ProtuStrankaListNazivFormatedOIB>
    <izvorni_sadrzaj>
      <item>POTENCA društvo s ograničenom odgovornošću za trgovinu i usluge, OIB 23260852387</item>
    </izvorni_sadrzaj>
    <derivirana_varijabla naziv="DomainObject.Predmet.ProtuStrankaListNazivFormatedOIB_1">
      <item>POTENCA društvo s ograničenom odgovornošću za trgovinu i usluge, OIB 23260852387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Jelena Vanjhard punomoćnik sudionika u postupku POTENCA društvo s ograničenom odgovornošću za trgovinu i usluge</item>
    </izvorni_sadrzaj>
    <derivirana_varijabla naziv="DomainObject.Predmet.OstaliListFormated_1">
      <item>Sudski registar, Trgovački sud u Varaždinu</item>
      <item>E-oglasna ploča ovog suda</item>
      <item>Jelena Vanjhard punomoćnik sudionika u postupku POTENCA društvo s ograničenom odgovornošću za trgovinu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Jelena Vanjhard, OIB 40103428251 punomoćnik sudionika u postupku POTENCA društvo s ograničenom odgovornošću za trgovinu i usluge</item>
    </izvorni_sadrzaj>
    <derivirana_varijabla naziv="DomainObject.Predmet.OstaliListFormatedOIB_1">
      <item>Sudski registar, Trgovački sud u Varaždinu</item>
      <item>E-oglasna ploča ovog suda</item>
      <item>Jelena Vanjhard, OIB 40103428251 punomoćnik sudionika u postupku POTENCA društvo s ograničenom odgovornošću za trgovinu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Jelena Vanjhard, Ulica Petra Zrinskog 8a, 48260 Križevci punomoćnik sudionika u postupku POTENCA društvo s ograničenom odgovornošću za trgovinu i usluge</item>
    </izvorni_sadrzaj>
    <derivirana_varijabla naziv="DomainObject.Predmet.OstaliListFormatedWithAdress_1">
      <item>Sudski registar, Trgovački sud u Varaždinu</item>
      <item>E-oglasna ploča ovog suda</item>
      <item>Jelena Vanjhard, Ulica Petra Zrinskog 8a, 48260 Križevci punomoćnik sudionika u postupku POTENCA društvo s ograničenom odgovornošću za trgovinu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Jelena Vanjhard, OIB 40103428251, Ulica Petra Zrinskog 8a, 48260 Križevci punomoćnik sudionika u postupku POTENCA društvo s ograničenom odgovornošću za trgovinu i usluge</item>
    </izvorni_sadrzaj>
    <derivirana_varijabla naziv="DomainObject.Predmet.OstaliListFormatedWithAdressOIB_1">
      <item>Sudski registar, Trgovački sud u Varaždinu</item>
      <item>E-oglasna ploča ovog suda</item>
      <item>Jelena Vanjhard, OIB 40103428251, Ulica Petra Zrinskog 8a, 48260 Križevci punomoćnik sudionika u postupku POTENCA društvo s ograničenom odgovornošću za trgovinu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Jelena Vanjhard</item>
    </izvorni_sadrzaj>
    <derivirana_varijabla naziv="DomainObject.Predmet.OstaliListNazivFormated_1">
      <item>Sudski registar, Trgovački sud u Varaždinu</item>
      <item>E-oglasna ploča ovog suda</item>
      <item>Jelena Vanjhard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Jelena Vanjhard, OIB 40103428251</item>
    </izvorni_sadrzaj>
    <derivirana_varijabla naziv="DomainObject.Predmet.OstaliListNazivFormatedOIB_1">
      <item>Sudski registar, Trgovački sud u Varaždinu</item>
      <item>E-oglasna ploča ovog suda</item>
      <item>Jelena Vanjhard, OIB 40103428251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St-311/2015-4</izvorni_sadrzaj>
    <derivirana_varijabla naziv="DomainObject.PoslovniBrojDokumenta_1">St-311/2015-4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POTENCA društvo s ograničenom odgovornošću za trgovinu i usluge</izvorni_sadrzaj>
    <derivirana_varijabla naziv="DomainObject.Predmet.ProtustrankaIDrugi_1">POTENCA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POTENCA društvo s ograničenom odgovornošću za trgovinu i usluge, OIB 23260852387, Ulica Petra Zrinskog 8a, 48260 Križevci</izvorni_sadrzaj>
    <derivirana_varijabla naziv="DomainObject.Predmet.ProtustrankaIDrugiAdressOIB_1">POTENCA društvo s ograničenom odgovornošću za trgovinu i usluge, OIB 23260852387, Ulica Petra Zrinskog 8a,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POTENCA društvo s ograničenom odgovornošću za trgovinu i usluge</item>
      <item>Sudski registar, Trgovački sud u Varaždinu</item>
      <item>E-oglasna ploča ovog suda</item>
      <item>Jelena Vanjhard</item>
    </izvorni_sadrzaj>
    <derivirana_varijabla naziv="DomainObject.Predmet.SudioniciListNaziv_1">
      <item>Financijska agencija, Regionalni centar Zagreb, Podružnica Varaždin</item>
      <item>POTENCA društvo s ograničenom odgovornošću za trgovinu i usluge</item>
      <item>Sudski registar, Trgovački sud u Varaždinu</item>
      <item>E-oglasna ploča ovog suda</item>
      <item>Jelena Vanjhard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POTENCA društvo s ograničenom odgovornošću za trgovinu i usluge, OIB 23260852387, Ulica Petra Zrinskog 8a,48260 Križevci</item>
      <item>Sudski registar, Trgovački sud u Varaždinu</item>
      <item>E-oglasna ploča ovog suda</item>
      <item>Jelena Vanjhard, OIB 40103428251, Ulica Petra Zrinskog 8a,48260 Križevci</item>
    </izvorni_sadrzaj>
    <derivirana_varijabla naziv="DomainObject.Predmet.SudioniciListAdressOIB_1">
      <item>Financijska agencija, Regionalni centar Zagreb, Podružnica Varaždin, A. Cesarca 2,42000 Varaždin</item>
      <item>POTENCA društvo s ograničenom odgovornošću za trgovinu i usluge, OIB 23260852387, Ulica Petra Zrinskog 8a,48260 Križevci</item>
      <item>Sudski registar, Trgovački sud u Varaždinu</item>
      <item>E-oglasna ploča ovog suda</item>
      <item>Jelena Vanjhard, OIB 40103428251, Ulica Petra Zrinskog 8a,48260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4E4D7-71EC-4D2F-BDB5-EA882E5F7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2089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2015-11-04T13:15:00Z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