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0ce1c" w14:paraId="d00ce1c" w:rsidRDefault="002372C1" w:rsidR="005E09D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6B4F" w:rsidP="00586B4F" w:rsidR="00586B4F"/>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586B4F" w:rsidP="00586B4F" w:rsidR="00586B4F">
      <w:r>
        <w:tab/>
      </w:r>
      <w:r>
        <w:tab/>
        <w:t xml:space="preserve">           </w:t>
      </w:r>
    </w:p>
    <w:p w:rsidRDefault="00586B4F" w:rsidP="00586B4F" w:rsidR="00586B4F" w:rsidRPr="00674C96">
      <w:pPr>
        <w:pStyle w:val="Naslov1"/>
        <w:jc w:val="center"/>
        <w:rPr>
          <w:b w:val="false"/>
        </w:rPr>
      </w:pPr>
      <w:r w:rsidRPr="00674C96">
        <w:rPr>
          <w:b w:val="false"/>
        </w:rPr>
        <w:t>R J E Š E N J E</w:t>
      </w:r>
    </w:p>
    <w:p w:rsidRDefault="00586B4F" w:rsidP="00586B4F" w:rsidR="00586B4F"/>
    <w:p w:rsidRDefault="00586B4F" w:rsidP="00DA71C3" w:rsidR="00586B4F" w:rsidRPr="008C0C25">
      <w:pPr>
        <w:pStyle w:val="Tijeloteksta"/>
        <w:jc w:val="both"/>
        <w:rPr>
          <w:color w:val="FF0000"/>
        </w:rPr>
      </w:pPr>
      <w:r>
        <w:t xml:space="preserve">               </w:t>
      </w:r>
      <w:r w:rsidR="00446106">
        <w:t xml:space="preserve">  Trgovački sud u Splitu, po sucu ovog suda Katarini Mikulić,  kao stečajnom sucu, u stečajnom postupku nad </w:t>
      </w:r>
      <w:r w:rsidR="00F54100">
        <w:t>stečajn</w:t>
      </w:r>
      <w:r w:rsidR="00DC2F70">
        <w:t>im</w:t>
      </w:r>
      <w:r w:rsidR="00F54100">
        <w:t xml:space="preserve"> dužnik</w:t>
      </w:r>
      <w:r w:rsidR="00DC2F70">
        <w:t>om</w:t>
      </w:r>
      <w:r w:rsidR="00F54100">
        <w:t xml:space="preserve"> </w:t>
      </w:r>
      <w:r w:rsidR="00D82CC0">
        <w:t>ANĐELIĆ PROJEKT d.o.o. u stečaju, Put Plokita 57,  Split, OIB:62208923573</w:t>
      </w:r>
      <w:r w:rsidR="00446106" w:rsidRPr="00446106">
        <w:t xml:space="preserve">, </w:t>
      </w:r>
      <w:r w:rsidR="00D82CC0">
        <w:t>18. siječnja 2017</w:t>
      </w:r>
      <w:r w:rsidR="002372C1">
        <w:t xml:space="preserve">. godine </w:t>
      </w:r>
    </w:p>
    <w:p w:rsidRDefault="00534D6D" w:rsidP="00E46010" w:rsidR="00534D6D">
      <w:pPr>
        <w:jc w:val="both"/>
      </w:pP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BD7C4C" w:rsidP="00446106" w:rsidR="00BD7C4C">
      <w:pPr>
        <w:jc w:val="both"/>
      </w:pPr>
    </w:p>
    <w:p w:rsidRDefault="00446106" w:rsidP="00DC2F70" w:rsidR="001D2695">
      <w:pPr>
        <w:numPr>
          <w:ilvl w:val="0"/>
          <w:numId w:val="7"/>
        </w:numPr>
        <w:jc w:val="both"/>
      </w:pPr>
      <w:r>
        <w:t>S</w:t>
      </w:r>
      <w:r w:rsidRPr="00C5004D">
        <w:t>tečajn</w:t>
      </w:r>
      <w:r>
        <w:t xml:space="preserve">oj upraviteljici </w:t>
      </w:r>
      <w:r w:rsidR="00D82CC0">
        <w:t xml:space="preserve">Miri Hajdić, Smiljanićeva 2, Split, OIB: 33624188331 </w:t>
      </w:r>
      <w:r w:rsidR="00DC2F70">
        <w:t xml:space="preserve"> </w:t>
      </w:r>
      <w:r w:rsidR="00203439">
        <w:t xml:space="preserve">određuje se konačna nagrada za rad u stečajnom postupku nad </w:t>
      </w:r>
      <w:r w:rsidR="00DC2F70">
        <w:t xml:space="preserve">stečajnim dužnikom </w:t>
      </w:r>
      <w:r w:rsidR="00D82CC0">
        <w:t xml:space="preserve">ANĐELIĆ PROJEKT d.o.o. u stečaju, Put Plokita 57,  Split, OIB:62208923573 </w:t>
      </w:r>
      <w:r w:rsidR="001D2695">
        <w:t xml:space="preserve">u ukupnom iznosu od </w:t>
      </w:r>
      <w:r w:rsidR="00D82CC0">
        <w:t>4.128,54</w:t>
      </w:r>
      <w:r w:rsidR="00E8078A">
        <w:t xml:space="preserve"> </w:t>
      </w:r>
      <w:r w:rsidR="001D2695">
        <w:t>kn</w:t>
      </w:r>
      <w:r w:rsidR="00CD0B37">
        <w:t xml:space="preserve"> </w:t>
      </w:r>
      <w:r w:rsidR="00622C19">
        <w:t>neto uvećana za pripadajuće poreze, prireze i doprinose.</w:t>
      </w:r>
    </w:p>
    <w:p w:rsidRDefault="00802FE8" w:rsidP="00802FE8" w:rsidR="00802FE8">
      <w:pPr>
        <w:ind w:left="360"/>
        <w:jc w:val="both"/>
      </w:pPr>
    </w:p>
    <w:p w:rsidRDefault="00802FE8" w:rsidP="00802FE8" w:rsidR="00802FE8">
      <w:pPr>
        <w:pStyle w:val="Odlomakpopisa"/>
        <w:numPr>
          <w:ilvl w:val="0"/>
          <w:numId w:val="7"/>
        </w:numPr>
        <w:jc w:val="both"/>
      </w:pPr>
      <w:r>
        <w:t xml:space="preserve">Stečajnoj upraviteljici </w:t>
      </w:r>
      <w:r w:rsidR="00D82CC0">
        <w:t xml:space="preserve">Miri Hajdić, Smiljanićeva 2, Split, OIB: 33624188331  </w:t>
      </w:r>
      <w:r>
        <w:t xml:space="preserve"> odobrava se naknada stvarnih troškova u ukupnom iznosu od </w:t>
      </w:r>
      <w:r w:rsidR="00D82CC0">
        <w:t>1.764,04</w:t>
      </w:r>
      <w:r w:rsidR="00622C19">
        <w:t xml:space="preserve"> kn neto uvećana za pripadajuće poreze, prireze i doprinose.</w:t>
      </w:r>
    </w:p>
    <w:p w:rsidRDefault="00053C3D" w:rsidP="00053C3D" w:rsidR="00053C3D">
      <w:pPr>
        <w:jc w:val="both"/>
      </w:pPr>
    </w:p>
    <w:p w:rsidRDefault="0079021B" w:rsidP="00CD0B37" w:rsidR="00053C3D">
      <w:pPr>
        <w:numPr>
          <w:ilvl w:val="0"/>
          <w:numId w:val="7"/>
        </w:numPr>
        <w:jc w:val="both"/>
      </w:pPr>
      <w:r>
        <w:t>Isplata</w:t>
      </w:r>
      <w:r w:rsidR="007801B4">
        <w:t xml:space="preserve">  nagrade </w:t>
      </w:r>
      <w:r w:rsidR="001F5949">
        <w:t xml:space="preserve">za rad  u </w:t>
      </w:r>
      <w:r w:rsidR="007801B4">
        <w:t>iznosu od</w:t>
      </w:r>
      <w:r>
        <w:t xml:space="preserve"> </w:t>
      </w:r>
      <w:r w:rsidR="00D82CC0">
        <w:t>4.128,54</w:t>
      </w:r>
      <w:r w:rsidR="005B7BD2">
        <w:t xml:space="preserve"> </w:t>
      </w:r>
      <w:r w:rsidR="00CD0B37">
        <w:t xml:space="preserve">kn </w:t>
      </w:r>
      <w:r w:rsidR="005B7BD2">
        <w:t xml:space="preserve">neto </w:t>
      </w:r>
      <w:r w:rsidR="00802FE8">
        <w:t xml:space="preserve">te naknade stvarnih troškova u iznosu od </w:t>
      </w:r>
      <w:r w:rsidR="00D82CC0">
        <w:t>1.764,04</w:t>
      </w:r>
      <w:r w:rsidR="00802FE8">
        <w:t xml:space="preserve"> kn, sve </w:t>
      </w:r>
      <w:r w:rsidR="005B7BD2">
        <w:t>uvećano za pripadajuće poreze, prireze i doprinose</w:t>
      </w:r>
      <w:r w:rsidR="00CD0B37">
        <w:t xml:space="preserve"> </w:t>
      </w:r>
      <w:r>
        <w:t xml:space="preserve">bit će izvršena </w:t>
      </w:r>
      <w:r w:rsidR="005B7BD2">
        <w:t>s</w:t>
      </w:r>
      <w:r w:rsidR="00446106" w:rsidRPr="00C5004D">
        <w:t>tečajn</w:t>
      </w:r>
      <w:r w:rsidR="00446106">
        <w:t xml:space="preserve">oj upraviteljici </w:t>
      </w:r>
      <w:r w:rsidR="00D82CC0">
        <w:t xml:space="preserve">Miri Hajdić, Smiljanićeva 2, Split, OIB: 33624188331 </w:t>
      </w:r>
      <w:r w:rsidR="003F2577" w:rsidRPr="003F2577">
        <w:t xml:space="preserve"> </w:t>
      </w:r>
      <w:r w:rsidR="00036E52">
        <w:t xml:space="preserve">u roku od 8 dana nakon pravomoćnosti ovog rješenja. </w:t>
      </w:r>
    </w:p>
    <w:p w:rsidRDefault="00816B77" w:rsidP="005E09DB" w:rsidR="00816B77">
      <w:pPr>
        <w:ind w:firstLine="525" w:left="180"/>
        <w:jc w:val="center"/>
      </w:pPr>
    </w:p>
    <w:p w:rsidRDefault="005E09DB" w:rsidP="005E09DB" w:rsidR="005E09DB">
      <w:pPr>
        <w:ind w:firstLine="525" w:left="180"/>
        <w:jc w:val="center"/>
      </w:pPr>
      <w:r>
        <w:t>Obrazloženje</w:t>
      </w:r>
    </w:p>
    <w:p w:rsidRDefault="00F33DBA" w:rsidP="005E09DB" w:rsidR="00F33DBA">
      <w:pPr>
        <w:ind w:firstLine="708"/>
        <w:jc w:val="both"/>
      </w:pPr>
    </w:p>
    <w:p w:rsidRDefault="00F54100" w:rsidP="00D82CC0" w:rsidR="00D82CC0">
      <w:pPr>
        <w:jc w:val="both"/>
      </w:pPr>
      <w:r>
        <w:t xml:space="preserve">     </w:t>
      </w:r>
      <w:r w:rsidR="00D82CC0">
        <w:tab/>
      </w:r>
      <w:r w:rsidR="00D82CC0" w:rsidRPr="00B342DA">
        <w:t xml:space="preserve">Rješenjem ovog suda br. </w:t>
      </w:r>
      <w:r w:rsidR="00D82CC0" w:rsidRPr="003A4FAE">
        <w:t>4. S</w:t>
      </w:r>
      <w:r w:rsidR="00D82CC0">
        <w:t>t</w:t>
      </w:r>
      <w:r w:rsidR="00D82CC0" w:rsidRPr="003A4FAE">
        <w:t>-</w:t>
      </w:r>
      <w:r w:rsidR="00D82CC0">
        <w:t>194/2012 od 05. lipnja 2015.</w:t>
      </w:r>
      <w:r w:rsidR="00D82CC0" w:rsidRPr="003A4FAE">
        <w:t xml:space="preserve"> godine otvoren stečajni postupak na stečajnim dužnikom</w:t>
      </w:r>
      <w:r w:rsidR="00D82CC0">
        <w:t xml:space="preserve"> ANĐELIĆ PROJEKT d.o.o., OIB:62208923573, Split, Put Plokita 57.</w:t>
      </w:r>
    </w:p>
    <w:p w:rsidRDefault="00D82CC0" w:rsidP="00D82CC0" w:rsidR="00D82CC0">
      <w:pPr>
        <w:jc w:val="both"/>
      </w:pPr>
    </w:p>
    <w:p w:rsidRDefault="00D82CC0" w:rsidP="00D82CC0" w:rsidR="00D82CC0">
      <w:pPr>
        <w:ind w:firstLine="708"/>
        <w:jc w:val="both"/>
      </w:pPr>
      <w:r w:rsidRPr="005C119E">
        <w:t>Ist</w:t>
      </w:r>
      <w:r w:rsidRPr="003A4FAE">
        <w:t>im rješenjem za stečajnog upravitelja imenovan</w:t>
      </w:r>
      <w:r>
        <w:t>a</w:t>
      </w:r>
      <w:r w:rsidRPr="003A4FAE">
        <w:t xml:space="preserve"> </w:t>
      </w:r>
      <w:r w:rsidR="009421F8">
        <w:t xml:space="preserve">je </w:t>
      </w:r>
      <w:r>
        <w:t xml:space="preserve">Mira Hajdić iz Splita, Smiljanićeva 2, Split. </w:t>
      </w:r>
    </w:p>
    <w:p w:rsidRDefault="006B78AF" w:rsidP="00D82CC0" w:rsidR="006B78AF">
      <w:pPr>
        <w:pStyle w:val="Tijeloteksta-uvlaka3"/>
        <w:ind w:left="0"/>
        <w:jc w:val="both"/>
      </w:pPr>
    </w:p>
    <w:p w:rsidRDefault="0090326E" w:rsidP="00D6685C" w:rsidR="00B97552">
      <w:pPr>
        <w:pStyle w:val="Tijeloteksta-uvlaka3"/>
        <w:ind w:firstLine="708" w:left="0"/>
        <w:jc w:val="both"/>
      </w:pPr>
      <w:r>
        <w:softHyphen/>
      </w:r>
      <w:r>
        <w:softHyphen/>
      </w:r>
      <w:r>
        <w:softHyphen/>
      </w:r>
      <w:r>
        <w:softHyphen/>
      </w:r>
      <w:r>
        <w:softHyphen/>
      </w:r>
      <w:r>
        <w:softHyphen/>
      </w:r>
      <w:r>
        <w:softHyphen/>
      </w:r>
      <w:r>
        <w:softHyphen/>
      </w:r>
      <w:r>
        <w:softHyphen/>
      </w:r>
      <w:r>
        <w:softHyphen/>
      </w:r>
      <w:r>
        <w:softHyphen/>
      </w:r>
      <w:r>
        <w:softHyphen/>
      </w:r>
      <w:r w:rsidR="00B97552">
        <w:t xml:space="preserve">Temeljem odredbe čl. </w:t>
      </w:r>
      <w:smartTag w:element="metricconverter" w:uri="urn:schemas-microsoft-com:office:smarttags">
        <w:smartTagPr>
          <w:attr w:val="29 st" w:name="ProductID"/>
        </w:smartTagPr>
        <w:r w:rsidR="00B97552">
          <w:t>29 st</w:t>
        </w:r>
      </w:smartTag>
      <w:r w:rsidR="00AD278B">
        <w:t xml:space="preserve">. 1 Stečajnog zakona </w:t>
      </w:r>
      <w:r w:rsidR="001F544A">
        <w:t>(</w:t>
      </w:r>
      <w:r w:rsidR="00AD278B">
        <w:t>"</w:t>
      </w:r>
      <w:r w:rsidR="001F544A">
        <w:t>Narodne novine</w:t>
      </w:r>
      <w:r w:rsidR="00AD278B">
        <w:t>"</w:t>
      </w:r>
      <w:r w:rsidR="001F544A">
        <w:t xml:space="preserve"> br. 44/96, 29/99, 129/00, 123/03, 82/06</w:t>
      </w:r>
      <w:r w:rsidR="008F2CF4">
        <w:t xml:space="preserve">, </w:t>
      </w:r>
      <w:r w:rsidR="001F544A">
        <w:t>116/10</w:t>
      </w:r>
      <w:r w:rsidR="008F2CF4">
        <w:t>, 25/12 i 133/12</w:t>
      </w:r>
      <w:r w:rsidR="001F544A">
        <w:t xml:space="preserve">), </w:t>
      </w:r>
      <w:r w:rsidR="00B97552">
        <w:t xml:space="preserve">stečajni upravitelj ima pravo na nagradu za svoj rad te na naknadu stvarnih troškova dok prema odredbi čl. </w:t>
      </w:r>
      <w:smartTag w:element="metricconverter" w:uri="urn:schemas-microsoft-com:office:smarttags">
        <w:smartTagPr>
          <w:attr w:val="29 st" w:name="ProductID"/>
        </w:smartTagPr>
        <w:r w:rsidR="00B97552">
          <w:t>29 st</w:t>
        </w:r>
      </w:smartTag>
      <w:r w:rsidR="00B97552">
        <w:t>. 2 Stečajnog zakona nagradu stečajnom upravitelju rješenjem određuje stečajni sudac prema posebnom propisu kojim Vlada Republike Hrvatske utvrđuje kriterije i n</w:t>
      </w:r>
      <w:r w:rsidR="00766996">
        <w:t>ačin obračuna i plaćanja nagrada</w:t>
      </w:r>
      <w:r w:rsidR="00B97552">
        <w:t xml:space="preserve"> stečajnim upraviteljima. </w:t>
      </w:r>
    </w:p>
    <w:p w:rsidRDefault="000D754D" w:rsidP="00D6685C" w:rsidR="000D754D">
      <w:pPr>
        <w:pStyle w:val="Tijeloteksta-uvlaka3"/>
        <w:ind w:firstLine="708" w:left="0"/>
        <w:jc w:val="both"/>
      </w:pPr>
    </w:p>
    <w:p w:rsidRDefault="000D754D" w:rsidP="00D6685C" w:rsidR="000D754D">
      <w:pPr>
        <w:pStyle w:val="Tijeloteksta-uvlaka3"/>
        <w:ind w:firstLine="708" w:left="0"/>
        <w:jc w:val="both"/>
      </w:pPr>
      <w:r>
        <w:t xml:space="preserve"> Prema  odredbi čl. </w:t>
      </w:r>
      <w:smartTag w:element="metricconverter" w:uri="urn:schemas-microsoft-com:office:smarttags">
        <w:smartTagPr>
          <w:attr w:val="29 st" w:name="ProductID"/>
        </w:smartTagPr>
        <w:r w:rsidRPr="004F22E5">
          <w:t>29 st</w:t>
        </w:r>
      </w:smartTag>
      <w:r w:rsidRPr="004F22E5">
        <w:t>. 3 Stečajnog zakona</w:t>
      </w:r>
      <w:r>
        <w:t xml:space="preserve">, </w:t>
      </w:r>
      <w:r>
        <w:rPr>
          <w:bCs/>
        </w:rPr>
        <w:t xml:space="preserve">obračun stvarnih troškova rješenjem odobrava stečajni sudac na temelju pisanog, obrazloženog i dokumentiranog izvješća stečajnog upravitelja. </w:t>
      </w:r>
    </w:p>
    <w:p w:rsidRDefault="00196B79" w:rsidP="003E6B62" w:rsidR="00196B79">
      <w:pPr>
        <w:ind w:firstLine="708"/>
      </w:pPr>
    </w:p>
    <w:p w:rsidRDefault="00B97552" w:rsidP="00955BE1" w:rsidR="00B97552">
      <w:pPr>
        <w:ind w:firstLine="708"/>
        <w:jc w:val="both"/>
      </w:pPr>
      <w:r>
        <w:t>Uredbom o kriterijima i načinu obračuna  i plaćanja  nagrade  stečajnim  upravitelj</w:t>
      </w:r>
      <w:r w:rsidR="00955BE1">
        <w:t>ima</w:t>
      </w:r>
      <w:r w:rsidR="00301497">
        <w:t xml:space="preserve"> </w:t>
      </w:r>
      <w:r>
        <w:t>(Narodne novine br. 189 od 1. prosinca 2003. godine)</w:t>
      </w:r>
      <w:r w:rsidR="00DD6993">
        <w:t xml:space="preserve">, </w:t>
      </w:r>
      <w:r w:rsidR="008A44D1">
        <w:t xml:space="preserve"> koja je stupila na snagu dana 1. prosinca 2003. godine</w:t>
      </w:r>
      <w:r w:rsidR="00DD6993">
        <w:t>,</w:t>
      </w:r>
      <w:r w:rsidR="008A44D1">
        <w:t xml:space="preserve"> </w:t>
      </w:r>
      <w:r>
        <w:t xml:space="preserve"> utvrđeni su kriteriji  obračuna nagrade za rad stečajnih upravitelja. </w:t>
      </w:r>
    </w:p>
    <w:p w:rsidRDefault="00417519" w:rsidP="002927FE" w:rsidR="00417519">
      <w:pPr>
        <w:ind w:firstLine="708"/>
        <w:jc w:val="both"/>
      </w:pPr>
    </w:p>
    <w:p w:rsidRDefault="008A44D1" w:rsidP="002927FE" w:rsidR="00881FE3">
      <w:pPr>
        <w:ind w:firstLine="708"/>
        <w:jc w:val="both"/>
      </w:pPr>
      <w:r>
        <w:t xml:space="preserve">Prema </w:t>
      </w:r>
      <w:r w:rsidR="008041F5">
        <w:t xml:space="preserve"> odredbi čl. </w:t>
      </w:r>
      <w:r w:rsidR="0002546C">
        <w:t>3</w:t>
      </w:r>
      <w:r w:rsidR="008041F5">
        <w:t xml:space="preserve"> naprijed cit. Uredbe </w:t>
      </w:r>
      <w:r w:rsidR="0002546C">
        <w:t>visinu nagrade određuje stečajni sudac uzimajući u obzir obujam poslova i rad stečajnog upravitelja te vrijednost unovčene stečajne mase dok se  prema odredbama čl. 4 cit. Uredbe  konačna nagrada stečajnom upravitelju obračunava primjenom tablice vrijednosti unov</w:t>
      </w:r>
      <w:r w:rsidR="00881FE3">
        <w:t>čene stečajne mase i  postotaka s tim da se konačna nagrada ograničava na  maksimalni iznos od 300.000,00 kn.</w:t>
      </w:r>
    </w:p>
    <w:p w:rsidRDefault="007B23EA" w:rsidP="002927FE" w:rsidR="007B23EA">
      <w:pPr>
        <w:ind w:firstLine="708"/>
        <w:jc w:val="both"/>
      </w:pPr>
    </w:p>
    <w:p w:rsidRDefault="009421F8" w:rsidP="002927FE" w:rsidR="007B23EA">
      <w:pPr>
        <w:ind w:firstLine="708"/>
        <w:jc w:val="both"/>
      </w:pPr>
      <w:r>
        <w:t>Podnescima</w:t>
      </w:r>
      <w:r w:rsidR="007B23EA">
        <w:t xml:space="preserve"> od </w:t>
      </w:r>
      <w:r>
        <w:t>16. siječnja 2017. godine</w:t>
      </w:r>
      <w:r w:rsidR="007B23EA">
        <w:t xml:space="preserve">. stečajna upraviteljica je zatražila donijeti rješenje o naknadi troškova i nagradi za rad u ovom stečajnom postupku, obzirom na unovčenu stečajnu masu u iznosu od </w:t>
      </w:r>
      <w:r>
        <w:t>25.021,53</w:t>
      </w:r>
      <w:r w:rsidR="007B23EA">
        <w:t xml:space="preserve"> kn, uz uvećanje nagrade od </w:t>
      </w:r>
      <w:r>
        <w:t>1</w:t>
      </w:r>
      <w:r w:rsidR="007B23EA">
        <w:t>0% od konačne nagrade pozivom na odredbu čl. 5. Uredbe.</w:t>
      </w:r>
    </w:p>
    <w:p w:rsidRDefault="007B23EA" w:rsidP="002927FE" w:rsidR="007B23EA">
      <w:pPr>
        <w:ind w:firstLine="708"/>
        <w:jc w:val="both"/>
      </w:pPr>
    </w:p>
    <w:p w:rsidRDefault="007B23EA" w:rsidP="002927FE" w:rsidR="007B23EA">
      <w:pPr>
        <w:ind w:firstLine="708"/>
        <w:jc w:val="both"/>
      </w:pPr>
      <w:r>
        <w:t xml:space="preserve">Člankom 5. Uredbe je određeno da ako stečajni upravitelj svojim osobitim zalaganjem uspije unovčiti imovinu prije isteka rokova iz čl. 27.st.1. Stečajnog zakona pripada mu pravo na uvećanu nagradu. Stavkom 2. istog članka je određeno da se uvećana nagrada obračunava u postotku od </w:t>
      </w:r>
      <w:r w:rsidR="00ED2127">
        <w:t>5</w:t>
      </w:r>
      <w:r>
        <w:t xml:space="preserve">% do 20% od konačne nagrade utvrđene prema tablici iz čl.4. st.1. Uredbe. </w:t>
      </w:r>
    </w:p>
    <w:p w:rsidRDefault="00F33DBA" w:rsidP="00D85867" w:rsidR="00F33DBA">
      <w:pPr>
        <w:jc w:val="both"/>
      </w:pPr>
    </w:p>
    <w:p w:rsidRDefault="0095187A" w:rsidP="0095187A" w:rsidR="0095187A">
      <w:pPr>
        <w:ind w:firstLine="708"/>
        <w:jc w:val="both"/>
      </w:pPr>
      <w:r>
        <w:t>Aktivnosti stečajne upraviteljice u ovom stečajnom postupku u bitnom su se sastojale od  poslova vezanih za ispitivanje  prijava tražbina  stečajnih vjerovnika, svih poslova vezanih za  unovčenje imovine stečajnog dužnika koja je predstavljala stečajnu masu, dostavljanju pisanih izvješća stečajnom sudu, sastavljanju isprava potrebnih za održavanje završnog ročišta, završnog izvješća,  završnog računa,</w:t>
      </w:r>
      <w:r w:rsidR="00ED2127">
        <w:t xml:space="preserve"> ispitivanje dokumentacije i pripreme za parničnog postupak </w:t>
      </w:r>
      <w:r w:rsidR="00ED2127">
        <w:rPr>
          <w:bCs/>
        </w:rPr>
        <w:t xml:space="preserve">Pu P-11105/15 koji se vodi kod Općinskog suda u Splitu, Stalna službe u Supetru, oglašavanja i prodaje imovine, </w:t>
      </w:r>
      <w:r w:rsidR="00BC151C">
        <w:t xml:space="preserve">te poslova vezanih za </w:t>
      </w:r>
      <w:r>
        <w:t>sređivanje i zbrinjavanje  poslovne dokumentacije stečajnog dužnika.</w:t>
      </w:r>
    </w:p>
    <w:p w:rsidRDefault="0095187A" w:rsidP="0095187A" w:rsidR="0095187A">
      <w:pPr>
        <w:ind w:firstLine="708"/>
        <w:jc w:val="both"/>
      </w:pPr>
    </w:p>
    <w:p w:rsidRDefault="0095187A" w:rsidP="0095187A" w:rsidR="0095187A">
      <w:pPr>
        <w:ind w:firstLine="708"/>
        <w:jc w:val="both"/>
      </w:pPr>
      <w:r>
        <w:t xml:space="preserve">Uzimajući u obzir naprijed istaknute okolnosti, vrijednost unovčene stečajne mase koja, kako je to već naprijed navedeno u konkretnom slučaju iznosi </w:t>
      </w:r>
      <w:r w:rsidR="009421F8">
        <w:t>25.021,53</w:t>
      </w:r>
      <w:r w:rsidRPr="00F9533D">
        <w:t xml:space="preserve"> </w:t>
      </w:r>
      <w:r>
        <w:t xml:space="preserve">kn, stečajnoj upraviteljici za razdoblje od imenovanja na dužnost stečajnog upravitelja </w:t>
      </w:r>
      <w:r w:rsidR="009421F8">
        <w:t>05. lipnja 2015</w:t>
      </w:r>
      <w:r w:rsidRPr="00F9533D">
        <w:t xml:space="preserve">. godine </w:t>
      </w:r>
      <w:r>
        <w:t>pa do</w:t>
      </w:r>
      <w:r w:rsidR="00ED2127">
        <w:t xml:space="preserve"> kraja ovog stečajnog postupka</w:t>
      </w:r>
      <w:r>
        <w:t xml:space="preserve"> pripada nagrada  u iznosu od </w:t>
      </w:r>
      <w:r w:rsidR="009421F8">
        <w:t>15</w:t>
      </w:r>
      <w:r>
        <w:t xml:space="preserve"> %  od vrijednosti unovčene stečajne mase (</w:t>
      </w:r>
      <w:r w:rsidR="009421F8">
        <w:t xml:space="preserve">300.000,00 </w:t>
      </w:r>
      <w:r>
        <w:t xml:space="preserve">kuna do </w:t>
      </w:r>
      <w:r w:rsidR="009421F8">
        <w:t>500.000,00</w:t>
      </w:r>
      <w:r>
        <w:t xml:space="preserve"> kuna), što iznosi </w:t>
      </w:r>
      <w:r w:rsidR="009421F8">
        <w:t>3.753,22</w:t>
      </w:r>
      <w:r>
        <w:t xml:space="preserve"> kn, uz uvećanje nagrade temeljem čl. 5. st. 2. Uredbe u visini od </w:t>
      </w:r>
      <w:r w:rsidR="009421F8">
        <w:t>1</w:t>
      </w:r>
      <w:r>
        <w:t xml:space="preserve">0%, </w:t>
      </w:r>
      <w:r w:rsidR="00803CB5">
        <w:t xml:space="preserve">jer od održavanja izvještajnog ročišta </w:t>
      </w:r>
      <w:r w:rsidR="009421F8">
        <w:t>03. rujna 2015. godine</w:t>
      </w:r>
      <w:r w:rsidR="00803CB5">
        <w:t xml:space="preserve"> pa do unovčenja cjelokupne stečajne mase o čemu je stečajna upraviteljica izvijestila sud podneskom od </w:t>
      </w:r>
      <w:r w:rsidR="009421F8">
        <w:t>12. listopada</w:t>
      </w:r>
      <w:r w:rsidR="00803CB5">
        <w:t xml:space="preserve"> 2015. nije </w:t>
      </w:r>
      <w:r w:rsidR="00ED2127">
        <w:t xml:space="preserve">proteklo više od 9 mjeseci, s obzirom da se radi o pokretninama </w:t>
      </w:r>
      <w:r w:rsidR="00BC151C">
        <w:t>u</w:t>
      </w:r>
      <w:r w:rsidR="00ED2127">
        <w:t xml:space="preserve"> stečajnoj masi,</w:t>
      </w:r>
      <w:r w:rsidR="00803CB5">
        <w:t xml:space="preserve"> što sveukupno iznosi </w:t>
      </w:r>
      <w:r w:rsidR="009421F8">
        <w:t>4.128,54</w:t>
      </w:r>
      <w:r w:rsidR="00803CB5">
        <w:t xml:space="preserve"> kn neto, ko</w:t>
      </w:r>
      <w:r>
        <w:t xml:space="preserve">ji iznos valja uvećati za obračunate pripadajuće poreze, prireze i doprinose. </w:t>
      </w:r>
    </w:p>
    <w:p w:rsidRDefault="0095187A" w:rsidP="0095187A" w:rsidR="0095187A">
      <w:pPr>
        <w:jc w:val="both"/>
      </w:pPr>
    </w:p>
    <w:p w:rsidRDefault="009421F8" w:rsidP="009421F8" w:rsidR="009421F8">
      <w:pPr>
        <w:pStyle w:val="Tijeloteksta-uvlaka3"/>
        <w:ind w:firstLine="708" w:left="0"/>
        <w:jc w:val="both"/>
        <w:rPr>
          <w:bCs/>
        </w:rPr>
      </w:pPr>
      <w:r w:rsidRPr="00011144">
        <w:t xml:space="preserve">Prema  odredbi čl. </w:t>
      </w:r>
      <w:smartTag w:element="metricconverter" w:uri="urn:schemas-microsoft-com:office:smarttags">
        <w:smartTagPr>
          <w:attr w:val="29 st" w:name="ProductID"/>
        </w:smartTagPr>
        <w:r w:rsidRPr="00011144">
          <w:t>29 st</w:t>
        </w:r>
      </w:smartTag>
      <w:r w:rsidRPr="00011144">
        <w:t xml:space="preserve">. 3 Stečajnog zakona, </w:t>
      </w:r>
      <w:r w:rsidRPr="00011144">
        <w:rPr>
          <w:bCs/>
        </w:rPr>
        <w:t xml:space="preserve">obračun stvarnih troškova rješenjem odobrava stečajni sudac na temelju pisanog, obrazloženog i dokumentiranog izvješća stečajnog upravitelja. </w:t>
      </w:r>
    </w:p>
    <w:p w:rsidRDefault="009421F8" w:rsidP="009421F8" w:rsidR="009421F8" w:rsidRPr="002A1280">
      <w:pPr>
        <w:pStyle w:val="Tijeloteksta-uvlaka3"/>
        <w:ind w:firstLine="708" w:left="0"/>
        <w:jc w:val="both"/>
        <w:rPr>
          <w:bCs/>
        </w:rPr>
      </w:pPr>
    </w:p>
    <w:p w:rsidRDefault="009421F8" w:rsidP="009421F8" w:rsidR="009421F8">
      <w:pPr>
        <w:ind w:firstLine="708"/>
        <w:jc w:val="both"/>
      </w:pPr>
      <w:r>
        <w:lastRenderedPageBreak/>
        <w:t>S</w:t>
      </w:r>
      <w:r w:rsidRPr="00011144">
        <w:t xml:space="preserve">tečajnoj upraviteljici </w:t>
      </w:r>
      <w:r>
        <w:t>Miri Hajdić, Smiljanićeva 2, Split</w:t>
      </w:r>
      <w:r w:rsidRPr="00011144">
        <w:t xml:space="preserve"> odobrena je  naknada stvarnih troškova za razdoblje trajanja stečajnog postupka u </w:t>
      </w:r>
      <w:r>
        <w:t>zatraženom</w:t>
      </w:r>
      <w:r w:rsidRPr="00011144">
        <w:t xml:space="preserve"> iznosu od </w:t>
      </w:r>
      <w:r>
        <w:t>1.764,04</w:t>
      </w:r>
      <w:r w:rsidRPr="00011144">
        <w:t xml:space="preserve"> </w:t>
      </w:r>
      <w:r>
        <w:t xml:space="preserve">kuna neto </w:t>
      </w:r>
      <w:r w:rsidRPr="00011144">
        <w:t>jer je prema ocjeni</w:t>
      </w:r>
      <w:r>
        <w:t xml:space="preserve"> ovog suda bilo osnovano prihvatiti tvrdnje stečajnog upravitelja  da je u navedenom razdoblju  imala  stvarne troškove koji su se sastojali od korištenja osobnog vozila (locco vožnja) u ukupnom iznosu od 814,00 kuna. Pored troškova korištenja osobnog vozila stečajna upraviteljica je imala i drugih troškova kao što su korištenje telefona i Interneta za komunikaciju sa vjerovnicima i dužnicima, te je zatražila paušalno odrediti joj naknadu troškova u iznosu od 950,00 kuna. Ovaj sud nalazi osnovanim rješenjem joj odrediti naknadu troškova u zatraženom iznosu od </w:t>
      </w:r>
      <w:r w:rsidR="00A860EB">
        <w:t>1.764,00</w:t>
      </w:r>
      <w:r>
        <w:t xml:space="preserve"> kuna neto, jer je nužno da stečajni upravitelj u obavljanju svoje dužnosti odlazi u sjedište stečajnog dužnika, sa zainteresiranim kupcima obilazi opremu koja je činila stečajnu masu i koju je trebalo unovčiti, </w:t>
      </w:r>
      <w:r w:rsidR="00ED2127">
        <w:t>a koja se nalazila izvan sjedišta dužnika</w:t>
      </w:r>
      <w:r w:rsidR="00BC151C">
        <w:t>,</w:t>
      </w:r>
      <w:r w:rsidR="00ED2127">
        <w:t xml:space="preserve"> </w:t>
      </w:r>
      <w:r>
        <w:t xml:space="preserve">obavlja druge poslove vezane uz sređivanje i pregled poslovne dokumentacije, poduzima sve radnje vezane za unovčenje imovine stečajnog dužnika, a za koje poslove su potrebna određena materijalna sredstva. </w:t>
      </w:r>
    </w:p>
    <w:p w:rsidRDefault="009421F8" w:rsidP="009421F8" w:rsidR="009421F8">
      <w:pPr>
        <w:ind w:firstLine="708"/>
        <w:jc w:val="both"/>
      </w:pPr>
    </w:p>
    <w:p w:rsidRDefault="009421F8" w:rsidP="009421F8" w:rsidR="009421F8">
      <w:pPr>
        <w:ind w:firstLine="708"/>
        <w:jc w:val="both"/>
      </w:pPr>
      <w:r>
        <w:t xml:space="preserve">Temeljem odredbi čl. 29. st. 1. i 3. SZ, a u vezi s odredbom čl. 441. st. 1. SZ/15 odlučeno je u točci II. izreke ovog rješenja. </w:t>
      </w:r>
    </w:p>
    <w:p w:rsidRDefault="0095187A" w:rsidP="0095187A" w:rsidR="0095187A">
      <w:pPr>
        <w:ind w:firstLine="708"/>
        <w:jc w:val="both"/>
      </w:pPr>
    </w:p>
    <w:p w:rsidRDefault="0095187A" w:rsidP="0095187A" w:rsidR="0095187A">
      <w:pPr>
        <w:ind w:firstLine="708"/>
        <w:jc w:val="both"/>
      </w:pPr>
      <w:r>
        <w:t xml:space="preserve">Radi izloženog, temeljem naprijed označenih propisa, odlučeno je kao u izreci rješenja.  </w:t>
      </w:r>
    </w:p>
    <w:p w:rsidRDefault="0095187A" w:rsidP="00D450B5" w:rsidR="0095187A">
      <w:pPr>
        <w:ind w:firstLine="708"/>
        <w:jc w:val="both"/>
      </w:pPr>
    </w:p>
    <w:p w:rsidRDefault="0095187A" w:rsidP="00D450B5" w:rsidR="0095187A">
      <w:pPr>
        <w:ind w:firstLine="708"/>
        <w:jc w:val="both"/>
      </w:pPr>
    </w:p>
    <w:p w:rsidRDefault="00B97552" w:rsidP="00802FE8" w:rsidR="004F2764" w:rsidRPr="002372C1">
      <w:pPr>
        <w:jc w:val="center"/>
      </w:pPr>
      <w:r w:rsidRPr="002372C1">
        <w:t xml:space="preserve">U Splitu, </w:t>
      </w:r>
      <w:r w:rsidR="00D82CC0">
        <w:t>18. siječnja 2017</w:t>
      </w:r>
      <w:r w:rsidR="002372C1" w:rsidRPr="002372C1">
        <w:t>. godine</w:t>
      </w:r>
    </w:p>
    <w:p w:rsidRDefault="002065F1" w:rsidP="00BC151C" w:rsidR="002065F1"/>
    <w:p w:rsidRDefault="002115EA" w:rsidP="00446106" w:rsidR="005A4D3A">
      <w:pPr>
        <w:ind w:firstLine="708" w:left="3540"/>
        <w:jc w:val="right"/>
      </w:pPr>
      <w:r>
        <w:tab/>
      </w:r>
      <w:r>
        <w:tab/>
      </w:r>
      <w:r w:rsidR="002372C1">
        <w:t>SUDAC</w:t>
      </w:r>
    </w:p>
    <w:p w:rsidRDefault="0046393F" w:rsidP="00446106" w:rsidR="0046393F">
      <w:pPr>
        <w:ind w:firstLine="708" w:left="3540"/>
        <w:jc w:val="right"/>
      </w:pPr>
    </w:p>
    <w:p w:rsidRDefault="00A368E2" w:rsidP="00446106" w:rsidR="00A368E2">
      <w:pPr>
        <w:jc w:val="right"/>
      </w:pPr>
    </w:p>
    <w:p w:rsidRDefault="002115EA" w:rsidP="00DC2F70" w:rsidR="007E59AC" w:rsidRPr="0085560D">
      <w:pPr>
        <w:jc w:val="right"/>
      </w:pPr>
      <w:r>
        <w:tab/>
      </w:r>
      <w:r>
        <w:tab/>
      </w:r>
      <w:r>
        <w:tab/>
      </w:r>
      <w:r>
        <w:tab/>
      </w:r>
      <w:r>
        <w:tab/>
      </w:r>
      <w:r>
        <w:tab/>
      </w:r>
      <w:r>
        <w:tab/>
      </w:r>
      <w:r>
        <w:tab/>
      </w:r>
      <w:r w:rsidR="00446106" w:rsidRPr="00446106">
        <w:t>Katarina Mikulić</w:t>
      </w:r>
      <w:r w:rsidR="007E59AC">
        <w:t xml:space="preserve"> </w:t>
      </w:r>
    </w:p>
    <w:p w:rsidRDefault="007E59AC" w:rsidP="00446106" w:rsidR="007E59AC" w:rsidRPr="00446106">
      <w:pPr>
        <w:jc w:val="right"/>
      </w:pPr>
    </w:p>
    <w:p w:rsidRDefault="00527222" w:rsidP="00446106" w:rsidR="00527222">
      <w:pPr>
        <w:jc w:val="right"/>
      </w:pPr>
    </w:p>
    <w:p w:rsidRDefault="00816B77" w:rsidR="00816B77">
      <w:pPr>
        <w:jc w:val="both"/>
      </w:pPr>
    </w:p>
    <w:p w:rsidRDefault="002115EA" w:rsidR="002115EA">
      <w:pPr>
        <w:jc w:val="both"/>
      </w:pPr>
      <w:r>
        <w:t xml:space="preserve">POUKA O PRAVNOM LIJEKU: Protiv ovog rješenja dopuštena je žalba Visokom trgovačkom sudu Republike Hrvatske u Zagrebu. Žalba se podnosi </w:t>
      </w:r>
      <w:r w:rsidR="00833C8B">
        <w:t xml:space="preserve">putem ovog suda u 2 primjerka, </w:t>
      </w:r>
      <w:r>
        <w:t xml:space="preserve"> u roku od 8 dana od dana dostave rješenja.</w:t>
      </w:r>
      <w:r>
        <w:tab/>
      </w:r>
    </w:p>
    <w:p w:rsidRDefault="0046393F" w:rsidR="0046393F">
      <w:pPr>
        <w:jc w:val="both"/>
      </w:pPr>
    </w:p>
    <w:p w:rsidRDefault="00F33DBA" w:rsidP="00B73E80" w:rsidR="00F33DBA">
      <w:pPr>
        <w:jc w:val="both"/>
      </w:pPr>
    </w:p>
    <w:p w:rsidRDefault="00654903" w:rsidP="00B73E80" w:rsidR="00F33DBA">
      <w:pPr>
        <w:jc w:val="both"/>
      </w:pPr>
      <w:r>
        <w:t>DNA:</w:t>
      </w:r>
    </w:p>
    <w:p w:rsidRDefault="00654903" w:rsidP="00B73E80" w:rsidR="00654903">
      <w:pPr>
        <w:jc w:val="both"/>
      </w:pPr>
      <w:r>
        <w:t>- stečajnoj upraviteljici</w:t>
      </w:r>
    </w:p>
    <w:p w:rsidRDefault="00654903" w:rsidP="00B73E80" w:rsidR="00654903">
      <w:pPr>
        <w:jc w:val="both"/>
      </w:pPr>
      <w:r>
        <w:t xml:space="preserve">- e-oglasna ploča </w:t>
      </w:r>
    </w:p>
    <w:p w:rsidRDefault="00654903" w:rsidP="00B73E80" w:rsidR="00654903">
      <w:pPr>
        <w:jc w:val="both"/>
      </w:pPr>
      <w:r>
        <w:t xml:space="preserve">- spis </w:t>
      </w:r>
    </w:p>
    <w:p w:rsidRDefault="00FC6707" w:rsidP="00B73E80" w:rsidR="00FC6707">
      <w:pPr>
        <w:jc w:val="both"/>
      </w:pPr>
    </w:p>
    <w:p w:rsidRDefault="00FC6707" w:rsidP="00B73E80" w:rsidR="00FC6707">
      <w:pPr>
        <w:jc w:val="both"/>
      </w:pPr>
    </w:p>
    <w:p w:rsidRDefault="00FC6707" w:rsidP="00B73E80" w:rsidR="00FC6707">
      <w:pPr>
        <w:jc w:val="both"/>
      </w:pPr>
    </w:p>
    <w:p w:rsidRDefault="00A63653" w:rsidP="007637DE" w:rsidR="00A63653">
      <w:pPr>
        <w:jc w:val="center"/>
      </w:pPr>
    </w:p>
    <w:p w:rsidRDefault="00B73E80" w:rsidP="007A7AC2" w:rsidR="00B73E80">
      <w:pPr>
        <w:jc w:val="both"/>
      </w:pPr>
    </w:p>
    <w:sectPr w:rsidSect="00816B77" w:rsidR="00B73E80">
      <w:headerReference w:type="even" r:id="rId11"/>
      <w:headerReference w:type="default" r:id="rId12"/>
      <w:footerReference w:type="default" r:id="rId13"/>
      <w:headerReference w:type="first" r:id="rId14"/>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A24" w:rsidR="00874A24">
      <w:r>
        <w:separator/>
      </w:r>
    </w:p>
  </w:endnote>
  <w:endnote w:id="0" w:type="continuationSeparator">
    <w:p w:rsidRDefault="00874A24" w:rsidR="00874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971957"/>
      <w:docPartObj>
        <w:docPartGallery w:val="Page Numbers (Bottom of Page)"/>
        <w:docPartUnique/>
      </w:docPartObj>
    </w:sdtPr>
    <w:sdtEndPr/>
    <w:sdtContent>
      <w:p w:rsidRDefault="00AD65C0" w:rsidR="00AD65C0">
        <w:pPr>
          <w:pStyle w:val="Podnoje"/>
          <w:jc w:val="center"/>
        </w:pPr>
        <w:r>
          <w:fldChar w:fldCharType="begin"/>
        </w:r>
        <w:r>
          <w:instrText>PAGE   \* MERGEFORMAT</w:instrText>
        </w:r>
        <w:r>
          <w:fldChar w:fldCharType="separate"/>
        </w:r>
        <w:r w:rsidR="0040572A">
          <w:rPr>
            <w:noProof/>
          </w:rPr>
          <w:t>3</w:t>
        </w:r>
        <w:r>
          <w:fldChar w:fldCharType="end"/>
        </w:r>
      </w:p>
    </w:sdtContent>
  </w:sdt>
  <w:p w:rsidRDefault="00AD65C0" w:rsidR="00AD65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A24" w:rsidR="00874A24">
      <w:r>
        <w:separator/>
      </w:r>
    </w:p>
  </w:footnote>
  <w:footnote w:id="0" w:type="continuationSeparator">
    <w:p w:rsidRDefault="00874A24" w:rsidR="00874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A074C6" w:rsidP="00446106" w:rsidR="00DF6D19">
    <w:pPr>
      <w:pStyle w:val="Zaglavlje"/>
      <w:jc w:val="right"/>
    </w:pPr>
    <w:r>
      <w:t>4.</w:t>
    </w:r>
    <w:r w:rsidR="00446106">
      <w:t>St-</w:t>
    </w:r>
    <w:r w:rsidR="00D82CC0">
      <w:t>194/2012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4C6" w:rsidP="00446106" w:rsidR="00446106">
    <w:pPr>
      <w:pStyle w:val="Zaglavlje"/>
      <w:jc w:val="right"/>
    </w:pPr>
    <w:r>
      <w:t>4.</w:t>
    </w:r>
    <w:r w:rsidR="00446106">
      <w:t>St-</w:t>
    </w:r>
    <w:r w:rsidR="00D82CC0">
      <w:t>194</w:t>
    </w:r>
    <w:r w:rsidR="00446106">
      <w:t>/</w:t>
    </w:r>
    <w:r w:rsidR="00D82CC0">
      <w:t>2012</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1">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9"/>
  </w:num>
  <w:num w:numId="2">
    <w:abstractNumId w:val="3"/>
  </w:num>
  <w:num w:numId="3">
    <w:abstractNumId w:val="7"/>
  </w:num>
  <w:num w:numId="4">
    <w:abstractNumId w:val="4"/>
  </w:num>
  <w:num w:numId="5">
    <w:abstractNumId w:val="2"/>
  </w:num>
  <w:num w:numId="6">
    <w:abstractNumId w:val="11"/>
  </w:num>
  <w:num w:numId="7">
    <w:abstractNumId w:val="0"/>
  </w:num>
  <w:num w:numId="8">
    <w:abstractNumId w:val="1"/>
  </w:num>
  <w:num w:numId="9">
    <w:abstractNumId w:val="10"/>
  </w:num>
  <w:num w:numId="10">
    <w:abstractNumId w:val="5"/>
  </w:num>
  <w:num w:numId="11">
    <w:abstractNumId w:val="8"/>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546C"/>
    <w:rsid w:val="00036E52"/>
    <w:rsid w:val="0004120C"/>
    <w:rsid w:val="00053C3D"/>
    <w:rsid w:val="00056C9B"/>
    <w:rsid w:val="0006124F"/>
    <w:rsid w:val="0006153A"/>
    <w:rsid w:val="00063A7B"/>
    <w:rsid w:val="0007253D"/>
    <w:rsid w:val="000750F2"/>
    <w:rsid w:val="00081A75"/>
    <w:rsid w:val="000859A3"/>
    <w:rsid w:val="000901D8"/>
    <w:rsid w:val="00092C38"/>
    <w:rsid w:val="000941E0"/>
    <w:rsid w:val="000A1AAA"/>
    <w:rsid w:val="000B0084"/>
    <w:rsid w:val="000B20D2"/>
    <w:rsid w:val="000B5B6A"/>
    <w:rsid w:val="000D754D"/>
    <w:rsid w:val="000E3089"/>
    <w:rsid w:val="000E4D17"/>
    <w:rsid w:val="000E6C10"/>
    <w:rsid w:val="000E7FEB"/>
    <w:rsid w:val="001019AB"/>
    <w:rsid w:val="0010747A"/>
    <w:rsid w:val="00112805"/>
    <w:rsid w:val="00126890"/>
    <w:rsid w:val="001311E8"/>
    <w:rsid w:val="001329F9"/>
    <w:rsid w:val="001417CE"/>
    <w:rsid w:val="0014368B"/>
    <w:rsid w:val="00146B8F"/>
    <w:rsid w:val="0014717E"/>
    <w:rsid w:val="00150BEB"/>
    <w:rsid w:val="001603AA"/>
    <w:rsid w:val="00160DE9"/>
    <w:rsid w:val="0016294C"/>
    <w:rsid w:val="001675A2"/>
    <w:rsid w:val="001701D7"/>
    <w:rsid w:val="001715FB"/>
    <w:rsid w:val="0017521C"/>
    <w:rsid w:val="001834F6"/>
    <w:rsid w:val="001855B4"/>
    <w:rsid w:val="00186C68"/>
    <w:rsid w:val="00196B79"/>
    <w:rsid w:val="001A7702"/>
    <w:rsid w:val="001C3BB6"/>
    <w:rsid w:val="001C42DC"/>
    <w:rsid w:val="001C4F58"/>
    <w:rsid w:val="001D0847"/>
    <w:rsid w:val="001D0D54"/>
    <w:rsid w:val="001D2695"/>
    <w:rsid w:val="001D7DCA"/>
    <w:rsid w:val="001F283D"/>
    <w:rsid w:val="001F2AE9"/>
    <w:rsid w:val="001F544A"/>
    <w:rsid w:val="001F5949"/>
    <w:rsid w:val="00203439"/>
    <w:rsid w:val="00203A2A"/>
    <w:rsid w:val="00203F3D"/>
    <w:rsid w:val="002065F1"/>
    <w:rsid w:val="002115EA"/>
    <w:rsid w:val="00213F80"/>
    <w:rsid w:val="00223FCF"/>
    <w:rsid w:val="00232CB6"/>
    <w:rsid w:val="002372C1"/>
    <w:rsid w:val="002449B2"/>
    <w:rsid w:val="00245087"/>
    <w:rsid w:val="002737E9"/>
    <w:rsid w:val="00275EF7"/>
    <w:rsid w:val="0027710C"/>
    <w:rsid w:val="002818C1"/>
    <w:rsid w:val="0028227A"/>
    <w:rsid w:val="00282E92"/>
    <w:rsid w:val="00291568"/>
    <w:rsid w:val="002927FE"/>
    <w:rsid w:val="0029283A"/>
    <w:rsid w:val="002A5EE1"/>
    <w:rsid w:val="002B597C"/>
    <w:rsid w:val="002B7D20"/>
    <w:rsid w:val="002C5756"/>
    <w:rsid w:val="002C635C"/>
    <w:rsid w:val="002C712F"/>
    <w:rsid w:val="002D02FF"/>
    <w:rsid w:val="002D1FF2"/>
    <w:rsid w:val="002E1E40"/>
    <w:rsid w:val="002E7B01"/>
    <w:rsid w:val="002F1411"/>
    <w:rsid w:val="002F27B1"/>
    <w:rsid w:val="002F5D36"/>
    <w:rsid w:val="00301497"/>
    <w:rsid w:val="0031645A"/>
    <w:rsid w:val="00316DBA"/>
    <w:rsid w:val="00327E4E"/>
    <w:rsid w:val="0034085F"/>
    <w:rsid w:val="00345581"/>
    <w:rsid w:val="003609FA"/>
    <w:rsid w:val="00365814"/>
    <w:rsid w:val="00372D26"/>
    <w:rsid w:val="00373FD2"/>
    <w:rsid w:val="003844DD"/>
    <w:rsid w:val="00397FCB"/>
    <w:rsid w:val="003A6192"/>
    <w:rsid w:val="003B0AB4"/>
    <w:rsid w:val="003B5336"/>
    <w:rsid w:val="003C2A74"/>
    <w:rsid w:val="003C3D20"/>
    <w:rsid w:val="003C5381"/>
    <w:rsid w:val="003C6F0A"/>
    <w:rsid w:val="003D0966"/>
    <w:rsid w:val="003E050F"/>
    <w:rsid w:val="003E3DB2"/>
    <w:rsid w:val="003E6B62"/>
    <w:rsid w:val="003F2577"/>
    <w:rsid w:val="003F77B4"/>
    <w:rsid w:val="004019C2"/>
    <w:rsid w:val="0040572A"/>
    <w:rsid w:val="00411EB9"/>
    <w:rsid w:val="00412925"/>
    <w:rsid w:val="00415A4E"/>
    <w:rsid w:val="00415E89"/>
    <w:rsid w:val="00417519"/>
    <w:rsid w:val="00420B96"/>
    <w:rsid w:val="004221CA"/>
    <w:rsid w:val="004356C8"/>
    <w:rsid w:val="00435B05"/>
    <w:rsid w:val="004456F9"/>
    <w:rsid w:val="00446106"/>
    <w:rsid w:val="00461980"/>
    <w:rsid w:val="0046393F"/>
    <w:rsid w:val="004662D7"/>
    <w:rsid w:val="00473EA8"/>
    <w:rsid w:val="00476485"/>
    <w:rsid w:val="00496E5A"/>
    <w:rsid w:val="004A0E96"/>
    <w:rsid w:val="004A598C"/>
    <w:rsid w:val="004B32BF"/>
    <w:rsid w:val="004B7329"/>
    <w:rsid w:val="004D2562"/>
    <w:rsid w:val="004D4755"/>
    <w:rsid w:val="004D788E"/>
    <w:rsid w:val="004E03DE"/>
    <w:rsid w:val="004E1E9A"/>
    <w:rsid w:val="004F2764"/>
    <w:rsid w:val="004F3274"/>
    <w:rsid w:val="004F36CD"/>
    <w:rsid w:val="004F4335"/>
    <w:rsid w:val="004F60B0"/>
    <w:rsid w:val="00524F9D"/>
    <w:rsid w:val="00527222"/>
    <w:rsid w:val="00534D6D"/>
    <w:rsid w:val="00536EF6"/>
    <w:rsid w:val="00541F63"/>
    <w:rsid w:val="00542C51"/>
    <w:rsid w:val="00543B08"/>
    <w:rsid w:val="00564A0A"/>
    <w:rsid w:val="00564F37"/>
    <w:rsid w:val="005717CE"/>
    <w:rsid w:val="00577CB5"/>
    <w:rsid w:val="00577D1F"/>
    <w:rsid w:val="00583BCA"/>
    <w:rsid w:val="00586B4F"/>
    <w:rsid w:val="00587D8C"/>
    <w:rsid w:val="00595BEC"/>
    <w:rsid w:val="00595C45"/>
    <w:rsid w:val="005A1A78"/>
    <w:rsid w:val="005A4D3A"/>
    <w:rsid w:val="005A6862"/>
    <w:rsid w:val="005A7CF2"/>
    <w:rsid w:val="005B1BE8"/>
    <w:rsid w:val="005B2AB9"/>
    <w:rsid w:val="005B5B25"/>
    <w:rsid w:val="005B7BD2"/>
    <w:rsid w:val="005E09DB"/>
    <w:rsid w:val="005E3883"/>
    <w:rsid w:val="005E5514"/>
    <w:rsid w:val="005E6620"/>
    <w:rsid w:val="005E798D"/>
    <w:rsid w:val="005E7E9C"/>
    <w:rsid w:val="005F07FA"/>
    <w:rsid w:val="005F6E6D"/>
    <w:rsid w:val="005F7335"/>
    <w:rsid w:val="00622C19"/>
    <w:rsid w:val="00624961"/>
    <w:rsid w:val="006338EE"/>
    <w:rsid w:val="006361FD"/>
    <w:rsid w:val="00654903"/>
    <w:rsid w:val="00656727"/>
    <w:rsid w:val="0066444F"/>
    <w:rsid w:val="006706A3"/>
    <w:rsid w:val="00687305"/>
    <w:rsid w:val="00687A46"/>
    <w:rsid w:val="006905CD"/>
    <w:rsid w:val="00692981"/>
    <w:rsid w:val="00692F8A"/>
    <w:rsid w:val="00694599"/>
    <w:rsid w:val="006A1C72"/>
    <w:rsid w:val="006A26DA"/>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31035"/>
    <w:rsid w:val="007327AB"/>
    <w:rsid w:val="00744BBC"/>
    <w:rsid w:val="00757C9C"/>
    <w:rsid w:val="00761D95"/>
    <w:rsid w:val="007637DE"/>
    <w:rsid w:val="0076684F"/>
    <w:rsid w:val="00766908"/>
    <w:rsid w:val="00766996"/>
    <w:rsid w:val="007673C4"/>
    <w:rsid w:val="007801B4"/>
    <w:rsid w:val="0078205C"/>
    <w:rsid w:val="00784345"/>
    <w:rsid w:val="0079021B"/>
    <w:rsid w:val="0079034F"/>
    <w:rsid w:val="00793AD6"/>
    <w:rsid w:val="00796F0B"/>
    <w:rsid w:val="007A6F24"/>
    <w:rsid w:val="007A7AC2"/>
    <w:rsid w:val="007A7FED"/>
    <w:rsid w:val="007B23EA"/>
    <w:rsid w:val="007C2964"/>
    <w:rsid w:val="007C33BC"/>
    <w:rsid w:val="007C4646"/>
    <w:rsid w:val="007C6066"/>
    <w:rsid w:val="007D4829"/>
    <w:rsid w:val="007E3D87"/>
    <w:rsid w:val="007E59AC"/>
    <w:rsid w:val="007E6CA0"/>
    <w:rsid w:val="007F1B7B"/>
    <w:rsid w:val="007F54DB"/>
    <w:rsid w:val="00802FE8"/>
    <w:rsid w:val="008037E5"/>
    <w:rsid w:val="00803CB5"/>
    <w:rsid w:val="008041F5"/>
    <w:rsid w:val="00804804"/>
    <w:rsid w:val="0081036C"/>
    <w:rsid w:val="008144F3"/>
    <w:rsid w:val="00816B77"/>
    <w:rsid w:val="00833201"/>
    <w:rsid w:val="00833C8B"/>
    <w:rsid w:val="00837A37"/>
    <w:rsid w:val="008474D5"/>
    <w:rsid w:val="0085053B"/>
    <w:rsid w:val="00850D32"/>
    <w:rsid w:val="00852A28"/>
    <w:rsid w:val="00870AF1"/>
    <w:rsid w:val="008715BF"/>
    <w:rsid w:val="00874A24"/>
    <w:rsid w:val="00875606"/>
    <w:rsid w:val="00881FE3"/>
    <w:rsid w:val="00882637"/>
    <w:rsid w:val="00882C91"/>
    <w:rsid w:val="008834C9"/>
    <w:rsid w:val="00887207"/>
    <w:rsid w:val="008A44D1"/>
    <w:rsid w:val="008A5A82"/>
    <w:rsid w:val="008A5C17"/>
    <w:rsid w:val="008A70AA"/>
    <w:rsid w:val="008A76A8"/>
    <w:rsid w:val="008B4197"/>
    <w:rsid w:val="008B44F6"/>
    <w:rsid w:val="008C0090"/>
    <w:rsid w:val="008C0C25"/>
    <w:rsid w:val="008C3234"/>
    <w:rsid w:val="008D0AFE"/>
    <w:rsid w:val="008D14F0"/>
    <w:rsid w:val="008D2DBA"/>
    <w:rsid w:val="008E0C1A"/>
    <w:rsid w:val="008E39B4"/>
    <w:rsid w:val="008E70C9"/>
    <w:rsid w:val="008F2CF4"/>
    <w:rsid w:val="008F4D38"/>
    <w:rsid w:val="00902D6E"/>
    <w:rsid w:val="0090326E"/>
    <w:rsid w:val="00917691"/>
    <w:rsid w:val="009318E4"/>
    <w:rsid w:val="00934461"/>
    <w:rsid w:val="009421F8"/>
    <w:rsid w:val="009464DA"/>
    <w:rsid w:val="00946E02"/>
    <w:rsid w:val="0095187A"/>
    <w:rsid w:val="00952C38"/>
    <w:rsid w:val="00955BE1"/>
    <w:rsid w:val="009576DB"/>
    <w:rsid w:val="00963B70"/>
    <w:rsid w:val="009736E5"/>
    <w:rsid w:val="00985ED6"/>
    <w:rsid w:val="00993675"/>
    <w:rsid w:val="009A0F31"/>
    <w:rsid w:val="009B2D13"/>
    <w:rsid w:val="009B471F"/>
    <w:rsid w:val="009C0826"/>
    <w:rsid w:val="009D5A20"/>
    <w:rsid w:val="009E57D9"/>
    <w:rsid w:val="009E5DDD"/>
    <w:rsid w:val="009E70CF"/>
    <w:rsid w:val="00A0024D"/>
    <w:rsid w:val="00A04EFC"/>
    <w:rsid w:val="00A061BA"/>
    <w:rsid w:val="00A074C6"/>
    <w:rsid w:val="00A07BFB"/>
    <w:rsid w:val="00A14D9B"/>
    <w:rsid w:val="00A17565"/>
    <w:rsid w:val="00A17BCA"/>
    <w:rsid w:val="00A20D22"/>
    <w:rsid w:val="00A225F3"/>
    <w:rsid w:val="00A2389C"/>
    <w:rsid w:val="00A3526A"/>
    <w:rsid w:val="00A368E2"/>
    <w:rsid w:val="00A43F4C"/>
    <w:rsid w:val="00A46F5A"/>
    <w:rsid w:val="00A504CB"/>
    <w:rsid w:val="00A559B4"/>
    <w:rsid w:val="00A567D5"/>
    <w:rsid w:val="00A63653"/>
    <w:rsid w:val="00A6768A"/>
    <w:rsid w:val="00A75895"/>
    <w:rsid w:val="00A860EB"/>
    <w:rsid w:val="00A9124C"/>
    <w:rsid w:val="00A93A6C"/>
    <w:rsid w:val="00A959A5"/>
    <w:rsid w:val="00A9747D"/>
    <w:rsid w:val="00AA6078"/>
    <w:rsid w:val="00AC7436"/>
    <w:rsid w:val="00AD278B"/>
    <w:rsid w:val="00AD65C0"/>
    <w:rsid w:val="00AE0D21"/>
    <w:rsid w:val="00AE1A20"/>
    <w:rsid w:val="00AE7739"/>
    <w:rsid w:val="00B045EF"/>
    <w:rsid w:val="00B06C0C"/>
    <w:rsid w:val="00B156BC"/>
    <w:rsid w:val="00B1647A"/>
    <w:rsid w:val="00B372E4"/>
    <w:rsid w:val="00B43389"/>
    <w:rsid w:val="00B4660F"/>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151C"/>
    <w:rsid w:val="00BC6183"/>
    <w:rsid w:val="00BD5992"/>
    <w:rsid w:val="00BD7C4C"/>
    <w:rsid w:val="00BF7608"/>
    <w:rsid w:val="00BF7756"/>
    <w:rsid w:val="00C02CA5"/>
    <w:rsid w:val="00C052AB"/>
    <w:rsid w:val="00C0594E"/>
    <w:rsid w:val="00C07141"/>
    <w:rsid w:val="00C07EEC"/>
    <w:rsid w:val="00C10B2C"/>
    <w:rsid w:val="00C13C92"/>
    <w:rsid w:val="00C161C4"/>
    <w:rsid w:val="00C4277B"/>
    <w:rsid w:val="00C514D8"/>
    <w:rsid w:val="00C57313"/>
    <w:rsid w:val="00C6283A"/>
    <w:rsid w:val="00C64058"/>
    <w:rsid w:val="00C75EFD"/>
    <w:rsid w:val="00C80E0C"/>
    <w:rsid w:val="00C82A97"/>
    <w:rsid w:val="00C960BB"/>
    <w:rsid w:val="00CA0096"/>
    <w:rsid w:val="00CA293D"/>
    <w:rsid w:val="00CA77A3"/>
    <w:rsid w:val="00CB15D6"/>
    <w:rsid w:val="00CB5E82"/>
    <w:rsid w:val="00CC0EF3"/>
    <w:rsid w:val="00CC175D"/>
    <w:rsid w:val="00CC300E"/>
    <w:rsid w:val="00CD0B37"/>
    <w:rsid w:val="00CD21EF"/>
    <w:rsid w:val="00CD38B4"/>
    <w:rsid w:val="00CD6B32"/>
    <w:rsid w:val="00CE0E75"/>
    <w:rsid w:val="00CE7105"/>
    <w:rsid w:val="00D10830"/>
    <w:rsid w:val="00D124BF"/>
    <w:rsid w:val="00D20AFC"/>
    <w:rsid w:val="00D2759D"/>
    <w:rsid w:val="00D31833"/>
    <w:rsid w:val="00D450B5"/>
    <w:rsid w:val="00D56377"/>
    <w:rsid w:val="00D62105"/>
    <w:rsid w:val="00D6389D"/>
    <w:rsid w:val="00D646D7"/>
    <w:rsid w:val="00D6685C"/>
    <w:rsid w:val="00D70FE3"/>
    <w:rsid w:val="00D80905"/>
    <w:rsid w:val="00D82CC0"/>
    <w:rsid w:val="00D841C2"/>
    <w:rsid w:val="00D85867"/>
    <w:rsid w:val="00D86F15"/>
    <w:rsid w:val="00D92EEF"/>
    <w:rsid w:val="00DA2A44"/>
    <w:rsid w:val="00DA6F99"/>
    <w:rsid w:val="00DA71C3"/>
    <w:rsid w:val="00DB4762"/>
    <w:rsid w:val="00DB6CBD"/>
    <w:rsid w:val="00DC2F70"/>
    <w:rsid w:val="00DC341F"/>
    <w:rsid w:val="00DC723A"/>
    <w:rsid w:val="00DD0202"/>
    <w:rsid w:val="00DD6993"/>
    <w:rsid w:val="00DE23C2"/>
    <w:rsid w:val="00DE2B0D"/>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A73"/>
    <w:rsid w:val="00E65E26"/>
    <w:rsid w:val="00E72760"/>
    <w:rsid w:val="00E7545D"/>
    <w:rsid w:val="00E8078A"/>
    <w:rsid w:val="00E82E1F"/>
    <w:rsid w:val="00E84394"/>
    <w:rsid w:val="00E9181A"/>
    <w:rsid w:val="00E96673"/>
    <w:rsid w:val="00EA042F"/>
    <w:rsid w:val="00EA0451"/>
    <w:rsid w:val="00EA0AA4"/>
    <w:rsid w:val="00EB1C71"/>
    <w:rsid w:val="00EC4A5B"/>
    <w:rsid w:val="00EC5E44"/>
    <w:rsid w:val="00ED0B91"/>
    <w:rsid w:val="00ED1703"/>
    <w:rsid w:val="00ED2127"/>
    <w:rsid w:val="00ED7D5A"/>
    <w:rsid w:val="00EE13AE"/>
    <w:rsid w:val="00EE3FF0"/>
    <w:rsid w:val="00EE40FD"/>
    <w:rsid w:val="00F025BA"/>
    <w:rsid w:val="00F112F1"/>
    <w:rsid w:val="00F127D2"/>
    <w:rsid w:val="00F14CF2"/>
    <w:rsid w:val="00F150D8"/>
    <w:rsid w:val="00F17C7F"/>
    <w:rsid w:val="00F21F81"/>
    <w:rsid w:val="00F26816"/>
    <w:rsid w:val="00F33DBA"/>
    <w:rsid w:val="00F42CA2"/>
    <w:rsid w:val="00F46BEA"/>
    <w:rsid w:val="00F46D7E"/>
    <w:rsid w:val="00F51C36"/>
    <w:rsid w:val="00F52AE0"/>
    <w:rsid w:val="00F54100"/>
    <w:rsid w:val="00F57E14"/>
    <w:rsid w:val="00F71690"/>
    <w:rsid w:val="00F749AC"/>
    <w:rsid w:val="00F75D62"/>
    <w:rsid w:val="00F77269"/>
    <w:rsid w:val="00F87416"/>
    <w:rsid w:val="00F87848"/>
    <w:rsid w:val="00F902F8"/>
    <w:rsid w:val="00F9135F"/>
    <w:rsid w:val="00FA0F29"/>
    <w:rsid w:val="00FA657B"/>
    <w:rsid w:val="00FB1313"/>
    <w:rsid w:val="00FC0739"/>
    <w:rsid w:val="00FC3D49"/>
    <w:rsid w:val="00FC6065"/>
    <w:rsid w:val="00FC6707"/>
    <w:rsid w:val="00FD06BC"/>
    <w:rsid w:val="00FD3345"/>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styleId="Tekstrezerviranogmjesta" w:type="character">
    <w:name w:val="Placeholder Text"/>
    <w:basedOn w:val="Zadanifontodlomka"/>
    <w:uiPriority w:val="99"/>
    <w:semiHidden/>
    <w:rsid w:val="0040572A"/>
    <w:rPr>
      <w:color w:val="808080"/>
      <w:bdr w:space="0" w:sz="0" w:color="auto" w:val="none"/>
      <w:shd w:fill="auto" w:color="auto" w:val="clear"/>
    </w:rPr>
  </w:style>
  <w:style w:customStyle="true" w:styleId="eSPISCCParagraphDefaultFont" w:type="character">
    <w:name w:val="eSPIS_CC_Paragraph Default Font"/>
    <w:basedOn w:val="Zadanifontodlomka"/>
    <w:rsid w:val="004057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572A"/>
    <w:rPr>
      <w:bdr w:space="0" w:sz="0" w:color="auto" w:val="none"/>
      <w:shd w:fill="FFFFCC" w:color="auto" w:val="clear"/>
      <w:lang w:val="hr-HR"/>
    </w:rPr>
  </w:style>
  <w:style w:customStyle="true" w:styleId="PozadinaSvijetloCrvena" w:type="character">
    <w:name w:val="Pozadina_SvijetloCrvena"/>
    <w:basedOn w:val="eSPISCCParagraphDefaultFont"/>
    <w:rsid w:val="004057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57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styleId="Tekstrezerviranogmjesta" w:type="character">
    <w:name w:val="Placeholder Text"/>
    <w:basedOn w:val="Zadanifontodlomka"/>
    <w:uiPriority w:val="99"/>
    <w:semiHidden/>
    <w:rsid w:val="0040572A"/>
    <w:rPr>
      <w:color w:val="808080"/>
      <w:bdr w:color="auto" w:space="0" w:sz="0" w:val="none"/>
      <w:shd w:color="auto" w:fill="auto" w:val="clear"/>
    </w:rPr>
  </w:style>
  <w:style w:customStyle="1" w:styleId="eSPISCCParagraphDefaultFont" w:type="character">
    <w:name w:val="eSPIS_CC_Paragraph Default Font"/>
    <w:basedOn w:val="Zadanifontodlomka"/>
    <w:rsid w:val="004057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572A"/>
    <w:rPr>
      <w:bdr w:color="auto" w:space="0" w:sz="0" w:val="none"/>
      <w:shd w:color="auto" w:fill="FFFFCC" w:val="clear"/>
      <w:lang w:val="hr-HR"/>
    </w:rPr>
  </w:style>
  <w:style w:customStyle="1" w:styleId="PozadinaSvijetloCrvena" w:type="character">
    <w:name w:val="Pozadina_SvijetloCrvena"/>
    <w:basedOn w:val="eSPISCCParagraphDefaultFont"/>
    <w:rsid w:val="004057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57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St-194/2012</izvorni_sadrzaj>
    <derivirana_varijabla naziv="DomainObject.Predmet.OznakaBroj_1">St-194/2012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ANĐELIĆ PROJEKT d.o.o. za građenje</izvorni_sadrzaj>
    <derivirana_varijabla naziv="DomainObject.Predmet.ProtustrankaFormated_1">  ANĐELIĆ PROJEKT d.o.o. za građenje</derivirana_varijabla>
  </DomainObject.Predmet.ProtustrankaFormated>
  <DomainObject.Predmet.ProtustrankaFormatedOIB>
    <izvorni_sadrzaj>  ANĐELIĆ PROJEKT d.o.o. za građenje, OIB 62208923573</izvorni_sadrzaj>
    <derivirana_varijabla naziv="DomainObject.Predmet.ProtustrankaFormatedOIB_1">  ANĐELIĆ PROJEKT d.o.o. za građenje, OIB 62208923573</derivirana_varijabla>
  </DomainObject.Predmet.ProtustrankaFormatedOIB>
  <DomainObject.Predmet.ProtustrankaFormatedWithAdress>
    <izvorni_sadrzaj> ANĐELIĆ PROJEKT d.o.o. za građenje, Put Plokita 57, Split</izvorni_sadrzaj>
    <derivirana_varijabla naziv="DomainObject.Predmet.ProtustrankaFormatedWithAdress_1"> ANĐELIĆ PROJEKT d.o.o. za građenje, Put Plokita 57, Split</derivirana_varijabla>
  </DomainObject.Predmet.ProtustrankaFormatedWithAdress>
  <DomainObject.Predmet.ProtustrankaFormatedWithAdressOIB>
    <izvorni_sadrzaj> ANĐELIĆ PROJEKT d.o.o. za građenje, OIB 62208923573, Put Plokita 57, Split</izvorni_sadrzaj>
    <derivirana_varijabla naziv="DomainObject.Predmet.ProtustrankaFormatedWithAdressOIB_1"> ANĐELIĆ PROJEKT d.o.o. za građenje, OIB 62208923573, Put Plokita 57, Split</derivirana_varijabla>
  </DomainObject.Predmet.ProtustrankaFormatedWithAdressOIB>
  <DomainObject.Predmet.ProtustrankaWithAdress>
    <izvorni_sadrzaj>ANĐELIĆ PROJEKT d.o.o. za građenje Put Plokita 57, Split</izvorni_sadrzaj>
    <derivirana_varijabla naziv="DomainObject.Predmet.ProtustrankaWithAdress_1">ANĐELIĆ PROJEKT d.o.o. za građenje Put Plokita 57, Split</derivirana_varijabla>
  </DomainObject.Predmet.ProtustrankaWithAdress>
  <DomainObject.Predmet.ProtustrankaWithAdressOIB>
    <izvorni_sadrzaj>ANĐELIĆ PROJEKT d.o.o. za građenje, OIB 62208923573, Put Plokita 57, Split</izvorni_sadrzaj>
    <derivirana_varijabla naziv="DomainObject.Predmet.ProtustrankaWithAdressOIB_1">ANĐELIĆ PROJEKT d.o.o. za građenje, OIB 62208923573, Put Plokita 57, Split</derivirana_varijabla>
  </DomainObject.Predmet.ProtustrankaWithAdressOIB>
  <DomainObject.Predmet.ProtustrankaNazivFormated>
    <izvorni_sadrzaj>ANĐELIĆ PROJEKT d.o.o. za građenje</izvorni_sadrzaj>
    <derivirana_varijabla naziv="DomainObject.Predmet.ProtustrankaNazivFormated_1">ANĐELIĆ PROJEKT d.o.o. za građenje</derivirana_varijabla>
  </DomainObject.Predmet.ProtustrankaNazivFormated>
  <DomainObject.Predmet.ProtustrankaNazivFormatedOIB>
    <izvorni_sadrzaj>ANĐELIĆ PROJEKT d.o.o. za građenje, OIB 62208923573</izvorni_sadrzaj>
    <derivirana_varijabla naziv="DomainObject.Predmet.ProtustrankaNazivFormatedOIB_1">ANĐELIĆ PROJEKT d.o.o. za građenje, OIB 62208923573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Stipe Anđelić; RH, Ministarstvo financija zastupanog po punomoćniku Županijsko državno odvjetništvo u Splitu; GRAD SPLIT</izvorni_sadrzaj>
    <derivirana_varijabla naziv="DomainObject.Predmet.StrankaFormated_1">  Stipe Anđelić; RH, Ministarstvo financija zastupanog po punomoćniku Županijsko državno odvjetništvo u Splitu; GRAD SPLIT</derivirana_varijabla>
  </DomainObject.Predmet.StrankaFormated>
  <DomainObject.Predmet.StrankaFormatedOIB>
    <izvorni_sadrzaj>  Stipe Anđelić, OIB 56502608148; RH, Ministarstvo financija, OIB 18683136487 zastupanog po punomoćniku Županijsko državno odvjetništvo u Splitu; GRAD SPLIT, OIB 78755598868</izvorni_sadrzaj>
    <derivirana_varijabla naziv="DomainObject.Predmet.StrankaFormatedOIB_1">  Stipe Anđelić, OIB 56502608148; RH, Ministarstvo financija, OIB 18683136487 zastupanog po punomoćniku Županijsko državno odvjetništvo u Splitu; GRAD SPLIT, OIB 78755598868</derivirana_varijabla>
  </DomainObject.Predmet.StrankaFormatedOIB>
  <DomainObject.Predmet.StrankaFormatedWithAdress>
    <izvorni_sadrzaj> Stipe Anđelić, Ruđera Boškovića 27, Split; RH, Ministarstvo financija, Katančićeva 5, 10000 Zagreb zastupanog po punomoćniku Županijsko državno odvjetništvo u Splitu; GRAD SPLIT, Branimirova obala 17, 21000 Split</izvorni_sadrzaj>
    <derivirana_varijabla naziv="DomainObject.Predmet.StrankaFormatedWithAdress_1"> Stipe Anđelić, Ruđera Boškovića 27, Split; RH, Ministarstvo financija, Katančićeva 5, 10000 Zagreb zastupanog po punomoćniku Županijsko državno odvjetništvo u Splitu; GRAD SPLIT, Branimirova obala 17, 21000 Split</derivirana_varijabla>
  </DomainObject.Predmet.StrankaFormatedWithAdress>
  <DomainObject.Predmet.StrankaFormatedWithAdressOIB>
    <izvorni_sadrzaj> Stipe Anđelić, OIB 56502608148, Ruđera Boškovića 27, Split; RH, Ministarstvo financija, OIB 18683136487, Katančićeva 5, 10000 Zagreb zastupanog po punomoćniku Županijsko državno odvjetništvo u Splitu; GRAD SPLIT, OIB 78755598868, Branimirova obala 17, 21000 Split</izvorni_sadrzaj>
    <derivirana_varijabla naziv="DomainObject.Predmet.StrankaFormatedWithAdressOIB_1"> Stipe Anđelić, OIB 56502608148, Ruđera Boškovića 27, Split; RH, Ministarstvo financija, OIB 18683136487, Katančićeva 5, 10000 Zagreb zastupanog po punomoćniku Županijsko državno odvjetništvo u Splitu; GRAD SPLIT, OIB 78755598868, Branimirova obala 17, 21000 Split</derivirana_varijabla>
  </DomainObject.Predmet.StrankaFormatedWithAdressOIB>
  <DomainObject.Predmet.StrankaWithAdress>
    <izvorni_sadrzaj>Stipe Anđelić Ruđera Boškovića 27,Split,RH, Ministarstvo financija Katančićeva 5,10000 Zagreb,GRAD SPLIT Branimirova obala 17,21000 Split</izvorni_sadrzaj>
    <derivirana_varijabla naziv="DomainObject.Predmet.StrankaWithAdress_1">Stipe Anđelić Ruđera Boškovića 27,Split,RH, Ministarstvo financija Katančićeva 5,10000 Zagreb,GRAD SPLIT Branimirova obala 17,21000 Split</derivirana_varijabla>
  </DomainObject.Predmet.StrankaWithAdress>
  <DomainObject.Predmet.StrankaWithAdressOIB>
    <izvorni_sadrzaj>Stipe Anđelić, OIB 56502608148, Ruđera Boškovića 27,Split,RH, Ministarstvo financija, OIB 18683136487, Katančićeva 5,10000 Zagreb,GRAD SPLIT, OIB 78755598868, Branimirova obala 17,21000 Split</izvorni_sadrzaj>
    <derivirana_varijabla naziv="DomainObject.Predmet.StrankaWithAdressOIB_1">Stipe Anđelić, OIB 56502608148, Ruđera Boškovića 27,Split,RH, Ministarstvo financija, OIB 18683136487, Katančićeva 5,10000 Zagreb,GRAD SPLIT, OIB 78755598868, Branimirova obala 17,21000 Split</derivirana_varijabla>
  </DomainObject.Predmet.StrankaWithAdressOIB>
  <DomainObject.Predmet.StrankaNazivFormated>
    <izvorni_sadrzaj>Stipe Anđelić,RH, Ministarstvo financija,GRAD SPLIT</izvorni_sadrzaj>
    <derivirana_varijabla naziv="DomainObject.Predmet.StrankaNazivFormated_1">Stipe Anđelić,RH, Ministarstvo financija,GRAD SPLIT</derivirana_varijabla>
  </DomainObject.Predmet.StrankaNazivFormated>
  <DomainObject.Predmet.StrankaNazivFormatedOIB>
    <izvorni_sadrzaj>Stipe Anđelić, OIB 56502608148,RH, Ministarstvo financija, OIB 18683136487,GRAD SPLIT, OIB 78755598868</izvorni_sadrzaj>
    <derivirana_varijabla naziv="DomainObject.Predmet.StrankaNazivFormatedOIB_1">Stipe Anđelić, OIB 56502608148,RH, Ministarstvo financija, OIB 18683136487,GRAD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Stipe Anđelić</item>
      <item>RH, Ministarstvo financija zastupanog po punomoćniku Županijsko državno odvjetništvo u Splitu</item>
      <item>GRAD SPLIT</item>
    </izvorni_sadrzaj>
    <derivirana_varijabla naziv="DomainObject.Predmet.StrankaListFormated_1">
      <item>Stipe Anđelić</item>
      <item>RH, Ministarstvo financija zastupanog po punomoćniku Županijsko državno odvjetništvo u Splitu</item>
      <item>GRAD SPLIT</item>
    </derivirana_varijabla>
  </DomainObject.Predmet.StrankaListFormated>
  <DomainObject.Predmet.StrankaListFormatedOIB>
    <izvorni_sadrzaj>
      <item>Stipe Anđelić, OIB 56502608148</item>
      <item>RH, Ministarstvo financija, OIB 18683136487 zastupanog po punomoćniku Županijsko državno odvjetništvo u Splitu</item>
      <item>GRAD SPLIT, OIB 78755598868</item>
    </izvorni_sadrzaj>
    <derivirana_varijabla naziv="DomainObject.Predmet.StrankaListFormatedOIB_1">
      <item>Stipe Anđelić, OIB 56502608148</item>
      <item>RH, Ministarstvo financija, OIB 18683136487 zastupanog po punomoćniku Županijsko državno odvjetništvo u Splitu</item>
      <item>GRAD SPLIT, OIB 78755598868</item>
    </derivirana_varijabla>
  </DomainObject.Predmet.StrankaListFormatedOIB>
  <DomainObject.Predmet.StrankaListFormatedWithAdress>
    <izvorni_sadrzaj>
      <item>Stipe Anđelić, Ruđera Boškovića 27, Split</item>
      <item>RH, Ministarstvo financija, Katančićeva 5, 10000 Zagreb zastupanog po punomoćniku Županijsko državno odvjetništvo u Splitu</item>
      <item>GRAD SPLIT, Branimirova obala 17, 21000 Split</item>
    </izvorni_sadrzaj>
    <derivirana_varijabla naziv="DomainObject.Predmet.StrankaListFormatedWithAdress_1">
      <item>Stipe Anđelić, Ruđera Boškovića 27, Split</item>
      <item>RH, Ministarstvo financija, Katančićeva 5, 10000 Zagreb zastupanog po punomoćniku Županijsko državno odvjetništvo u Splitu</item>
      <item>GRAD SPLIT, Branimirova obala 17, 21000 Split</item>
    </derivirana_varijabla>
  </DomainObject.Predmet.StrankaListFormatedWithAdress>
  <DomainObject.Predmet.StrankaListFormatedWithAdressOIB>
    <izvorni_sadrzaj>
      <item>Stipe Anđelić, OIB 56502608148, Ruđera Boškovića 27, Split</item>
      <item>RH, Ministarstvo financija, OIB 18683136487, Katančićeva 5, 10000 Zagreb zastupanog po punomoćniku Županijsko državno odvjetništvo u Splitu</item>
      <item>GRAD SPLIT, OIB 78755598868, Branimirova obala 17, 21000 Split</item>
    </izvorni_sadrzaj>
    <derivirana_varijabla naziv="DomainObject.Predmet.StrankaListFormatedWithAdressOIB_1">
      <item>Stipe Anđelić, OIB 56502608148, Ruđera Boškovića 27, Split</item>
      <item>RH, Ministarstvo financija, OIB 18683136487, Katančićeva 5, 10000 Zagreb zastupanog po punomoćniku Županijsko državno odvjetništvo u Splitu</item>
      <item>GRAD SPLIT, OIB 78755598868, Branimirova obala 17, 21000 Split</item>
    </derivirana_varijabla>
  </DomainObject.Predmet.StrankaListFormatedWithAdressOIB>
  <DomainObject.Predmet.StrankaListNazivFormated>
    <izvorni_sadrzaj>
      <item>Stipe Anđelić</item>
      <item>RH, Ministarstvo financija</item>
      <item>GRAD SPLIT</item>
    </izvorni_sadrzaj>
    <derivirana_varijabla naziv="DomainObject.Predmet.StrankaListNazivFormated_1">
      <item>Stipe Anđelić</item>
      <item>RH, Ministarstvo financija</item>
      <item>GRAD SPLIT</item>
    </derivirana_varijabla>
  </DomainObject.Predmet.StrankaListNazivFormated>
  <DomainObject.Predmet.StrankaListNazivFormatedOIB>
    <izvorni_sadrzaj>
      <item>Stipe Anđelić, OIB 56502608148</item>
      <item>RH, Ministarstvo financija, OIB 18683136487</item>
      <item>GRAD SPLIT, OIB 78755598868</item>
    </izvorni_sadrzaj>
    <derivirana_varijabla naziv="DomainObject.Predmet.StrankaListNazivFormatedOIB_1">
      <item>Stipe Anđelić, OIB 56502608148</item>
      <item>RH, Ministarstvo financija, OIB 18683136487</item>
      <item>GRAD SPLIT, OIB 78755598868</item>
    </derivirana_varijabla>
  </DomainObject.Predmet.StrankaListNazivFormatedOIB>
  <DomainObject.Predmet.ProtuStrankaListFormated>
    <izvorni_sadrzaj>
      <item>ANĐELIĆ PROJEKT d.o.o. za građenje</item>
    </izvorni_sadrzaj>
    <derivirana_varijabla naziv="DomainObject.Predmet.ProtuStrankaListFormated_1">
      <item>ANĐELIĆ PROJEKT d.o.o. za građenje</item>
    </derivirana_varijabla>
  </DomainObject.Predmet.ProtuStrankaListFormated>
  <DomainObject.Predmet.ProtuStrankaListFormatedOIB>
    <izvorni_sadrzaj>
      <item>ANĐELIĆ PROJEKT d.o.o. za građenje, OIB 62208923573</item>
    </izvorni_sadrzaj>
    <derivirana_varijabla naziv="DomainObject.Predmet.ProtuStrankaListFormatedOIB_1">
      <item>ANĐELIĆ PROJEKT d.o.o. za građenje, OIB 62208923573</item>
    </derivirana_varijabla>
  </DomainObject.Predmet.ProtuStrankaListFormatedOIB>
  <DomainObject.Predmet.ProtuStrankaListFormatedWithAdress>
    <izvorni_sadrzaj>
      <item>ANĐELIĆ PROJEKT d.o.o. za građenje, Put Plokita 57, Split</item>
    </izvorni_sadrzaj>
    <derivirana_varijabla naziv="DomainObject.Predmet.ProtuStrankaListFormatedWithAdress_1">
      <item>ANĐELIĆ PROJEKT d.o.o. za građenje, Put Plokita 57, Split</item>
    </derivirana_varijabla>
  </DomainObject.Predmet.ProtuStrankaListFormatedWithAdress>
  <DomainObject.Predmet.ProtuStrankaListFormatedWithAdressOIB>
    <izvorni_sadrzaj>
      <item>ANĐELIĆ PROJEKT d.o.o. za građenje, OIB 62208923573, Put Plokita 57, Split</item>
    </izvorni_sadrzaj>
    <derivirana_varijabla naziv="DomainObject.Predmet.ProtuStrankaListFormatedWithAdressOIB_1">
      <item>ANĐELIĆ PROJEKT d.o.o. za građenje, OIB 62208923573, Put Plokita 57, Split</item>
    </derivirana_varijabla>
  </DomainObject.Predmet.ProtuStrankaListFormatedWithAdressOIB>
  <DomainObject.Predmet.ProtuStrankaListNazivFormated>
    <izvorni_sadrzaj>
      <item>ANĐELIĆ PROJEKT d.o.o. za građenje</item>
    </izvorni_sadrzaj>
    <derivirana_varijabla naziv="DomainObject.Predmet.ProtuStrankaListNazivFormated_1">
      <item>ANĐELIĆ PROJEKT d.o.o. za građenje</item>
    </derivirana_varijabla>
  </DomainObject.Predmet.ProtuStrankaListNazivFormated>
  <DomainObject.Predmet.ProtuStrankaListNazivFormatedOIB>
    <izvorni_sadrzaj>
      <item>ANĐELIĆ PROJEKT d.o.o. za građenje, OIB 62208923573</item>
    </izvorni_sadrzaj>
    <derivirana_varijabla naziv="DomainObject.Predmet.ProtuStrankaListNazivFormatedOIB_1">
      <item>ANĐELIĆ PROJEKT d.o.o. za građenje, OIB 62208923573</item>
    </derivirana_varijabla>
  </DomainObject.Predmet.ProtuStrankaListNazivFormatedOIB>
  <DomainObject.Predmet.OstaliListFormated>
    <izvorni_sadrzaj>
      <item>Mira Hajdić</item>
      <item>Županijsko državno odvjetništvo u Splitu punomoćnik sudionika u postupku RH, Ministarstvo financija</item>
    </izvorni_sadrzaj>
    <derivirana_varijabla naziv="DomainObject.Predmet.OstaliListFormated_1">
      <item>Mira Hajdić</item>
      <item>Županijsko državno odvjetništvo u Splitu punomoćnik sudionika u postupku RH, Ministarstvo financija</item>
    </derivirana_varijabla>
  </DomainObject.Predmet.OstaliListFormated>
  <DomainObject.Predmet.OstaliListFormatedOIB>
    <izvorni_sadrzaj>
      <item>Mira Hajdić, OIB 33624188331</item>
      <item>Županijsko državno odvjetništvo u Splitu punomoćnik sudionika u postupku RH, Ministarstvo financija</item>
    </izvorni_sadrzaj>
    <derivirana_varijabla naziv="DomainObject.Predmet.OstaliListFormatedOIB_1">
      <item>Mira Hajdić, OIB 33624188331</item>
      <item>Županijsko državno odvjetništvo u Splitu punomoćnik sudionika u postupku RH, Ministarstvo financija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RH, Ministarstvo financija</item>
    </izvorni_sadrzaj>
    <derivirana_varijabla naziv="DomainObject.Predmet.OstaliListFormatedWithAdress_1">
      <item>Mira Hajdić, Smiljanićeva 2, 21000 Split</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RH, Ministarstvo financija</item>
    </izvorni_sadrzaj>
    <derivirana_varijabla naziv="DomainObject.Predmet.OstaliListFormatedWithAdressOIB_1">
      <item>Mira Hajdić, OIB 33624188331, Smiljanićeva 2, 21000 Split</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Mira Hajdić</item>
      <item>Županijsko državno odvjetništvo u Splitu</item>
    </izvorni_sadrzaj>
    <derivirana_varijabla naziv="DomainObject.Predmet.OstaliListNazivFormated_1">
      <item>Mira Hajdić</item>
      <item>Županijsko državno odvjetništvo u Splitu</item>
    </derivirana_varijabla>
  </DomainObject.Predmet.OstaliListNazivFormated>
  <DomainObject.Predmet.OstaliListNazivFormatedOIB>
    <izvorni_sadrzaj>
      <item>Mira Hajdić, OIB 33624188331</item>
      <item>Županijsko državno odvjetništvo u Splitu</item>
    </izvorni_sadrzaj>
    <derivirana_varijabla naziv="DomainObject.Predmet.OstaliListNazivFormatedOIB_1">
      <item>Mira Hajdić, OIB 33624188331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Stipe Anđelić i dr.</izvorni_sadrzaj>
    <derivirana_varijabla naziv="DomainObject.Predmet.StrankaIDrugi_1">Stipe Anđelić i dr.</derivirana_varijabla>
  </DomainObject.Predmet.StrankaIDrugi>
  <DomainObject.Predmet.ProtustrankaIDrugi>
    <izvorni_sadrzaj>ANĐELIĆ PROJEKT d.o.o. za građenje</izvorni_sadrzaj>
    <derivirana_varijabla naziv="DomainObject.Predmet.ProtustrankaIDrugi_1">ANĐELIĆ PROJEKT d.o.o. za građenje</derivirana_varijabla>
  </DomainObject.Predmet.ProtustrankaIDrugi>
  <DomainObject.Predmet.StrankaIDrugiAdressOIB>
    <izvorni_sadrzaj>Stipe Anđelić, OIB 56502608148, Ruđera Boškovića 27, Split i dr.</izvorni_sadrzaj>
    <derivirana_varijabla naziv="DomainObject.Predmet.StrankaIDrugiAdressOIB_1">Stipe Anđelić, OIB 56502608148, Ruđera Boškovića 27, Split i dr.</derivirana_varijabla>
  </DomainObject.Predmet.StrankaIDrugiAdressOIB>
  <DomainObject.Predmet.ProtustrankaIDrugiAdressOIB>
    <izvorni_sadrzaj>ANĐELIĆ PROJEKT d.o.o. za građenje, OIB 62208923573, Put Plokita 57, Split</izvorni_sadrzaj>
    <derivirana_varijabla naziv="DomainObject.Predmet.ProtustrankaIDrugiAdressOIB_1">ANĐELIĆ PROJEKT d.o.o. za građenje, OIB 62208923573, Put Plokita 57,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Stipe Anđelić</item>
      <item>ANĐELIĆ PROJEKT d.o.o. za građenje</item>
      <item>Mira Hajdić</item>
      <item>RH, Ministarstvo financija</item>
      <item>Županijsko državno odvjetništvo u Splitu</item>
      <item>GRAD SPLIT</item>
    </izvorni_sadrzaj>
    <derivirana_varijabla naziv="DomainObject.Predmet.SudioniciListNaziv_1">
      <item>Stipe Anđelić</item>
      <item>ANĐELIĆ PROJEKT d.o.o. za građenje</item>
      <item>Mira Hajdić</item>
      <item>RH, Ministarstvo financija</item>
      <item>Županijsko državno odvjetništvo u Splitu</item>
      <item>GRAD SPLIT</item>
    </derivirana_varijabla>
  </DomainObject.Predmet.SudioniciListNaziv>
  <DomainObject.Predmet.SudioniciListAdressOIB>
    <izvorni_sadrzaj>
      <item>Stipe Anđelić, OIB 56502608148, Ruđera Boškovića 27,Split</item>
      <item>ANĐELIĆ PROJEKT d.o.o. za građenje, OIB 62208923573, Put Plokita 57,Split</item>
      <item>Mira Hajdić, OIB 33624188331, Smiljanićeva 2,21000 Split</item>
      <item>RH, Ministarstvo financija, OIB 18683136487, Katančićeva 5,10000 Zagreb</item>
      <item>Županijsko državno odvjetništvo u Splitu, Gundulićeva 29a,21000 Split</item>
      <item>GRAD SPLIT, OIB 78755598868, Branimirova obala 17,21000 Split</item>
    </izvorni_sadrzaj>
    <derivirana_varijabla naziv="DomainObject.Predmet.SudioniciListAdressOIB_1">
      <item>Stipe Anđelić, OIB 56502608148, Ruđera Boškovića 27,Split</item>
      <item>ANĐELIĆ PROJEKT d.o.o. za građenje, OIB 62208923573, Put Plokita 57,Split</item>
      <item>Mira Hajdić, OIB 33624188331, Smiljanićeva 2,21000 Split</item>
      <item>RH, Ministarstvo financija, OIB 18683136487, Katančićeva 5,10000 Zagreb</item>
      <item>Županijsko državno odvjetništvo u Splitu, Gundulićeva 29a,21000 Split</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56502608148</item>
      <item>, OIB 62208923573</item>
      <item>, OIB 33624188331</item>
      <item>, OIB 18683136487</item>
      <item>, OIB null</item>
      <item>, OIB 78755598868</item>
    </izvorni_sadrzaj>
    <derivirana_varijabla naziv="DomainObject.Predmet.SudioniciListNazivOIB_1">
      <item>, OIB 56502608148</item>
      <item>, OIB 62208923573</item>
      <item>, OIB 33624188331</item>
      <item>, OIB 18683136487</item>
      <item>, OIB null</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0BDB09-33E7-451B-8E2B-AFCA9809D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1034</properties:Words>
  <properties:Characters>5910</properties:Characters>
  <properties:Lines>137</properties:Lines>
  <properties:Paragraphs>32</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2015-09-24T11:02:00Z</dcterms:created>
  <dc:creator>Trgovački sud Split</dc:creator>
  <cp:lastModifiedBy>Katarina Mikulić</cp:lastModifiedBy>
  <cp:lastPrinted>2017-01-18T08:35:00Z</cp:lastPrinted>
  <dcterms:modified xmlns:xsi="http://www.w3.org/2001/XMLSchema-instance" xsi:type="dcterms:W3CDTF">2017-01-18T08:44:00Z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