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7100c4" w14:paraId="57100c4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763A3A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763A3A">
              <w:t>457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763A3A">
              <w:t>8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8313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Republika Hrvatska, Ministarstvo financija, Porezna uprava, Područni ured Varaždin, zastupanog po Županijskom državnom odvjetništvu u Varaždinu, za pokretanje stečajnog postupka nad dužnikom </w:t>
      </w:r>
      <w:r w:rsidR="00763A3A" w:rsidRPr="00763A3A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44, OIB: 27472652849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763A3A" w:rsidRPr="00763A3A">
        <w:rPr>
          <w:rFonts w:eastAsia="Times New Roman" w:hAnsi="Times New Roman" w:ascii="Times New Roman"/>
          <w:sz w:val="24"/>
          <w:szCs w:val="24"/>
          <w:lang w:eastAsia="hr-HR"/>
        </w:rPr>
        <w:t>ATAK j.d.o.o., Varaždin, Dragutina Rakovca 44, OIB: 27472652849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63A3A" w:rsidP="0009785E" w:rsidR="0009785E" w:rsidRPr="0008313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23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siječnja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1F611C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083131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>:</w:t>
      </w:r>
      <w:r w:rsidR="001F611C">
        <w:rPr>
          <w:rFonts w:eastAsia="Times New Roman" w:hAnsi="Times New Roman" w:ascii="Times New Roman"/>
          <w:b/>
          <w:sz w:val="24"/>
          <w:szCs w:val="24"/>
          <w:lang w:eastAsia="hr-HR"/>
        </w:rPr>
        <w:t>00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za predlagatelja: Županijsko državno odvjetništv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u Varaždinu</w:t>
      </w:r>
    </w:p>
    <w:p w:rsidRDefault="00083131" w:rsidP="0009785E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Damir Kralj, Varaždin, Dragutina Rakovca 44</w:t>
      </w:r>
    </w:p>
    <w:p w:rsidRDefault="001F611C" w:rsidP="001F611C" w:rsidR="00C200B3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1F611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Erste &amp; Steiermärkische bank d.d., Rijeka, Jadranski trg 3A </w:t>
      </w:r>
      <w:r w:rsidR="00C200B3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5B44" w:rsidP="0009785E" w:rsidR="00D35B44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ab/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Financijska agencija na temelju članka 492. st. 1. Stečajnog zakona (Narodne novine broj 71/15 i 104/17 u nastavku SZ),</w:t>
      </w:r>
      <w:r w:rsidR="0009785E" w:rsidRPr="00D35B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podnijela je zahtjev za provedbu skraćenog stečajnog postupka. Po provedenom postupku sud je rješenjem broj St-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351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/2018-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 2018. obustavio skraćeni stečajni postup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k nad dužnikom i to sukladno čl. 433. SZ-a. 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Sukladno istoj odredbi u daljnjem tijeku postupka potrebno je donijeti rješenje o pokretanju prethodnog postupka, odnosno otvaranju stečajnog postupka. </w:t>
      </w:r>
    </w:p>
    <w:p w:rsidRDefault="00D35B44" w:rsidP="0009785E" w:rsidR="00D35B44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D35B44" w:rsidP="0009785E" w:rsidR="0009785E" w:rsidRPr="0056686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, u tijeku provedbe skraćenog stečajnog postupka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podnio ovome sudu prijedlog za otvaranje stečajnog postupka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budući ima tražbinu prema dužniku u iznosu od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15.386,86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kn. Iz zahtjeva za provedbu skraćenog stečajnog postupka Financijske agencije pak je vidljivo da dužnik na dan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redoslijeda osnova za plaćanje ima evidentirane neizvršene osnove za plaćanje u neprekinutom razdoblju od 120 dana u ukupnom iznosu od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19.733,96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56686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763A3A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3"/>
        <w:gridCol w:w="4643"/>
      </w:tblGrid>
      <w:tr w:rsidTr="00763A3A" w:rsidR="00763A3A">
        <w:tc>
          <w:tcPr>
            <w:tcW w:type="dxa" w:w="4643"/>
            <w:tcBorders>
              <w:top w:val="nil"/>
              <w:left w:val="nil"/>
              <w:bottom w:val="nil"/>
              <w:right w:val="nil"/>
            </w:tcBorders>
          </w:tcPr>
          <w:p w:rsidRDefault="00763A3A" w:rsidP="0009785E" w:rsidR="00763A3A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643"/>
            <w:tcBorders>
              <w:top w:val="nil"/>
              <w:left w:val="nil"/>
              <w:bottom w:val="nil"/>
              <w:right w:val="nil"/>
            </w:tcBorders>
          </w:tcPr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3A3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Sudac:</w:t>
            </w: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3A3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Denis Krnjak, v.r.</w:t>
            </w: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763A3A" w:rsidP="00763A3A" w:rsidR="00763A3A" w:rsidRP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63A3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 točnost otpravka-ovlašteni službenik:</w:t>
            </w:r>
          </w:p>
          <w:p w:rsidRDefault="00763A3A" w:rsidP="00763A3A" w:rsidR="00763A3A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763A3A" w:rsidP="0009785E" w:rsidR="00763A3A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4D5A58" w:rsidP="0009785E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a: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</w:t>
      </w:r>
    </w:p>
    <w:p w:rsidRDefault="00C200B3" w:rsidP="001F611C" w:rsidR="001F611C" w:rsidRPr="001F611C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63A3A">
        <w:rPr>
          <w:rFonts w:eastAsia="Times New Roman" w:hAnsi="Times New Roman" w:ascii="Times New Roman"/>
          <w:sz w:val="24"/>
          <w:szCs w:val="24"/>
          <w:lang w:eastAsia="hr-HR"/>
        </w:rPr>
        <w:t>Damir Kralj, Varaždin, Dragutina Rakovca 44</w:t>
      </w:r>
    </w:p>
    <w:p w:rsidRDefault="00C200B3" w:rsidP="001F611C" w:rsidR="00C200B3" w:rsidRPr="00C200B3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r w:rsidRPr="00C200B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F611C" w:rsidRPr="001F611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Erste &amp; Steiermärkische bank d.d., Rijeka, Jadranski trg 3A</w:t>
      </w:r>
    </w:p>
    <w:p w:rsidRDefault="004D5A58" w:rsidP="00C200B3" w:rsidR="0009785E" w:rsidRPr="0009785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36B2E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836B2E" w:rsidRPr="00836B2E">
      <w:rPr>
        <w:rFonts w:hAnsi="Times New Roman" w:ascii="Times New Roman"/>
        <w:bCs/>
        <w:noProof/>
        <w:sz w:val="24"/>
        <w:szCs w:val="24"/>
      </w:rPr>
      <w:t>Poslovni broj: 10 St-457/2018-8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C200B3" w:rsid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36B2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3131"/>
    <w:rsid w:val="00087C43"/>
    <w:rsid w:val="0009785E"/>
    <w:rsid w:val="000D36A2"/>
    <w:rsid w:val="001139DB"/>
    <w:rsid w:val="00166DE1"/>
    <w:rsid w:val="00194888"/>
    <w:rsid w:val="001F611C"/>
    <w:rsid w:val="001F6DF0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8172F"/>
    <w:rsid w:val="0049749B"/>
    <w:rsid w:val="004A0BD1"/>
    <w:rsid w:val="004A29AB"/>
    <w:rsid w:val="004C16E5"/>
    <w:rsid w:val="004D5A58"/>
    <w:rsid w:val="004E1C60"/>
    <w:rsid w:val="00501147"/>
    <w:rsid w:val="00503D9D"/>
    <w:rsid w:val="00513553"/>
    <w:rsid w:val="00514316"/>
    <w:rsid w:val="005171C0"/>
    <w:rsid w:val="0056686D"/>
    <w:rsid w:val="005E1D89"/>
    <w:rsid w:val="005F633B"/>
    <w:rsid w:val="00685195"/>
    <w:rsid w:val="006F7BE7"/>
    <w:rsid w:val="00741600"/>
    <w:rsid w:val="00743F89"/>
    <w:rsid w:val="00757A30"/>
    <w:rsid w:val="00763A3A"/>
    <w:rsid w:val="007802E2"/>
    <w:rsid w:val="0078776D"/>
    <w:rsid w:val="007A409A"/>
    <w:rsid w:val="007B18F5"/>
    <w:rsid w:val="00836B2E"/>
    <w:rsid w:val="00843DFC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44CB1"/>
    <w:rsid w:val="00B92B86"/>
    <w:rsid w:val="00BA37EC"/>
    <w:rsid w:val="00BC5568"/>
    <w:rsid w:val="00C200B3"/>
    <w:rsid w:val="00C42AD6"/>
    <w:rsid w:val="00C470B6"/>
    <w:rsid w:val="00C50709"/>
    <w:rsid w:val="00CB0DAC"/>
    <w:rsid w:val="00CE3864"/>
    <w:rsid w:val="00D06C64"/>
    <w:rsid w:val="00D228AD"/>
    <w:rsid w:val="00D35B44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B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B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B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B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B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B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B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B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St-457/2018-8</izvorni_sadrzaj>
    <derivirana_varijabla naziv="DomainObject.Oznaka_1">St-457/2018-8</derivirana_varijabla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23.10.2018.</izvorni_sadrzaj>
    <derivirana_varijabla naziv="DomainObject.Predmet.Opis_1">Prijedlog vjerovnika za otvaranje st. postupka 23.10.2018.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ATAK jednostavno društvo s ograničenom odgovornošću za projektiranje, građenje i nadzor nad gradnjom</izvorni_sadrzaj>
    <derivirana_varijabla naziv="DomainObject.Predmet.ProtustrankaFormated_1">  ATAK jednostavno društvo s ograničenom odgovornošću za projektiranje, građenje i nadzor nad gradnjom</derivirana_varijabla>
  </DomainObject.Predmet.ProtustrankaFormated>
  <DomainObject.Predmet.ProtustrankaFormatedOIB>
    <izvorni_sadrzaj>  ATAK jednostavno društvo s ograničenom odgovornošću za projektiranje, građenje i nadzor nad gradnjom, OIB 27472652849</izvorni_sadrzaj>
    <derivirana_varijabla naziv="DomainObject.Predmet.ProtustrankaFormatedOIB_1">  ATAK jednostavno društvo s ograničenom odgovornošću za projektiranje, građenje i nadzor nad gradnjom, OIB 27472652849</derivirana_varijabla>
  </DomainObject.Predmet.ProtustrankaFormatedOIB>
  <DomainObject.Predmet.ProtustrankaFormatedWithAdress>
    <izvorni_sadrzaj> ATAK jednostavno društvo s ograničenom odgovornošću za projektiranje, građenje i nadzor nad gradnjom, Dragutina Rakovca 44, 42000 Varaždin</izvorni_sadrzaj>
    <derivirana_varijabla naziv="DomainObject.Predmet.ProtustrankaFormatedWithAdress_1"> ATAK jednostavno društvo s ograničenom odgovornošću za projektiranje, građenje i nadzor nad gradnjom, Dragutina Rakovca 44, 42000 Varaždin</derivirana_varijabla>
  </DomainObject.Predmet.ProtustrankaFormatedWithAdress>
  <DomainObject.Predmet.ProtustrankaFormatedWithAdressOIB>
    <izvorni_sadrzaj> ATAK jednostavno društvo s ograničenom odgovornošću za projektiranje, građenje i nadzor nad gradnjom, OIB 27472652849, Dragutina Rakovca 44, 42000 Varaždin</izvorni_sadrzaj>
    <derivirana_varijabla naziv="DomainObject.Predmet.ProtustrankaFormatedWithAdressOIB_1"> ATAK jednostavno društvo s ograničenom odgovornošću za projektiranje, građenje i nadzor nad gradnjom, OIB 27472652849, Dragutina Rakovca 44, 42000 Varaždin</derivirana_varijabla>
  </DomainObject.Predmet.ProtustrankaFormatedWithAdressOIB>
  <DomainObject.Predmet.ProtustrankaWithAdress>
    <izvorni_sadrzaj>ATAK jednostavno društvo s ograničenom odgovornošću za projektiranje, građenje i nadzor nad gradnjom Dragutina Rakovca 44, 42000 Varaždin</izvorni_sadrzaj>
    <derivirana_varijabla naziv="DomainObject.Predmet.ProtustrankaWithAdress_1">ATAK jednostavno društvo s ograničenom odgovornošću za projektiranje, građenje i nadzor nad gradnjom Dragutina Rakovca 44, 42000 Varaždin</derivirana_varijabla>
  </DomainObject.Predmet.ProtustrankaWithAdress>
  <DomainObject.Predmet.ProtustrankaWithAdressOIB>
    <izvorni_sadrzaj>ATAK jednostavno društvo s ograničenom odgovornošću za projektiranje, građenje i nadzor nad gradnjom, OIB 27472652849, Dragutina Rakovca 44, 42000 Varaždin</izvorni_sadrzaj>
    <derivirana_varijabla naziv="DomainObject.Predmet.ProtustrankaWithAdressOIB_1">ATAK jednostavno društvo s ograničenom odgovornošću za projektiranje, građenje i nadzor nad gradnjom, OIB 27472652849, Dragutina Rakovca 44, 42000 Varaždin</derivirana_varijabla>
  </DomainObject.Predmet.ProtustrankaWithAdressOIB>
  <DomainObject.Predmet.ProtustrankaNazivFormated>
    <izvorni_sadrzaj>ATAK jednostavno društvo s ograničenom odgovornošću za projektiranje, građenje i nadzor nad gradnjom</izvorni_sadrzaj>
    <derivirana_varijabla naziv="DomainObject.Predmet.ProtustrankaNazivFormated_1">ATAK jednostavno društvo s ograničenom odgovornošću za projektiranje, građenje i nadzor nad gradnjom</derivirana_varijabla>
  </DomainObject.Predmet.ProtustrankaNazivFormated>
  <DomainObject.Predmet.ProtustrankaNazivFormatedOIB>
    <izvorni_sadrzaj>ATAK jednostavno društvo s ograničenom odgovornošću za projektiranje, građenje i nadzor nad gradnjom, OIB 27472652849</izvorni_sadrzaj>
    <derivirana_varijabla naziv="DomainObject.Predmet.ProtustrankaNazivFormatedOIB_1">ATAK jednostavno društvo s ograničenom odgovornošću za projektiranje, građenje i nadzor nad gradnjom, OIB 27472652849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</izvorni_sadrzaj>
    <derivirana_varijabla naziv="DomainObject.Predmet.StrankaFormated_1">  RH Ministarstvo financija - Porezna uprava, Područni ured Varaždin</derivirana_varijabla>
  </DomainObject.Predmet.StrankaFormated>
  <DomainObject.Predmet.StrankaFormatedOIB>
    <izvorni_sadrzaj>  RH Ministarstvo financija - Porezna uprava, Područni ured Varaždin, OIB 18683136487</izvorni_sadrzaj>
    <derivirana_varijabla naziv="DomainObject.Predmet.StrankaFormatedOIB_1">  RH Ministarstvo financija - Porezna uprava, Područni ured Varaždin, OIB 18683136487</derivirana_varijabla>
  </DomainObject.Predmet.StrankaFormatedOIB>
  <DomainObject.Predmet.StrankaFormatedWithAdress>
    <izvorni_sadrzaj> RH Ministarstvo financija - Porezna uprava, Područni ured Varaždin, Graberje 1, 42000 Varaždin</izvorni_sadrzaj>
    <derivirana_varijabla naziv="DomainObject.Predmet.StrankaFormatedWithAdress_1"> RH Ministarstvo financija - Porezna uprava, Područni ured Varaždin, Graberje 1, 42000 Varaždin</derivirana_varijabla>
  </DomainObject.Predmet.StrankaFormatedWithAdress>
  <DomainObject.Predmet.StrankaFormatedWithAdressOIB>
    <izvorni_sadrzaj> RH Ministarstvo financija - Porezna uprava, Područni ured Varaždin, OIB 18683136487, Graberje 1, 42000 Varaždin</izvorni_sadrzaj>
    <derivirana_varijabla naziv="DomainObject.Predmet.StrankaFormatedWithAdressOIB_1"> RH Ministarstvo financija - Porezna uprava, Područni ured Varaždin, OIB 18683136487, Graberje 1, 42000 Varaždin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15386.86</izvorni_sadrzaj>
    <derivirana_varijabla naziv="DomainObject.Predmet.TrenutnaVrijednost_1">15386.86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Varaždin</item>
    </izvorni_sadrzaj>
    <derivirana_varijabla naziv="DomainObject.Predmet.StrankaListFormated_1">
      <item>RH Ministarstvo financija - Porezna uprava, Područni ured Varaždin</item>
    </derivirana_varijabla>
  </DomainObject.Predmet.StrankaListFormated>
  <DomainObject.Predmet.StrankaListFormatedOIB>
    <izvorni_sadrzaj>
      <item>RH Ministarstvo financija - Porezna uprava, Područni ured Varaždin, OIB 18683136487</item>
    </izvorni_sadrzaj>
    <derivirana_varijabla naziv="DomainObject.Predmet.StrankaListFormatedOIB_1">
      <item>RH Ministarstvo financija - Porezna uprava, Područni ured Varaždin, OIB 18683136487</item>
    </derivirana_varijabla>
  </DomainObject.Predmet.StrankaListFormatedOIB>
  <DomainObject.Predmet.StrankaListFormatedWithAdress>
    <izvorni_sadrzaj>
      <item>RH Ministarstvo financija - Porezna uprava, Područni ured Varaždin, Graberje 1, 42000 Varaždin</item>
    </izvorni_sadrzaj>
    <derivirana_varijabla naziv="DomainObject.Predmet.StrankaListFormatedWithAdress_1">
      <item>RH Ministarstvo financija - Porezna uprava, Područni ured Varaždin, Graberje 1, 42000 Varaždin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</item>
    </izvorni_sadrzaj>
    <derivirana_varijabla naziv="DomainObject.Predmet.StrankaListFormatedWithAdressOIB_1">
      <item>RH Ministarstvo financija - Porezna uprava, Područni ured Varaždin,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ATAK jednostavno društvo s ograničenom odgovornošću za projektiranje, građenje i nadzor nad gradnjom</item>
    </izvorni_sadrzaj>
    <derivirana_varijabla naziv="DomainObject.Predmet.ProtuStrankaListFormated_1">
      <item>ATAK jednostavno društvo s ograničenom odgovornošću za projektiranje, građenje i nadzor nad gradnjom</item>
    </derivirana_varijabla>
  </DomainObject.Predmet.ProtuStrankaListFormated>
  <DomainObject.Predmet.ProtuStrankaListFormatedOIB>
    <izvorni_sadrzaj>
      <item>ATAK jednostavno društvo s ograničenom odgovornošću za projektiranje, građenje i nadzor nad gradnjom, OIB 27472652849</item>
    </izvorni_sadrzaj>
    <derivirana_varijabla naziv="DomainObject.Predmet.ProtuStrankaListFormatedOIB_1">
      <item>ATAK jednostavno društvo s ograničenom odgovornošću za projektiranje, građenje i nadzor nad gradnjom, OIB 27472652849</item>
    </derivirana_varijabla>
  </DomainObject.Predmet.ProtuStrankaListFormatedOIB>
  <DomainObject.Predmet.ProtuStrankaListFormatedWithAdress>
    <izvorni_sadrzaj>
      <item>ATAK jednostavno društvo s ograničenom odgovornošću za projektiranje, građenje i nadzor nad gradnjom, Dragutina Rakovca 44, 42000 Varaždin</item>
    </izvorni_sadrzaj>
    <derivirana_varijabla naziv="DomainObject.Predmet.ProtuStrankaListFormatedWithAdress_1">
      <item>ATAK jednostavno društvo s ograničenom odgovornošću za projektiranje, građenje i nadzor nad gradnjom, Dragutina Rakovca 44, 42000 Varaždin</item>
    </derivirana_varijabla>
  </DomainObject.Predmet.ProtuStrankaListFormatedWithAdress>
  <DomainObject.Predmet.ProtuStrankaListFormatedWithAdressOIB>
    <izvorni_sadrzaj>
      <item>ATAK jednostavno društvo s ograničenom odgovornošću za projektiranje, građenje i nadzor nad gradnjom, OIB 27472652849, Dragutina Rakovca 44, 42000 Varaždin</item>
    </izvorni_sadrzaj>
    <derivirana_varijabla naziv="DomainObject.Predmet.ProtuStrankaListFormatedWithAdressOIB_1">
      <item>ATAK jednostavno društvo s ograničenom odgovornošću za projektiranje, građenje i nadzor nad gradnjom, OIB 27472652849, Dragutina Rakovca 44, 42000 Varaždin</item>
    </derivirana_varijabla>
  </DomainObject.Predmet.ProtuStrankaListFormatedWithAdressOIB>
  <DomainObject.Predmet.ProtuStrankaListNazivFormated>
    <izvorni_sadrzaj>
      <item>ATAK jednostavno društvo s ograničenom odgovornošću za projektiranje, građenje i nadzor nad gradnjom</item>
    </izvorni_sadrzaj>
    <derivirana_varijabla naziv="DomainObject.Predmet.ProtuStrankaListNazivFormated_1">
      <item>ATAK jednostavno društvo s ograničenom odgovornošću za projektiranje, građenje i nadzor nad gradnjom</item>
    </derivirana_varijabla>
  </DomainObject.Predmet.ProtuStrankaListNazivFormated>
  <DomainObject.Predmet.ProtuStrankaListNazivFormatedOIB>
    <izvorni_sadrzaj>
      <item>ATAK jednostavno društvo s ograničenom odgovornošću za projektiranje, građenje i nadzor nad gradnjom, OIB 27472652849</item>
    </izvorni_sadrzaj>
    <derivirana_varijabla naziv="DomainObject.Predmet.ProtuStrankaListNazivFormatedOIB_1">
      <item>ATAK jednostavno društvo s ograničenom odgovornošću za projektiranje, građenje i nadzor nad gradnjom, OIB 27472652849</item>
    </derivirana_varijabla>
  </DomainObject.Predmet.ProtuStrankaListNazivFormatedOIB>
  <DomainObject.Predmet.OstaliListFormated>
    <izvorni_sadrzaj>
      <item>Damir Kralj</item>
      <item>Sudski registar Trgovačkog suda u Varaždinu</item>
      <item>RH Županijsko državno odvjetništvo u Varaždinu</item>
      <item>e-Oglasna</item>
    </izvorni_sadrzaj>
    <derivirana_varijabla naziv="DomainObject.Predmet.OstaliListFormated_1">
      <item>Damir Kralj</item>
      <item>Sudski registar Trgovačkog suda u Varaždinu</item>
      <item>RH Županijsko državno odvjetništvo u Varaždinu</item>
      <item>e-Oglasna</item>
    </derivirana_varijabla>
  </DomainObject.Predmet.OstaliListFormated>
  <DomainObject.Predmet.OstaliListFormatedOIB>
    <izvorni_sadrzaj>
      <item>Damir Kralj, OIB 51933657647</item>
      <item>Sudski registar Trgovačkog suda u Varaždinu</item>
      <item>RH Županijsko državno odvjetništvo u Varaždinu</item>
      <item>e-Oglasna</item>
    </izvorni_sadrzaj>
    <derivirana_varijabla naziv="DomainObject.Predmet.OstaliListFormatedOIB_1">
      <item>Damir Kralj, OIB 51933657647</item>
      <item>Sudski registar Trgovačkog suda u Varaždinu</item>
      <item>RH Županijsko državno odvjetništvo u Varaždinu</item>
      <item>e-Oglasna</item>
    </derivirana_varijabla>
  </DomainObject.Predmet.OstaliListFormatedOIB>
  <DomainObject.Predmet.OstaliListFormatedWithAdress>
    <izvorni_sadrzaj>
      <item>Damir Kralj, Dragutina Rakovca 44, 42000 Varaždin</item>
      <item>Sudski registar Trgovačkog suda u Varaždinu, B.Radića 2, 42000 Varaždin</item>
      <item>RH Županijsko državno odvjetništvo u Varaždinu, B.Radića 2, 42000 Varaždin</item>
      <item>e-Oglasna</item>
    </izvorni_sadrzaj>
    <derivirana_varijabla naziv="DomainObject.Predmet.OstaliListFormatedWithAdress_1">
      <item>Damir Kralj, Dragutina Rakovca 44, 42000 Varaždin</item>
      <item>Sudski registar Trgovačkog suda u Varaždinu, B.Radića 2, 42000 Varaždin</item>
      <item>RH Županijsko državno odvjetništvo u Varaždinu, B.Radića 2, 42000 Varaždin</item>
      <item>e-Oglasna</item>
    </derivirana_varijabla>
  </DomainObject.Predmet.OstaliListFormatedWithAdress>
  <DomainObject.Predmet.OstaliListFormatedWithAdressOIB>
    <izvorni_sadrzaj>
      <item>Damir Kralj, OIB 51933657647, Dragutina Rakovca 44, 42000 Varaždin</item>
      <item>Sudski registar Trgovačkog suda u Varaždinu, B.Radića 2, 42000 Varaždin</item>
      <item>RH Županijsko državno odvjetništvo u Varaždinu, B.Radića 2, 42000 Varaždin</item>
      <item>e-Oglasna</item>
    </izvorni_sadrzaj>
    <derivirana_varijabla naziv="DomainObject.Predmet.OstaliListFormatedWithAdressOIB_1">
      <item>Damir Kralj, OIB 51933657647, Dragutina Rakovca 44, 42000 Varaždin</item>
      <item>Sudski registar Trgovačkog suda u Varaždinu, B.Radića 2, 42000 Varaždin</item>
      <item>RH Županijsko državno odvjetništvo u Varaždinu, B.Radića 2, 42000 Varaždin</item>
      <item>e-Oglasna</item>
    </derivirana_varijabla>
  </DomainObject.Predmet.OstaliListFormatedWithAdressOIB>
  <DomainObject.Predmet.OstaliListNazivFormated>
    <izvorni_sadrzaj>
      <item>Damir Kralj</item>
      <item>Sudski registar Trgovačkog suda u Varaždinu</item>
      <item>RH Županijsko državno odvjetništvo u Varaždinu</item>
      <item>e-Oglasna</item>
    </izvorni_sadrzaj>
    <derivirana_varijabla naziv="DomainObject.Predmet.OstaliListNazivFormated_1">
      <item>Damir Kralj</item>
      <item>Sudski registar Trgovačkog suda u Varaždinu</item>
      <item>RH Županijsko državno odvjetništvo u Varaždinu</item>
      <item>e-Oglasna</item>
    </derivirana_varijabla>
  </DomainObject.Predmet.OstaliListNazivFormated>
  <DomainObject.Predmet.OstaliListNazivFormatedOIB>
    <izvorni_sadrzaj>
      <item>Damir Kralj, OIB 51933657647</item>
      <item>Sudski registar Trgovačkog suda u Varaždinu</item>
      <item>RH Županijsko državno odvjetništvo u Varaždinu</item>
      <item>e-Oglasna</item>
    </izvorni_sadrzaj>
    <derivirana_varijabla naziv="DomainObject.Predmet.OstaliListNazivFormatedOIB_1">
      <item>Damir Kralj, OIB 51933657647</item>
      <item>Sudski registar Trgovačkog suda u Varaždinu</item>
      <item>RH Županijsko državno odvjetništvo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St-457/2018-8</izvorni_sadrzaj>
    <derivirana_varijabla naziv="DomainObject.PoslovniBrojDokumenta_1">St-457/2018-8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ATAK jednostavno društvo s ograničenom odgovornošću za projektiranje, građenje i nadzor nad gradnjom</izvorni_sadrzaj>
    <derivirana_varijabla naziv="DomainObject.Predmet.ProtustrankaIDrugi_1">ATAK jednostavno društvo s ograničenom odgovornošću za projektiranje, građenje i nadzor nad gradnjom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ATAK jednostavno društvo s ograničenom odgovornošću za projektiranje, građenje i nadzor nad gradnjom, OIB 27472652849, Dragutina Rakovca 44, 42000 Varaždin</izvorni_sadrzaj>
    <derivirana_varijabla naziv="DomainObject.Predmet.ProtustrankaIDrugiAdressOIB_1">ATAK jednostavno društvo s ograničenom odgovornošću za projektiranje, građenje i nadzor nad gradnjom, OIB 27472652849, Dragutina Rakovca 44,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ATAK jednostavno društvo s ograničenom odgovornošću za projektiranje, građenje i nadzor nad gradnjom</item>
      <item>Damir Kralj</item>
      <item>RH Ministarstvo financija - Porezna uprava, Područni ured Varaždin</item>
      <item>Sudski registar Trgovačkog suda u Varaždinu</item>
      <item>RH Županijsko državno odvjetništvo u Varaždinu</item>
      <item>e-Oglasna</item>
    </izvorni_sadrzaj>
    <derivirana_varijabla naziv="DomainObject.Predmet.SudioniciListNaziv_1">
      <item>ATAK jednostavno društvo s ograničenom odgovornošću za projektiranje, građenje i nadzor nad gradnjom</item>
      <item>Damir Kralj</item>
      <item>RH Ministarstvo financija - Porezna uprava, Područni ured Varaždin</item>
      <item>Sudski registar Trgovačkog suda u Varaždinu</item>
      <item>RH Županijsko državno odvjetništvo u Varaždinu</item>
      <item>e-Oglasna</item>
    </derivirana_varijabla>
  </DomainObject.Predmet.SudioniciListNaziv>
  <DomainObject.Predmet.SudioniciListAdressOIB>
    <izvorni_sadrzaj>
      <item>ATAK jednostavno društvo s ograničenom odgovornošću za projektiranje, građenje i nadzor nad gradnjom, OIB 27472652849, Dragutina Rakovca 44,42000 Varaždin</item>
      <item>Damir Kralj, OIB 51933657647, Dragutina Rakovca 44,42000 Varaždin</item>
      <item>RH Ministarstvo financija - Porezna uprava, Područni ured Varaždin, OIB 18683136487, Graberje 1,42000 Varaždin</item>
      <item>Sudski registar Trgovačkog suda u Varaždinu, B.Radića 2,42000 Varaždin</item>
      <item>RH Županijsko državno odvjetništvo u Varaždinu, B.Radića 2,42000 Varaždin</item>
      <item>e-Oglasna</item>
    </izvorni_sadrzaj>
    <derivirana_varijabla naziv="DomainObject.Predmet.SudioniciListAdressOIB_1">
      <item>ATAK jednostavno društvo s ograničenom odgovornošću za projektiranje, građenje i nadzor nad gradnjom, OIB 27472652849, Dragutina Rakovca 44,42000 Varaždin</item>
      <item>Damir Kralj, OIB 51933657647, Dragutina Rakovca 44,42000 Varaždin</item>
      <item>RH Ministarstvo financija - Porezna uprava, Područni ured Varaždin, OIB 18683136487, Graberje 1,42000 Varaždin</item>
      <item>Sudski registar Trgovačkog suda u Varaždinu, B.Radića 2,42000 Varaždin</item>
      <item>RH Županijsko državno odvjetništvo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27472652849</item>
      <item>, OIB 51933657647</item>
      <item>, OIB 18683136487</item>
      <item>, OIB null</item>
      <item>, OIB null</item>
      <item>, OIB null</item>
    </izvorni_sadrzaj>
    <derivirana_varijabla naziv="DomainObject.Predmet.SudioniciListNazivOIB_1">
      <item>, OIB 27472652849</item>
      <item>, OIB 51933657647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07990-180E-4C2E-8C14-E576E5E39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2346</properties:Characters>
  <properties:Lines>82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2018-12-05T11:12:00Z</dcterms:created>
  <dc:creator>Mirjana Mlinarić</dc:creator>
  <cp:lastModifiedBy>Nevenka Vuković</cp:lastModifiedBy>
  <cp:lastPrinted>2018-12-05T11:30:00Z</cp:lastPrinted>
  <dcterms:modified xmlns:xsi="http://www.w3.org/2001/XMLSchema-instance" xsi:type="dcterms:W3CDTF">2018-12-05T11:30:00Z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St-457/2018-8 / Odluka - Rješenje o pokretanju prethodnog postupka nakon obustave skraćenog stečajnog postupka (St-457-18-8 Rješenje pokreće se prethodni postupak - nakon obustave skraćenog-rh.docx)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