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2009" w14:paraId="d1f2009" w:rsidRDefault="002129B9" w:rsidP="0085221D" w:rsidR="00750685">
      <w:pPr>
        <w:jc w:val="both"/>
        <w15:collapsed w:val="false"/>
        <w:rPr>
          <w:noProof/>
        </w:rPr>
      </w:pPr>
      <w:bookmarkStart w:name="_GoBack" w:id="0"/>
      <w:bookmarkEnd w:id="0"/>
      <w:r w:rsidRPr="000E182A">
        <w:rPr>
          <w:noProof/>
        </w:rPr>
        <w:t xml:space="preserve">         </w:t>
      </w:r>
      <w:r w:rsidR="00193220" w:rsidRPr="000E182A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6C33" w:rsidP="0085221D" w:rsidR="00D66C33" w:rsidRPr="000E182A">
      <w:pPr>
        <w:jc w:val="both"/>
        <w:rPr>
          <w:rStyle w:val="Naglaeno"/>
          <w:b w:val="false"/>
        </w:rPr>
      </w:pPr>
    </w:p>
    <w:p w:rsidRDefault="002129B9" w:rsidP="0085221D" w:rsidR="00750685" w:rsidRPr="000E182A">
      <w:pPr>
        <w:ind w:hanging="720" w:left="360"/>
        <w:jc w:val="both"/>
        <w:rPr>
          <w:rStyle w:val="Naglaeno"/>
          <w:b w:val="false"/>
        </w:rPr>
      </w:pPr>
      <w:r w:rsidRPr="000E182A">
        <w:rPr>
          <w:rStyle w:val="Naglaeno"/>
          <w:b w:val="false"/>
        </w:rPr>
        <w:t xml:space="preserve">   </w:t>
      </w:r>
      <w:r w:rsidR="00750685" w:rsidRPr="000E182A">
        <w:rPr>
          <w:rStyle w:val="Naglaeno"/>
          <w:b w:val="false"/>
        </w:rPr>
        <w:t>REPUBLIKA HRVATSKA</w:t>
      </w:r>
    </w:p>
    <w:p w:rsidRDefault="00750685" w:rsidP="00EB5E2F" w:rsidR="00647636" w:rsidRPr="000E182A">
      <w:pPr>
        <w:ind w:hanging="720" w:left="360"/>
        <w:jc w:val="both"/>
        <w:rPr>
          <w:rStyle w:val="Naglaeno"/>
          <w:b w:val="false"/>
        </w:rPr>
      </w:pPr>
      <w:r w:rsidRPr="000E182A">
        <w:rPr>
          <w:rStyle w:val="Naglaeno"/>
          <w:b w:val="false"/>
        </w:rPr>
        <w:t>TRGOVAČKI SUD U OSIJEKU</w:t>
      </w:r>
    </w:p>
    <w:p w:rsidRDefault="004C645A" w:rsidP="0085221D" w:rsidR="004C645A">
      <w:pPr>
        <w:jc w:val="both"/>
        <w:rPr>
          <w:rStyle w:val="Naglaeno"/>
          <w:b w:val="false"/>
        </w:rPr>
      </w:pPr>
    </w:p>
    <w:p w:rsidRDefault="00D66C33" w:rsidP="0085221D" w:rsidR="00D66C33">
      <w:pPr>
        <w:jc w:val="both"/>
        <w:rPr>
          <w:rStyle w:val="Naglaeno"/>
          <w:b w:val="false"/>
        </w:rPr>
      </w:pPr>
    </w:p>
    <w:p w:rsidRDefault="00D66C33" w:rsidP="0085221D" w:rsidR="00D66C33" w:rsidRPr="000E182A">
      <w:pPr>
        <w:jc w:val="both"/>
        <w:rPr>
          <w:rStyle w:val="Naglaeno"/>
          <w:b w:val="false"/>
        </w:rPr>
      </w:pPr>
    </w:p>
    <w:p w:rsidRDefault="00E10140" w:rsidP="00B1707E" w:rsidR="004F11EE" w:rsidRPr="000E182A">
      <w:pPr>
        <w:jc w:val="center"/>
      </w:pPr>
      <w:r w:rsidRPr="000E182A">
        <w:t>R E P U B L I K A   H R V A T S K A</w:t>
      </w:r>
    </w:p>
    <w:p w:rsidRDefault="00E10140" w:rsidP="00E10140" w:rsidR="00E10140" w:rsidRPr="000E182A">
      <w:pPr>
        <w:jc w:val="center"/>
      </w:pPr>
      <w:r w:rsidRPr="000E182A">
        <w:t>R J E Š E N J E</w:t>
      </w:r>
    </w:p>
    <w:p w:rsidRDefault="004C645A" w:rsidP="00E10140" w:rsidR="004C645A" w:rsidRPr="000E182A"/>
    <w:p w:rsidRDefault="004C645A" w:rsidP="00E10140" w:rsidR="004C645A" w:rsidRPr="000E182A"/>
    <w:p w:rsidRDefault="00864FF8" w:rsidP="0004260C" w:rsidR="004C645A" w:rsidRPr="00D66C33">
      <w:pPr>
        <w:ind w:firstLine="708"/>
        <w:jc w:val="both"/>
      </w:pPr>
      <w:r w:rsidRPr="00D66C33">
        <w:t xml:space="preserve">Trgovački sud u Osijeku, po stečajnom sucu mr. sc. Borisu Vukoviću, u stečajnom postupku nad dužnikom </w:t>
      </w:r>
      <w:r w:rsidR="0004260C" w:rsidRPr="00D66C33">
        <w:t>MARINUS LUPUS d.o.o. u stečaju</w:t>
      </w:r>
      <w:r w:rsidR="007C5CA0" w:rsidRPr="00D66C33">
        <w:t xml:space="preserve">, </w:t>
      </w:r>
      <w:r w:rsidR="0004260C" w:rsidRPr="00D66C33">
        <w:t xml:space="preserve">Kopačevo, Kiš </w:t>
      </w:r>
      <w:proofErr w:type="spellStart"/>
      <w:r w:rsidR="0004260C" w:rsidRPr="00D66C33">
        <w:t>Ferenca</w:t>
      </w:r>
      <w:proofErr w:type="spellEnd"/>
      <w:r w:rsidR="0004260C" w:rsidRPr="00D66C33">
        <w:t xml:space="preserve"> 7</w:t>
      </w:r>
      <w:r w:rsidR="007C5CA0" w:rsidRPr="00D66C33">
        <w:t xml:space="preserve">, </w:t>
      </w:r>
      <w:r w:rsidR="0004260C" w:rsidRPr="00D66C33">
        <w:t>MBS: 100001134, OIB: 02816803009</w:t>
      </w:r>
      <w:r w:rsidRPr="00D66C33">
        <w:t xml:space="preserve">, dana </w:t>
      </w:r>
      <w:r w:rsidR="0004260C" w:rsidRPr="00D66C33">
        <w:t>20</w:t>
      </w:r>
      <w:r w:rsidRPr="00D66C33">
        <w:t>. rujna 2018. godine</w:t>
      </w:r>
    </w:p>
    <w:p w:rsidRDefault="009C6537" w:rsidP="00D66C33" w:rsidR="009C6537">
      <w:pPr>
        <w:jc w:val="both"/>
      </w:pPr>
    </w:p>
    <w:p w:rsidRDefault="00D66C33" w:rsidP="00D66C33" w:rsidR="00D66C33" w:rsidRPr="000E182A">
      <w:pPr>
        <w:jc w:val="both"/>
      </w:pPr>
    </w:p>
    <w:p w:rsidRDefault="00E671A5" w:rsidP="00D66C33" w:rsidR="004C645A" w:rsidRPr="000E182A">
      <w:pPr>
        <w:jc w:val="center"/>
      </w:pPr>
      <w:r w:rsidRPr="000E182A">
        <w:t>r i j e š i o  j e</w:t>
      </w:r>
    </w:p>
    <w:p w:rsidRDefault="009C6537" w:rsidP="00E671A5" w:rsidR="009C6537">
      <w:pPr>
        <w:jc w:val="both"/>
      </w:pPr>
    </w:p>
    <w:p w:rsidRDefault="00D66C33" w:rsidP="00E671A5" w:rsidR="00D66C33" w:rsidRPr="000E182A">
      <w:pPr>
        <w:jc w:val="both"/>
      </w:pPr>
    </w:p>
    <w:p w:rsidRDefault="003B3F6C" w:rsidP="003B3F6C" w:rsidR="003B3F6C" w:rsidRPr="000E182A">
      <w:pPr>
        <w:pStyle w:val="Odlomakpopisa"/>
        <w:numPr>
          <w:ilvl w:val="0"/>
          <w:numId w:val="29"/>
        </w:numPr>
        <w:jc w:val="both"/>
      </w:pPr>
      <w:r w:rsidRPr="000E182A">
        <w:t>Utvrđuj</w:t>
      </w:r>
      <w:r w:rsidR="00D66C33">
        <w:rPr>
          <w:lang w:val="hr-HR"/>
        </w:rPr>
        <w:t>e</w:t>
      </w:r>
      <w:r w:rsidRPr="000E182A">
        <w:t xml:space="preserve"> se tražbin</w:t>
      </w:r>
      <w:r w:rsidR="00D66C33">
        <w:rPr>
          <w:lang w:val="hr-HR"/>
        </w:rPr>
        <w:t>a</w:t>
      </w:r>
      <w:r w:rsidRPr="000E182A">
        <w:t xml:space="preserve"> </w:t>
      </w:r>
      <w:r w:rsidRPr="000E182A">
        <w:rPr>
          <w:b/>
          <w:lang w:val="hr-HR"/>
        </w:rPr>
        <w:t>drugog</w:t>
      </w:r>
      <w:r w:rsidRPr="000E182A">
        <w:t xml:space="preserve"> višeg isplatnog reda:</w:t>
      </w:r>
    </w:p>
    <w:p w:rsidRDefault="003B3F6C" w:rsidP="003B3F6C" w:rsidR="003B3F6C" w:rsidRPr="000E182A">
      <w:pPr>
        <w:jc w:val="both"/>
      </w:pPr>
    </w:p>
    <w:p w:rsidRDefault="00D66C33" w:rsidP="007C5CA0" w:rsidR="003B3F6C" w:rsidRPr="000E182A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>
        <w:t>Republika Hrvatska, Ministarstvo financija, Porezna uprava, zastupana od ŽDO u Osijeku</w:t>
      </w:r>
      <w:r w:rsidR="00EC69F0" w:rsidRPr="000E182A">
        <w:rPr>
          <w:color w:val="00000A"/>
          <w:lang w:val="hr-HR"/>
        </w:rPr>
        <w:t>,</w:t>
      </w:r>
      <w:r w:rsidR="003B3F6C" w:rsidRPr="000E182A">
        <w:rPr>
          <w:color w:val="000000"/>
        </w:rPr>
        <w:t xml:space="preserve"> </w:t>
      </w:r>
      <w:r>
        <w:t>Katančićeva 5/a, 10000 Zagreb</w:t>
      </w:r>
      <w:r w:rsidR="007C5CA0" w:rsidRPr="000E182A">
        <w:rPr>
          <w:color w:val="000000"/>
          <w:lang w:eastAsia="hr-HR" w:val="hr-HR"/>
        </w:rPr>
        <w:t xml:space="preserve">, </w:t>
      </w:r>
      <w:r w:rsidR="003B3F6C" w:rsidRPr="000E182A">
        <w:rPr>
          <w:lang w:val="hr-HR"/>
        </w:rPr>
        <w:t>OIB:</w:t>
      </w:r>
      <w:r w:rsidR="003B3F6C" w:rsidRPr="000E182A">
        <w:rPr>
          <w:color w:val="000000"/>
        </w:rPr>
        <w:t xml:space="preserve"> </w:t>
      </w:r>
      <w:r>
        <w:t>18683136487</w:t>
      </w:r>
      <w:r w:rsidR="003B3F6C" w:rsidRPr="000E182A">
        <w:rPr>
          <w:color w:val="000000"/>
        </w:rPr>
        <w:t xml:space="preserve">, </w:t>
      </w:r>
      <w:r w:rsidR="003B3F6C" w:rsidRPr="000E182A">
        <w:t xml:space="preserve">u iznosu od </w:t>
      </w:r>
      <w:r>
        <w:rPr>
          <w:color w:val="000000"/>
        </w:rPr>
        <w:t>414.307,52</w:t>
      </w:r>
      <w:r>
        <w:rPr>
          <w:color w:val="000000"/>
          <w:lang w:val="hr-HR"/>
        </w:rPr>
        <w:t xml:space="preserve"> </w:t>
      </w:r>
      <w:r w:rsidR="003B3F6C" w:rsidRPr="000E182A">
        <w:rPr>
          <w:color w:val="000000"/>
        </w:rPr>
        <w:t>kn</w:t>
      </w:r>
      <w:r>
        <w:rPr>
          <w:color w:val="000000"/>
          <w:lang w:val="hr-HR"/>
        </w:rPr>
        <w:t>.</w:t>
      </w:r>
    </w:p>
    <w:p w:rsidRDefault="00EC69F0" w:rsidP="004D78DA" w:rsidR="00EC69F0"/>
    <w:p w:rsidRDefault="00D66C33" w:rsidP="004D78DA" w:rsidR="00D66C33" w:rsidRPr="000E182A"/>
    <w:p w:rsidRDefault="003B3F6C" w:rsidP="003B3F6C" w:rsidR="003B3F6C" w:rsidRPr="000E182A">
      <w:pPr>
        <w:jc w:val="center"/>
      </w:pPr>
      <w:r w:rsidRPr="000E182A">
        <w:t>Obrazloženje</w:t>
      </w:r>
    </w:p>
    <w:p w:rsidRDefault="003B3F6C" w:rsidP="003B3F6C" w:rsidR="003B3F6C" w:rsidRPr="000E182A"/>
    <w:p w:rsidRDefault="003B3F6C" w:rsidP="003B3F6C" w:rsidR="003B3F6C"/>
    <w:p w:rsidRDefault="00D66C33" w:rsidP="003B3F6C" w:rsidR="00D66C33" w:rsidRPr="000E182A"/>
    <w:p w:rsidRDefault="003B3F6C" w:rsidP="003B3F6C" w:rsidR="003B3F6C" w:rsidRPr="000E182A">
      <w:pPr>
        <w:jc w:val="both"/>
      </w:pPr>
      <w:r w:rsidRPr="000E182A">
        <w:tab/>
        <w:t xml:space="preserve">Na ispitnom ročištu održanom </w:t>
      </w:r>
      <w:r w:rsidR="00D66C33">
        <w:t>20</w:t>
      </w:r>
      <w:r w:rsidR="006D6A1E" w:rsidRPr="000E182A">
        <w:t>. rujna</w:t>
      </w:r>
      <w:r w:rsidRPr="000E182A">
        <w:t xml:space="preserve"> 2018. ispitane su sve prijavljene tražbine prema iznosima i redu, a koje su prijavljene u roku.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pStyle w:val="Tijeloteksta"/>
        <w:rPr>
          <w:sz w:val="24"/>
        </w:rPr>
      </w:pPr>
      <w:r w:rsidRPr="000E182A">
        <w:rPr>
          <w:sz w:val="24"/>
        </w:rPr>
        <w:tab/>
        <w:t>Sud je temel</w:t>
      </w:r>
      <w:r w:rsidR="006D6A1E" w:rsidRPr="000E182A">
        <w:rPr>
          <w:sz w:val="24"/>
        </w:rPr>
        <w:t>jem čl. 264. Stečajnog zakona (Narodne novine</w:t>
      </w:r>
      <w:r w:rsidRPr="000E182A">
        <w:rPr>
          <w:sz w:val="24"/>
        </w:rPr>
        <w:t xml:space="preserve"> broj 71/15 i 104/17; u daljnjem tekstu SZ) sastavio tablicu ispitanih tražbina u koju su za svaku prijavljenu tražbinu uneseni podaci o tome u kojoj je mjeri tražbina utvrđena, odnosno osporena prema svom iznosu i svom redu. </w:t>
      </w:r>
    </w:p>
    <w:p w:rsidRDefault="003B3F6C" w:rsidP="003B3F6C" w:rsidR="003B3F6C" w:rsidRPr="000E182A">
      <w:pPr>
        <w:jc w:val="both"/>
      </w:pPr>
    </w:p>
    <w:p w:rsidRDefault="003B3F6C" w:rsidP="00D66C33" w:rsidR="00130B3C" w:rsidRPr="000E182A">
      <w:pPr>
        <w:ind w:firstLine="708"/>
        <w:jc w:val="both"/>
      </w:pPr>
      <w:r w:rsidRPr="000E182A">
        <w:t>Traž</w:t>
      </w:r>
      <w:r w:rsidR="00F416A0" w:rsidRPr="000E182A">
        <w:t>bin</w:t>
      </w:r>
      <w:r w:rsidR="00D66C33">
        <w:t>u</w:t>
      </w:r>
      <w:r w:rsidR="00F416A0" w:rsidRPr="000E182A">
        <w:t xml:space="preserve"> naveden</w:t>
      </w:r>
      <w:r w:rsidR="00D66C33">
        <w:t>u</w:t>
      </w:r>
      <w:r w:rsidR="00F416A0" w:rsidRPr="000E182A">
        <w:t xml:space="preserve"> pod </w:t>
      </w:r>
      <w:proofErr w:type="spellStart"/>
      <w:r w:rsidR="00F416A0" w:rsidRPr="000E182A">
        <w:t>toč</w:t>
      </w:r>
      <w:proofErr w:type="spellEnd"/>
      <w:r w:rsidR="00F416A0" w:rsidRPr="000E182A">
        <w:t xml:space="preserve">. I. </w:t>
      </w:r>
      <w:r w:rsidRPr="000E182A">
        <w:t>ovog rješenja stečajni upravitelj je u cijelosti priznao, a radi se o tražbin</w:t>
      </w:r>
      <w:r w:rsidR="00D66C33">
        <w:t>i</w:t>
      </w:r>
      <w:r w:rsidRPr="000E182A">
        <w:t xml:space="preserve"> drugog višeg isplatnog reda </w:t>
      </w:r>
      <w:r w:rsidR="00D66C33">
        <w:t>a</w:t>
      </w:r>
      <w:r w:rsidRPr="000E182A">
        <w:t xml:space="preserve"> </w:t>
      </w:r>
      <w:r w:rsidR="00D66C33">
        <w:t xml:space="preserve">budući da je jedini prisutni vjerovnik ujedno i jedini prijavio tražbinu nema niti mogućnosti osporavanja tražbine te se stoga </w:t>
      </w:r>
      <w:r w:rsidR="00A57A7D">
        <w:t xml:space="preserve">ista </w:t>
      </w:r>
      <w:r w:rsidR="00D66C33">
        <w:t>smatra</w:t>
      </w:r>
      <w:r w:rsidRPr="000E182A">
        <w:t xml:space="preserve"> utvrđen</w:t>
      </w:r>
      <w:r w:rsidR="00D66C33">
        <w:t>o</w:t>
      </w:r>
      <w:r w:rsidRPr="000E182A">
        <w:t xml:space="preserve">m, u smislu odredbi čl. 260., čl. 263.i čl. 265. SZ-a. </w:t>
      </w:r>
    </w:p>
    <w:p w:rsidRDefault="003B3F6C" w:rsidP="003B3F6C" w:rsidR="003B3F6C" w:rsidRPr="000E182A">
      <w:pPr>
        <w:jc w:val="both"/>
      </w:pPr>
    </w:p>
    <w:p w:rsidRDefault="003B3F6C" w:rsidP="00D66C33" w:rsidR="003B3F6C">
      <w:pPr>
        <w:ind w:firstLine="708"/>
        <w:jc w:val="both"/>
      </w:pPr>
      <w:r w:rsidRPr="000E182A">
        <w:lastRenderedPageBreak/>
        <w:t xml:space="preserve">Slijedom navedenog, odlučeno je kao u izreci temeljem odredbi čl. 263., čl. 265. i čl. 266. SZ-a. </w:t>
      </w:r>
    </w:p>
    <w:p w:rsidRDefault="00D66C33" w:rsidP="00D66C33" w:rsidR="00D66C33">
      <w:pPr>
        <w:ind w:firstLine="708"/>
        <w:jc w:val="both"/>
      </w:pPr>
    </w:p>
    <w:p w:rsidRDefault="00D66C33" w:rsidP="00D66C33" w:rsidR="00D66C33" w:rsidRPr="000E182A">
      <w:pPr>
        <w:ind w:firstLine="708"/>
        <w:jc w:val="both"/>
      </w:pPr>
    </w:p>
    <w:p w:rsidRDefault="003B3F6C" w:rsidP="003B3F6C" w:rsidR="003B3F6C" w:rsidRPr="000E182A">
      <w:pPr>
        <w:pStyle w:val="Tijeloteksta"/>
        <w:jc w:val="center"/>
        <w:rPr>
          <w:sz w:val="24"/>
          <w:lang w:val="hr-HR"/>
        </w:rPr>
      </w:pPr>
      <w:r w:rsidRPr="000E182A">
        <w:rPr>
          <w:sz w:val="24"/>
        </w:rPr>
        <w:t>U Osijeku</w:t>
      </w:r>
      <w:r w:rsidRPr="000E182A">
        <w:rPr>
          <w:sz w:val="24"/>
          <w:lang w:val="hr-HR"/>
        </w:rPr>
        <w:t xml:space="preserve"> </w:t>
      </w:r>
      <w:r w:rsidR="00D66C33">
        <w:rPr>
          <w:sz w:val="24"/>
          <w:lang w:val="hr-HR"/>
        </w:rPr>
        <w:t>20</w:t>
      </w:r>
      <w:r w:rsidR="006D6A1E" w:rsidRPr="000E182A">
        <w:rPr>
          <w:sz w:val="24"/>
          <w:lang w:val="hr-HR"/>
        </w:rPr>
        <w:t>. rujna</w:t>
      </w:r>
      <w:r w:rsidRPr="000E182A">
        <w:rPr>
          <w:sz w:val="24"/>
          <w:lang w:val="hr-HR"/>
        </w:rPr>
        <w:t xml:space="preserve"> 2018. </w:t>
      </w:r>
    </w:p>
    <w:p w:rsidRDefault="003B3F6C" w:rsidP="00D66C33" w:rsidR="003B3F6C" w:rsidRPr="000E182A">
      <w:pPr>
        <w:pStyle w:val="Tijeloteksta"/>
        <w:rPr>
          <w:sz w:val="24"/>
          <w:lang w:val="hr-HR"/>
        </w:rPr>
      </w:pPr>
    </w:p>
    <w:p w:rsidRDefault="003B3F6C" w:rsidP="003B3F6C" w:rsidR="003B3F6C" w:rsidRPr="000E182A">
      <w:pPr>
        <w:ind w:firstLine="708" w:left="5664"/>
        <w:jc w:val="both"/>
      </w:pPr>
      <w:r w:rsidRPr="000E182A">
        <w:t xml:space="preserve">    STEČAJNI SUDAC</w:t>
      </w:r>
    </w:p>
    <w:p w:rsidRDefault="003B3F6C" w:rsidP="003B3F6C" w:rsidR="003B3F6C" w:rsidRPr="000E182A">
      <w:pPr>
        <w:ind w:left="4956"/>
        <w:jc w:val="center"/>
      </w:pPr>
      <w:r w:rsidRPr="000E182A">
        <w:t xml:space="preserve">                  mr. sc. Boris Vuković</w:t>
      </w:r>
    </w:p>
    <w:p w:rsidRDefault="003B3F6C" w:rsidP="003B3F6C" w:rsidR="003B3F6C" w:rsidRPr="000E182A">
      <w:pPr>
        <w:jc w:val="both"/>
      </w:pPr>
      <w:r w:rsidRPr="000E182A">
        <w:t xml:space="preserve">Zapisničar: Danijela Špeletić         </w:t>
      </w:r>
    </w:p>
    <w:p w:rsidRDefault="003B3F6C" w:rsidP="003B3F6C" w:rsidR="003B3F6C">
      <w:pPr>
        <w:jc w:val="both"/>
      </w:pPr>
      <w:r w:rsidRPr="000E182A">
        <w:t xml:space="preserve">                        </w:t>
      </w:r>
    </w:p>
    <w:p w:rsidRDefault="00D66C33" w:rsidP="003B3F6C" w:rsidR="00D66C33">
      <w:pPr>
        <w:jc w:val="both"/>
      </w:pPr>
    </w:p>
    <w:p w:rsidRDefault="00D66C33" w:rsidP="003B3F6C" w:rsidR="00D66C33">
      <w:pPr>
        <w:jc w:val="both"/>
      </w:pPr>
    </w:p>
    <w:p w:rsidRDefault="00D66C33" w:rsidP="003B3F6C" w:rsidR="00D66C33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 xml:space="preserve">    </w:t>
      </w:r>
    </w:p>
    <w:p w:rsidRDefault="003B3F6C" w:rsidP="003B3F6C" w:rsidR="003B3F6C" w:rsidRPr="000E182A">
      <w:pPr>
        <w:jc w:val="both"/>
      </w:pPr>
      <w:r w:rsidRPr="000E182A">
        <w:t>UPUTA O PRAVNOM LIJEKU:</w:t>
      </w:r>
    </w:p>
    <w:p w:rsidRDefault="003B3F6C" w:rsidP="003B3F6C" w:rsidR="003B3F6C" w:rsidRPr="000E182A">
      <w:pPr>
        <w:jc w:val="both"/>
      </w:pPr>
      <w:r w:rsidRPr="000E182A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>DNA:</w:t>
      </w:r>
    </w:p>
    <w:p w:rsidRDefault="00D562E9" w:rsidP="00D66C33" w:rsidR="00F90CEB" w:rsidRPr="00D66C33">
      <w:pPr>
        <w:rPr>
          <w:b/>
        </w:rPr>
      </w:pPr>
      <w:r w:rsidRPr="000E182A">
        <w:t>-</w:t>
      </w:r>
      <w:r w:rsidR="00D66C33">
        <w:t>stečajni upravitelj Zvonko Tomljanović, Našice, J. Runjanina 7</w:t>
      </w:r>
    </w:p>
    <w:p w:rsidRDefault="003B3F6C" w:rsidP="00F90CEB" w:rsidR="003B3F6C" w:rsidRPr="000E182A">
      <w:pPr>
        <w:pStyle w:val="Tijeloteksta"/>
        <w:rPr>
          <w:sz w:val="24"/>
          <w:lang w:val="hr-HR"/>
        </w:rPr>
      </w:pPr>
      <w:r w:rsidRPr="000E182A">
        <w:rPr>
          <w:sz w:val="24"/>
        </w:rPr>
        <w:t xml:space="preserve">-mrežna stranica e-Oglasna ploča sudova </w:t>
      </w:r>
    </w:p>
    <w:p w:rsidRDefault="003B3F6C" w:rsidP="003B3F6C" w:rsidR="003B3F6C" w:rsidRPr="000E182A">
      <w:pPr>
        <w:jc w:val="both"/>
      </w:pPr>
      <w:r w:rsidRPr="000E182A">
        <w:t>-</w:t>
      </w:r>
      <w:r w:rsidR="00D66C33">
        <w:t>kal. 26.10.2018.</w:t>
      </w:r>
    </w:p>
    <w:p w:rsidRDefault="003B3F6C" w:rsidP="003B3F6C" w:rsidR="003B3F6C" w:rsidRPr="000E182A">
      <w:pPr>
        <w:jc w:val="center"/>
      </w:pPr>
    </w:p>
    <w:p w:rsidRDefault="00FC055E" w:rsidP="003B3F6C" w:rsidR="00FC055E" w:rsidRPr="000E182A">
      <w:pPr>
        <w:jc w:val="center"/>
      </w:pPr>
    </w:p>
    <w:sectPr w:rsidSect="00B92159" w:rsidR="00FC055E" w:rsidRPr="000E182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A5A" w:rsidR="00000A5A">
      <w:r>
        <w:separator/>
      </w:r>
    </w:p>
  </w:endnote>
  <w:endnote w:id="0" w:type="continuationSeparator">
    <w:p w:rsidRDefault="00000A5A" w:rsidR="00000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A5A" w:rsidR="00000A5A">
      <w:r>
        <w:separator/>
      </w:r>
    </w:p>
  </w:footnote>
  <w:footnote w:id="0" w:type="continuationSeparator">
    <w:p w:rsidRDefault="00000A5A" w:rsidR="00000A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0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1B13AB" w:rsidR="001B13AB" w:rsidRPr="001B13AB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B13AB">
      <w:t>7 St-505/17-3</w:t>
    </w:r>
    <w:r w:rsidR="001B13AB">
      <w:rPr>
        <w:lang w:val="hr-HR"/>
      </w:rPr>
      <w:t>5</w:t>
    </w:r>
  </w:p>
  <w:p w:rsidRDefault="008216DB" w:rsidP="008216DB" w:rsidR="008216DB">
    <w:pPr>
      <w:jc w:val="right"/>
    </w:pPr>
    <w:r>
      <w:t>7 St-1502/17-29</w:t>
    </w: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600061084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6DB" w:rsidP="008216DB" w:rsidR="008216DB">
    <w:pPr>
      <w:jc w:val="right"/>
    </w:pPr>
    <w:r>
      <w:t>7 St-1502/17-29</w:t>
    </w:r>
  </w:p>
  <w:p w:rsidRDefault="00D66C33" w:rsidP="008216DB" w:rsidR="00D66C33">
    <w:pPr>
      <w:jc w:val="right"/>
    </w:pPr>
  </w:p>
  <w:p w:rsidRDefault="00D66C33" w:rsidP="008216DB" w:rsidR="00D66C33">
    <w:pPr>
      <w:jc w:val="right"/>
    </w:pPr>
  </w:p>
  <w:p w:rsidRDefault="00D66C33" w:rsidP="008216DB" w:rsidR="00D66C33">
    <w:pPr>
      <w:jc w:val="right"/>
    </w:pPr>
  </w:p>
  <w:p w:rsidRDefault="001B13AB" w:rsidP="001B13AB" w:rsidR="001B13AB" w:rsidRPr="001B13AB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7"/>
  </w:num>
  <w:num w:numId="13">
    <w:abstractNumId w:val="14"/>
  </w:num>
  <w:num w:numId="14">
    <w:abstractNumId w:val="36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5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A5A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260C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182A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B3C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3AB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5F09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C7460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50F4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4774"/>
    <w:rsid w:val="003751E5"/>
    <w:rsid w:val="0037659F"/>
    <w:rsid w:val="003770D3"/>
    <w:rsid w:val="0037757C"/>
    <w:rsid w:val="003818D8"/>
    <w:rsid w:val="00382E90"/>
    <w:rsid w:val="00382F8F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3F6C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35FC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3A40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D78DA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4F4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57FD1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6A1E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05FD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87C0B"/>
    <w:rsid w:val="0079004B"/>
    <w:rsid w:val="007903D5"/>
    <w:rsid w:val="00791F43"/>
    <w:rsid w:val="007920D5"/>
    <w:rsid w:val="00793949"/>
    <w:rsid w:val="00793BF8"/>
    <w:rsid w:val="00797053"/>
    <w:rsid w:val="007A122F"/>
    <w:rsid w:val="007A3407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C5CA0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72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6DB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4FF8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2F80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49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4466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537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3889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7D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76B97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7B2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DD6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49CB"/>
    <w:rsid w:val="00CD575B"/>
    <w:rsid w:val="00CD5B65"/>
    <w:rsid w:val="00CD5D2E"/>
    <w:rsid w:val="00CD63A6"/>
    <w:rsid w:val="00CE0A60"/>
    <w:rsid w:val="00CE2B46"/>
    <w:rsid w:val="00CE2C20"/>
    <w:rsid w:val="00CE5174"/>
    <w:rsid w:val="00CE5635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2E9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C33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C69F0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16A0"/>
    <w:rsid w:val="00F42225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87012"/>
    <w:rsid w:val="00F90246"/>
    <w:rsid w:val="00F90BE0"/>
    <w:rsid w:val="00F90CEB"/>
    <w:rsid w:val="00F91975"/>
    <w:rsid w:val="00F92006"/>
    <w:rsid w:val="00F9354C"/>
    <w:rsid w:val="00F94499"/>
    <w:rsid w:val="00F94FCC"/>
    <w:rsid w:val="00F95128"/>
    <w:rsid w:val="00F95747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16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16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2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4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2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4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1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28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835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90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107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1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85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98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88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08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St-1502/2017</izvorni_sadrzaj>
    <derivirana_varijabla naziv="DomainObject.Predmet.OznakaBroj_1">St-1502/2017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MARINUS LUPUS d.o.o. za trgovinu i usluge</izvorni_sadrzaj>
    <derivirana_varijabla naziv="DomainObject.Predmet.ProtustrankaFormated_1">  MARINUS LUPUS d.o.o. za trgovinu i usluge</derivirana_varijabla>
  </DomainObject.Predmet.ProtustrankaFormated>
  <DomainObject.Predmet.ProtustrankaFormatedOIB>
    <izvorni_sadrzaj>  MARINUS LUPUS d.o.o. za trgovinu i usluge, OIB 02816803009</izvorni_sadrzaj>
    <derivirana_varijabla naziv="DomainObject.Predmet.ProtustrankaFormatedOIB_1">  MARINUS LUPUS d.o.o. za trgovinu i usluge, OIB 02816803009</derivirana_varijabla>
  </DomainObject.Predmet.ProtustrankaFormatedOIB>
  <DomainObject.Predmet.ProtustrankaFormatedWithAdress>
    <izvorni_sadrzaj> MARINUS LUPUS d.o.o. za trgovinu i usluge, Kiš Ferenca 7, 31327 Kopačevo</izvorni_sadrzaj>
    <derivirana_varijabla naziv="DomainObject.Predmet.ProtustrankaFormatedWithAdress_1"> MARINUS LUPUS d.o.o. za trgovinu i usluge, Kiš Ferenca 7, 31327 Kopačevo</derivirana_varijabla>
  </DomainObject.Predmet.ProtustrankaFormatedWithAdress>
  <DomainObject.Predmet.ProtustrankaFormatedWithAdressOIB>
    <izvorni_sadrzaj> MARINUS LUPUS d.o.o. za trgovinu i usluge, OIB 02816803009, Kiš Ferenca 7, 31327 Kopačevo</izvorni_sadrzaj>
    <derivirana_varijabla naziv="DomainObject.Predmet.ProtustrankaFormatedWithAdressOIB_1"> MARINUS LUPUS d.o.o. za trgovinu i usluge, OIB 02816803009, Kiš Ferenca 7, 31327 Kopačevo</derivirana_varijabla>
  </DomainObject.Predmet.ProtustrankaFormatedWithAdressOIB>
  <DomainObject.Predmet.ProtustrankaWithAdress>
    <izvorni_sadrzaj>MARINUS LUPUS d.o.o. za trgovinu i usluge Kiš Ferenca 7, 31327 Kopačevo</izvorni_sadrzaj>
    <derivirana_varijabla naziv="DomainObject.Predmet.ProtustrankaWithAdress_1">MARINUS LUPUS d.o.o. za trgovinu i usluge Kiš Ferenca 7, 31327 Kopačevo</derivirana_varijabla>
  </DomainObject.Predmet.ProtustrankaWithAdress>
  <DomainObject.Predmet.ProtustrankaWithAdressOIB>
    <izvorni_sadrzaj>MARINUS LUPUS d.o.o. za trgovinu i usluge, OIB 02816803009, Kiš Ferenca 7, 31327 Kopačevo</izvorni_sadrzaj>
    <derivirana_varijabla naziv="DomainObject.Predmet.ProtustrankaWithAdressOIB_1">MARINUS LUPUS d.o.o. za trgovinu i usluge, OIB 02816803009, Kiš Ferenca 7, 31327 Kopačevo</derivirana_varijabla>
  </DomainObject.Predmet.ProtustrankaWithAdressOIB>
  <DomainObject.Predmet.ProtustrankaNazivFormated>
    <izvorni_sadrzaj>MARINUS LUPUS d.o.o. za trgovinu i usluge</izvorni_sadrzaj>
    <derivirana_varijabla naziv="DomainObject.Predmet.ProtustrankaNazivFormated_1">MARINUS LUPUS d.o.o. za trgovinu i usluge</derivirana_varijabla>
  </DomainObject.Predmet.ProtustrankaNazivFormated>
  <DomainObject.Predmet.ProtustrankaNazivFormatedOIB>
    <izvorni_sadrzaj>MARINUS LUPUS d.o.o. za trgovinu i usluge, OIB 02816803009</izvorni_sadrzaj>
    <derivirana_varijabla naziv="DomainObject.Predmet.ProtustrankaNazivFormatedOIB_1">MARINUS LUPUS d.o.o. za trgovinu i usluge, OIB 02816803009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52634238587 zastupanog po punomoćniku Županijsko državno odvjetništvo u Osijeku</izvorni_sadrzaj>
    <derivirana_varijabla naziv="DomainObject.Predmet.StrankaFormatedOIB_1">  RH MF PU PODRUČNI URED OSIJEK, OIB 52634238587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52634238587 zastupanog po punomoćniku Županijsko državno odvjetništvo u Osijeku</izvorni_sadrzaj>
    <derivirana_varijabla naziv="DomainObject.Predmet.StrankaFormatedWithAdressOIB_1"> RH MF PU PODRUČNI URED OSIJEK, OIB 52634238587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52634238587 zastupanog po punomoćniku Županijsko državno odvjetništvo u Osijeku</item>
    </izvorni_sadrzaj>
    <derivirana_varijabla naziv="DomainObject.Predmet.StrankaListFormatedOIB_1">
      <item>RH MF PU PODRUČNI URED OSIJEK, OIB 52634238587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52634238587 zastupanog po punomoćniku Županijsko državno odvjetništvo u Osijeku</item>
    </izvorni_sadrzaj>
    <derivirana_varijabla naziv="DomainObject.Predmet.StrankaListFormatedWithAdressOIB_1">
      <item>RH MF PU PODRUČNI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MARINUS LUPUS d.o.o. za trgovinu i usluge</item>
    </izvorni_sadrzaj>
    <derivirana_varijabla naziv="DomainObject.Predmet.ProtuStrankaListFormated_1">
      <item>MARINUS LUPUS d.o.o. za trgovinu i usluge</item>
    </derivirana_varijabla>
  </DomainObject.Predmet.ProtuStrankaListFormated>
  <DomainObject.Predmet.ProtuStrankaListFormatedOIB>
    <izvorni_sadrzaj>
      <item>MARINUS LUPUS d.o.o. za trgovinu i usluge, OIB 02816803009</item>
    </izvorni_sadrzaj>
    <derivirana_varijabla naziv="DomainObject.Predmet.ProtuStrankaListFormatedOIB_1">
      <item>MARINUS LUPUS d.o.o. za trgovinu i usluge, OIB 02816803009</item>
    </derivirana_varijabla>
  </DomainObject.Predmet.ProtuStrankaListFormatedOIB>
  <DomainObject.Predmet.ProtuStrankaListFormatedWithAdress>
    <izvorni_sadrzaj>
      <item>MARINUS LUPUS d.o.o. za trgovinu i usluge, Kiš Ferenca 7, 31327 Kopačevo</item>
    </izvorni_sadrzaj>
    <derivirana_varijabla naziv="DomainObject.Predmet.ProtuStrankaListFormatedWithAdress_1">
      <item>MARINUS LUPUS d.o.o. za trgovinu i usluge, Kiš Ferenca 7, 31327 Kopačevo</item>
    </derivirana_varijabla>
  </DomainObject.Predmet.ProtuStrankaListFormatedWithAdress>
  <DomainObject.Predmet.ProtuStrankaListFormatedWithAdressOIB>
    <izvorni_sadrzaj>
      <item>MARINUS LUPUS d.o.o. za trgovinu i usluge, OIB 02816803009, Kiš Ferenca 7, 31327 Kopačevo</item>
    </izvorni_sadrzaj>
    <derivirana_varijabla naziv="DomainObject.Predmet.ProtuStrankaListFormatedWithAdressOIB_1">
      <item>MARINUS LUPUS d.o.o. za trgovinu i usluge, OIB 02816803009, Kiš Ferenca 7, 31327 Kopačevo</item>
    </derivirana_varijabla>
  </DomainObject.Predmet.ProtuStrankaListFormatedWithAdressOIB>
  <DomainObject.Predmet.ProtuStrankaListNazivFormated>
    <izvorni_sadrzaj>
      <item>MARINUS LUPUS d.o.o. za trgovinu i usluge</item>
    </izvorni_sadrzaj>
    <derivirana_varijabla naziv="DomainObject.Predmet.ProtuStrankaListNazivFormated_1">
      <item>MARINUS LUPUS d.o.o. za trgovinu i usluge</item>
    </derivirana_varijabla>
  </DomainObject.Predmet.ProtuStrankaListNazivFormated>
  <DomainObject.Predmet.ProtuStrankaListNazivFormatedOIB>
    <izvorni_sadrzaj>
      <item>MARINUS LUPUS d.o.o. za trgovinu i usluge, OIB 02816803009</item>
    </izvorni_sadrzaj>
    <derivirana_varijabla naziv="DomainObject.Predmet.ProtuStrankaListNazivFormatedOIB_1">
      <item>MARINUS LUPUS d.o.o. za trgovinu i usluge, OIB 02816803009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</izvorni_sadrzaj>
    <derivirana_varijabla naziv="DomainObject.Predmet.OstaliListFormated_1">
      <item>Županijsko državno odvjetništvo u Osijeku punomoćnik sudionika u postupku RH MF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</izvorni_sadrzaj>
    <derivirana_varijabla naziv="DomainObject.Predmet.OstaliListFormatedOIB_1">
      <item>Županijsko državno odvjetništvo u Osijeku, OIB 61379160880 punomoćnik sudionika u postupku RH MF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</izvorni_sadrzaj>
    <derivirana_varijabla naziv="DomainObject.Predmet.OstaliListFormatedWithAdress_1">
      <item>Županijsko državno odvjetništvo u Osijeku,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MARINUS LUPUS d.o.o. za trgovinu i usluge</izvorni_sadrzaj>
    <derivirana_varijabla naziv="DomainObject.Predmet.ProtustrankaIDrugi_1">MARINUS LUPUS d.o.o. za trgovinu i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MARINUS LUPUS d.o.o. za trgovinu i usluge, OIB 02816803009, Kiš Ferenca 7, 31327 Kopačevo</izvorni_sadrzaj>
    <derivirana_varijabla naziv="DomainObject.Predmet.ProtustrankaIDrugiAdressOIB_1">MARINUS LUPUS d.o.o. za trgovinu i usluge, OIB 02816803009,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MARINUS LUPUS d.o.o. za trgovinu i usluge</item>
      <item>RH MF PU PODRUČNI URED OSIJEK</item>
      <item>Županijsko državno odvjetništvo u Osijeku</item>
    </izvorni_sadrzaj>
    <derivirana_varijabla naziv="DomainObject.Predmet.SudioniciListNaziv_1">
      <item>MARINUS LUPUS d.o.o. za trgovinu i usluge</item>
      <item>RH MF PU PODRUČNI URED OSIJEK</item>
      <item>Županijsko državno odvjetništvo u Osijeku</item>
    </derivirana_varijabla>
  </DomainObject.Predmet.SudioniciListNaziv>
  <DomainObject.Predmet.SudioniciListAdressOIB>
    <izvorni_sadrzaj>
      <item>MARINUS LUPUS d.o.o. za trgovinu i usluge, OIB 02816803009, Kiš Ferenca 7,31327 Kopačevo</item>
      <item>RH MF PU PODRUČNI URED OSIJEK, OIB 52634238587</item>
      <item>Županijsko državno odvjetništvo u Osijeku, OIB 61379160880, Kapucinska 21,31000 Osijek</item>
    </izvorni_sadrzaj>
    <derivirana_varijabla naziv="DomainObject.Predmet.SudioniciListAdressOIB_1">
      <item>MARINUS LUPUS d.o.o. za trgovinu i usluge, OIB 02816803009, Kiš Ferenca 7,31327 Kopačevo</item>
      <item>RH MF PU PODRUČNI URED OSIJEK,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02816803009</item>
      <item>, OIB 52634238587</item>
      <item>, OIB 61379160880</item>
    </izvorni_sadrzaj>
    <derivirana_varijabla naziv="DomainObject.Predmet.SudioniciListNazivOIB_1">
      <item>, OIB 02816803009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8C945-CF4A-420F-9ECC-42B144AF5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1789</properties:Characters>
  <properties:Lines>71</properties:Lines>
  <properties:Paragraphs>23</properties:Paragraphs>
  <properties:TotalTime>525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2018-09-24T05:34:00Z</cp:lastPrinted>
  <dcterms:modified xmlns:xsi="http://www.w3.org/2001/XMLSchema-instance" xsi:type="dcterms:W3CDTF">2018-10-03T06:38:00Z</dcterms:modified>
  <cp:revision>617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 (-29) MARINUS LUPUS samo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