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0562" w14:paraId="b6a0562" w:rsidRDefault="006D6B85" w:rsidP="006D6B85" w:rsidR="006D6B85">
      <w:pPr>
        <w:jc w:val="right"/>
        <w15:collapsed w:val="false"/>
      </w:pPr>
      <w:r>
        <w:t>Broj: 6 St-</w:t>
      </w:r>
      <w:r w:rsidR="00941C29">
        <w:t>1325</w:t>
      </w:r>
      <w:r>
        <w:t>/17-</w:t>
      </w:r>
      <w:r w:rsidR="00941C29">
        <w:t>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941C29" w:rsidRPr="00941C29">
        <w:rPr>
          <w:b/>
        </w:rPr>
        <w:t>CORALPLET j.d.o.o. za proizvodnju i trgovinu, Belišće, Braće Radić 2, MBS: 030133250, OIB:82135885518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941C29">
        <w:t>27</w:t>
      </w:r>
      <w:r>
        <w:t>. rujna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941C29">
        <w:t>CORALPLET j.d.o.o. za proizvodnju i trgovinu, Belišće, Braće Radić 2, MBS: 030133250, OIB:82135885518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>Dana 2</w:t>
      </w:r>
      <w:r w:rsidR="0022178D">
        <w:t>1</w:t>
      </w:r>
      <w:r>
        <w:t xml:space="preserve">. </w:t>
      </w:r>
      <w:r w:rsidR="00941C29">
        <w:t>srpnja</w:t>
      </w:r>
      <w:r>
        <w:t xml:space="preserve">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 xml:space="preserve">Nakon uvida u sudski registar sud je mrežnoj stranici e-Oglasna ploča suda objavio dana </w:t>
      </w:r>
      <w:r w:rsidR="00941C29">
        <w:t>15</w:t>
      </w:r>
      <w:r>
        <w:t xml:space="preserve">. rujna 2017. g. oglas od </w:t>
      </w:r>
      <w:r w:rsidR="00941C29">
        <w:t>14</w:t>
      </w:r>
      <w:r>
        <w:t>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941C29">
        <w:t>25</w:t>
      </w:r>
      <w:r w:rsidR="006D6B85">
        <w:t>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941C29">
        <w:t>11.631,08</w:t>
      </w:r>
      <w:r w:rsidR="00B176DA" w:rsidRPr="009433C1">
        <w:t xml:space="preserve"> kn </w:t>
      </w:r>
      <w:r w:rsidR="00DF1873">
        <w:t>temeljem knjigovodstveno</w:t>
      </w:r>
      <w:r w:rsidR="00941C29">
        <w:t>g</w:t>
      </w:r>
      <w:r w:rsidR="00DF1873">
        <w:t xml:space="preserve"> stanj</w:t>
      </w:r>
      <w:r w:rsidR="00941C29">
        <w:t>a na dan 20. rujan 2017. g.</w:t>
      </w:r>
      <w:r w:rsidR="00DF1873">
        <w:t xml:space="preserve"> a da dužnik tražbinu nije namirio te da kod </w:t>
      </w:r>
      <w:r w:rsidR="0022178D">
        <w:t xml:space="preserve">dužnika postoji stečajni razlog </w:t>
      </w:r>
      <w:r w:rsidR="00DF1873">
        <w:t xml:space="preserve">zato što u Očevidniku redoslijeda osnova za plaćanje kod FINE ima više evidentiranih osnova za plaćanje u razdoblju dužem od </w:t>
      </w:r>
      <w:r w:rsidR="00941C29">
        <w:t>120</w:t>
      </w:r>
      <w:r w:rsidR="00DF1873">
        <w:t xml:space="preserve"> dana.</w:t>
      </w:r>
    </w:p>
    <w:p w:rsidRDefault="00941C29" w:rsidP="008041DE" w:rsidR="00941C29">
      <w:pPr>
        <w:ind w:firstLine="720"/>
        <w:jc w:val="both"/>
      </w:pPr>
    </w:p>
    <w:p w:rsidRDefault="00941C29" w:rsidP="008041DE" w:rsidR="00941C29">
      <w:pPr>
        <w:ind w:firstLine="720"/>
        <w:jc w:val="both"/>
      </w:pPr>
    </w:p>
    <w:p w:rsidRDefault="00B176DA" w:rsidP="009433C1" w:rsidR="00B176DA">
      <w:pPr>
        <w:jc w:val="both"/>
      </w:pPr>
    </w:p>
    <w:p w:rsidRDefault="00941C29" w:rsidP="00941C29" w:rsidR="00941C29">
      <w:pPr>
        <w:jc w:val="right"/>
      </w:pPr>
      <w:r>
        <w:lastRenderedPageBreak/>
        <w:t>Broj: 6 St-1325/17-5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41C29">
        <w:rPr>
          <w:bCs/>
        </w:rPr>
        <w:t>27</w:t>
      </w:r>
      <w:r w:rsidR="006D6B85">
        <w:rPr>
          <w:bCs/>
        </w:rPr>
        <w:t>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941C29">
        <w:t>25</w:t>
      </w:r>
      <w:r w:rsidR="006D6B85">
        <w:t>.9.</w:t>
      </w:r>
      <w:r w:rsidR="00BC2DD2">
        <w:t xml:space="preserve">2017. g. (str. </w:t>
      </w:r>
      <w:r w:rsidR="00941C29">
        <w:t xml:space="preserve">6 i 7 </w:t>
      </w:r>
      <w:r w:rsidR="00BC2DD2"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941C29">
        <w:t>27</w:t>
      </w:r>
      <w:r w:rsidR="006D6B85">
        <w:t>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5D5CD5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243" w:rsidP="004A3868" w:rsidR="00C37243">
      <w:r>
        <w:separator/>
      </w:r>
    </w:p>
  </w:endnote>
  <w:endnote w:id="0" w:type="continuationSeparator">
    <w:p w:rsidRDefault="00C37243" w:rsidP="004A3868" w:rsidR="00C3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243" w:rsidP="004A3868" w:rsidR="00C37243">
      <w:r>
        <w:separator/>
      </w:r>
    </w:p>
  </w:footnote>
  <w:footnote w:id="0" w:type="continuationSeparator">
    <w:p w:rsidRDefault="00C37243" w:rsidP="004A3868" w:rsidR="00C37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5CD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D5CD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1C29"/>
    <w:rsid w:val="009433C1"/>
    <w:rsid w:val="00943812"/>
    <w:rsid w:val="00964800"/>
    <w:rsid w:val="00991CE4"/>
    <w:rsid w:val="00992F2B"/>
    <w:rsid w:val="00996147"/>
    <w:rsid w:val="009E2A56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243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B7C0D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5C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5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5C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5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St-1325/2017</izvorni_sadrzaj>
    <derivirana_varijabla naziv="DomainObject.Predmet.OznakaBroj_1">St-1325/2017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CORALPLET j.d.o.o. za proizvodnju i trgovinu</izvorni_sadrzaj>
    <derivirana_varijabla naziv="DomainObject.Predmet.ProtustrankaFormated_1">  CORALPLET j.d.o.o. za proizvodnju i trgovinu</derivirana_varijabla>
  </DomainObject.Predmet.ProtustrankaFormated>
  <DomainObject.Predmet.ProtustrankaFormatedOIB>
    <izvorni_sadrzaj>  CORALPLET j.d.o.o. za proizvodnju i trgovinu, OIB 82135885518</izvorni_sadrzaj>
    <derivirana_varijabla naziv="DomainObject.Predmet.ProtustrankaFormatedOIB_1">  CORALPLET j.d.o.o. za proizvodnju i trgovinu, OIB 82135885518</derivirana_varijabla>
  </DomainObject.Predmet.ProtustrankaFormatedOIB>
  <DomainObject.Predmet.ProtustrankaFormatedWithAdress>
    <izvorni_sadrzaj> CORALPLET j.d.o.o. za proizvodnju i trgovinu, Braće Radić 2, 31551 Belišće</izvorni_sadrzaj>
    <derivirana_varijabla naziv="DomainObject.Predmet.ProtustrankaFormatedWithAdress_1"> CORALPLET j.d.o.o. za proizvodnju i trgovinu, Braće Radić 2, 31551 Belišće</derivirana_varijabla>
  </DomainObject.Predmet.ProtustrankaFormatedWithAdress>
  <DomainObject.Predmet.ProtustrankaFormatedWithAdressOIB>
    <izvorni_sadrzaj> CORALPLET j.d.o.o. za proizvodnju i trgovinu, OIB 82135885518, Braće Radić 2, 31551 Belišće</izvorni_sadrzaj>
    <derivirana_varijabla naziv="DomainObject.Predmet.ProtustrankaFormatedWithAdressOIB_1"> CORALPLET j.d.o.o. za proizvodnju i trgovinu, OIB 82135885518, Braće Radić 2, 31551 Belišće</derivirana_varijabla>
  </DomainObject.Predmet.ProtustrankaFormatedWithAdressOIB>
  <DomainObject.Predmet.ProtustrankaWithAdress>
    <izvorni_sadrzaj>CORALPLET j.d.o.o. za proizvodnju i trgovinu Braće Radić 2, 31551 Belišće</izvorni_sadrzaj>
    <derivirana_varijabla naziv="DomainObject.Predmet.ProtustrankaWithAdress_1">CORALPLET j.d.o.o. za proizvodnju i trgovinu Braće Radić 2, 31551 Belišće</derivirana_varijabla>
  </DomainObject.Predmet.ProtustrankaWithAdress>
  <DomainObject.Predmet.ProtustrankaWithAdressOIB>
    <izvorni_sadrzaj>CORALPLET j.d.o.o. za proizvodnju i trgovinu, OIB 82135885518, Braće Radić 2, 31551 Belišće</izvorni_sadrzaj>
    <derivirana_varijabla naziv="DomainObject.Predmet.ProtustrankaWithAdressOIB_1">CORALPLET j.d.o.o. za proizvodnju i trgovinu, OIB 82135885518, Braće Radić 2, 31551 Belišće</derivirana_varijabla>
  </DomainObject.Predmet.ProtustrankaWithAdressOIB>
  <DomainObject.Predmet.ProtustrankaNazivFormated>
    <izvorni_sadrzaj>CORALPLET j.d.o.o. za proizvodnju i trgovinu</izvorni_sadrzaj>
    <derivirana_varijabla naziv="DomainObject.Predmet.ProtustrankaNazivFormated_1">CORALPLET j.d.o.o. za proizvodnju i trgovinu</derivirana_varijabla>
  </DomainObject.Predmet.ProtustrankaNazivFormated>
  <DomainObject.Predmet.ProtustrankaNazivFormatedOIB>
    <izvorni_sadrzaj>CORALPLET j.d.o.o. za proizvodnju i trgovinu, OIB 82135885518</izvorni_sadrzaj>
    <derivirana_varijabla naziv="DomainObject.Predmet.ProtustrankaNazivFormatedOIB_1">CORALPLET j.d.o.o. za proizvodnju i trgovinu, OIB 82135885518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CORALPLET j.d.o.o. za proizvodnju i trgovinu</item>
    </izvorni_sadrzaj>
    <derivirana_varijabla naziv="DomainObject.Predmet.ProtuStrankaListFormated_1">
      <item>CORALPLET j.d.o.o. za proizvodnju i trgovinu</item>
    </derivirana_varijabla>
  </DomainObject.Predmet.ProtuStrankaListFormated>
  <DomainObject.Predmet.ProtuStrankaListFormatedOIB>
    <izvorni_sadrzaj>
      <item>CORALPLET j.d.o.o. za proizvodnju i trgovinu, OIB 82135885518</item>
    </izvorni_sadrzaj>
    <derivirana_varijabla naziv="DomainObject.Predmet.ProtuStrankaListFormatedOIB_1">
      <item>CORALPLET j.d.o.o. za proizvodnju i trgovinu, OIB 82135885518</item>
    </derivirana_varijabla>
  </DomainObject.Predmet.ProtuStrankaListFormatedOIB>
  <DomainObject.Predmet.ProtuStrankaListFormatedWithAdress>
    <izvorni_sadrzaj>
      <item>CORALPLET j.d.o.o. za proizvodnju i trgovinu, Braće Radić 2, 31551 Belišće</item>
    </izvorni_sadrzaj>
    <derivirana_varijabla naziv="DomainObject.Predmet.ProtuStrankaListFormatedWithAdress_1">
      <item>CORALPLET j.d.o.o. za proizvodnju i trgovinu, Braće Radić 2, 31551 Belišće</item>
    </derivirana_varijabla>
  </DomainObject.Predmet.ProtuStrankaListFormatedWithAdress>
  <DomainObject.Predmet.ProtuStrankaListFormatedWithAdressOIB>
    <izvorni_sadrzaj>
      <item>CORALPLET j.d.o.o. za proizvodnju i trgovinu, OIB 82135885518, Braće Radić 2, 31551 Belišće</item>
    </izvorni_sadrzaj>
    <derivirana_varijabla naziv="DomainObject.Predmet.ProtuStrankaListFormatedWithAdressOIB_1">
      <item>CORALPLET j.d.o.o. za proizvodnju i trgovinu, OIB 82135885518, Braće Radić 2, 31551 Belišće</item>
    </derivirana_varijabla>
  </DomainObject.Predmet.ProtuStrankaListFormatedWithAdressOIB>
  <DomainObject.Predmet.ProtuStrankaListNazivFormated>
    <izvorni_sadrzaj>
      <item>CORALPLET j.d.o.o. za proizvodnju i trgovinu</item>
    </izvorni_sadrzaj>
    <derivirana_varijabla naziv="DomainObject.Predmet.ProtuStrankaListNazivFormated_1">
      <item>CORALPLET j.d.o.o. za proizvodnju i trgovinu</item>
    </derivirana_varijabla>
  </DomainObject.Predmet.ProtuStrankaListNazivFormated>
  <DomainObject.Predmet.ProtuStrankaListNazivFormatedOIB>
    <izvorni_sadrzaj>
      <item>CORALPLET j.d.o.o. za proizvodnju i trgovinu, OIB 82135885518</item>
    </izvorni_sadrzaj>
    <derivirana_varijabla naziv="DomainObject.Predmet.ProtuStrankaListNazivFormatedOIB_1">
      <item>CORALPLET j.d.o.o. za proizvodnju i trgovinu, OIB 82135885518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CORALPLET j.d.o.o. za proizvodnju i trgovinu</izvorni_sadrzaj>
    <derivirana_varijabla naziv="DomainObject.Predmet.ProtustrankaIDrugi_1">CORALPLET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CORALPLET j.d.o.o. za proizvodnju i trgovinu, OIB 82135885518, Braće Radić 2, 31551 Belišće</izvorni_sadrzaj>
    <derivirana_varijabla naziv="DomainObject.Predmet.ProtustrankaIDrugiAdressOIB_1">CORALPLET j.d.o.o. za proizvodnju i trgovinu, OIB 82135885518, Braće Radić 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CORALPLET j.d.o.o. za proizvodnju i trgovinu</item>
    </izvorni_sadrzaj>
    <derivirana_varijabla naziv="DomainObject.Predmet.SudioniciListNaziv_1">
      <item>FINA RC OSIJEK</item>
      <item>CORALPLET j.d.o.o. za proizvodnju i trgovinu</item>
    </derivirana_varijabla>
  </DomainObject.Predmet.SudioniciListNaziv>
  <DomainObject.Predmet.SudioniciListAdressOIB>
    <izvorni_sadrzaj>
      <item>FINA RC OSIJEK, OIB 85821130368</item>
      <item>CORALPLET j.d.o.o. za proizvodnju i trgovinu, OIB 82135885518, Braće Radić 2,31551 Belišće</item>
    </izvorni_sadrzaj>
    <derivirana_varijabla naziv="DomainObject.Predmet.SudioniciListAdressOIB_1">
      <item>FINA RC OSIJEK, OIB 85821130368</item>
      <item>CORALPLET j.d.o.o. za proizvodnju i trgovinu, OIB 82135885518, Braće Radić 2,31551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82135885518</item>
    </izvorni_sadrzaj>
    <derivirana_varijabla naziv="DomainObject.Predmet.SudioniciListNazivOIB_1">
      <item>, OIB 85821130368</item>
      <item>, OIB 82135885518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9DEE8-3942-4657-9AE2-CE1DF38F4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357</properties:Words>
  <properties:Characters>1790</properties:Characters>
  <properties:Lines>101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2017-09-20T06:24:00Z</dcterms:created>
  <dc:creator>mkocijan</dc:creator>
  <cp:lastModifiedBy>Danijela Sekulić</cp:lastModifiedBy>
  <cp:lastPrinted>2017-09-27T12:21:00Z</cp:lastPrinted>
  <dcterms:modified xmlns:xsi="http://www.w3.org/2001/XMLSchema-instance" xsi:type="dcterms:W3CDTF">2017-09-27T12:23:00Z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