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a48c0" w14:paraId="3ca48c0" w:rsidRDefault="008615FD" w:rsidP="008615FD" w:rsidR="008615FD" w:rsidRPr="002A0C8C">
      <w:pPr>
        <w15:collapsed w:val="false"/>
      </w:pPr>
      <w:bookmarkStart w:name="_GoBack" w:id="0"/>
      <w:bookmarkEnd w:id="0"/>
      <w:r w:rsidRPr="002A0C8C">
        <w:rPr>
          <w:rStyle w:val="Naglaeno"/>
        </w:rPr>
        <w:t xml:space="preserve">             </w:t>
      </w:r>
      <w:r w:rsidR="00574060" w:rsidRPr="002A0C8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A0C8C"/>
    <w:p w:rsidRDefault="008615FD" w:rsidP="008615FD" w:rsidR="008615FD" w:rsidRPr="002A0C8C">
      <w:pPr>
        <w:ind w:hanging="720" w:left="360"/>
        <w:rPr>
          <w:b/>
        </w:rPr>
      </w:pPr>
      <w:r w:rsidRPr="002A0C8C">
        <w:rPr>
          <w:b/>
        </w:rPr>
        <w:t xml:space="preserve">     </w:t>
      </w:r>
      <w:r w:rsidR="00A8162D" w:rsidRPr="002A0C8C">
        <w:rPr>
          <w:b/>
        </w:rPr>
        <w:t xml:space="preserve">   </w:t>
      </w:r>
      <w:r w:rsidRPr="002A0C8C">
        <w:rPr>
          <w:b/>
        </w:rPr>
        <w:t>REPUBLIKA HRVATSKA</w:t>
      </w:r>
    </w:p>
    <w:p w:rsidRDefault="008615FD" w:rsidP="008A4695" w:rsidR="008615FD" w:rsidRPr="002A0C8C">
      <w:pPr>
        <w:ind w:hanging="720" w:left="360"/>
      </w:pPr>
      <w:r w:rsidRPr="002A0C8C">
        <w:t xml:space="preserve">     TRGOVAČKI SUD U OSIJEKU</w:t>
      </w:r>
    </w:p>
    <w:p w:rsidRDefault="008615FD" w:rsidP="008615FD" w:rsidR="008615FD"/>
    <w:p w:rsidRDefault="00407D0A" w:rsidP="008615FD" w:rsidR="00407D0A" w:rsidRPr="002A0C8C"/>
    <w:p w:rsidRDefault="002A0C8C" w:rsidP="00407D0A" w:rsidR="002A0C8C" w:rsidRPr="002A0C8C">
      <w:pPr>
        <w:jc w:val="center"/>
      </w:pPr>
      <w:r w:rsidRPr="002A0C8C">
        <w:t>R E P U B L I K A  H R V A T S K A</w:t>
      </w:r>
    </w:p>
    <w:p w:rsidRDefault="002A0C8C" w:rsidP="002A0C8C" w:rsidR="002A0C8C" w:rsidRPr="002A0C8C">
      <w:pPr>
        <w:jc w:val="center"/>
      </w:pPr>
      <w:r w:rsidRPr="002A0C8C">
        <w:t>R J E Š E N J E</w:t>
      </w: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rPr>
          <w:b/>
        </w:rPr>
      </w:pPr>
    </w:p>
    <w:p w:rsidRDefault="002A0C8C" w:rsidP="002D09CE" w:rsidR="002D09CE">
      <w:pPr>
        <w:ind w:firstLine="708"/>
        <w:jc w:val="both"/>
      </w:pPr>
      <w:r w:rsidRPr="002A0C8C">
        <w:tab/>
        <w:t>Trgovački sud u Osijeku, po stečajnoj sutkinji Nadi Roso, u s</w:t>
      </w:r>
      <w:r w:rsidR="00B1351D">
        <w:t>tečajnom predmetu predlagatelja</w:t>
      </w:r>
      <w:r w:rsidRPr="002A0C8C">
        <w:t xml:space="preserve"> </w:t>
      </w:r>
      <w:r w:rsidR="002D09CE">
        <w:t>RH, Ministarstvo financija, Porezna uprava Područni ured Slavonija i Baranja, Porezno mjesto Vukovar, koju zastupa ŽDO u Vukovaru</w:t>
      </w:r>
      <w:r w:rsidR="00B1351D" w:rsidRPr="00B1351D">
        <w:t xml:space="preserve">, za otvaranje stečajnog  postupka nad dužnikom </w:t>
      </w:r>
      <w:r w:rsidR="002D09CE" w:rsidRPr="00A157D6">
        <w:rPr>
          <w:b/>
        </w:rPr>
        <w:t xml:space="preserve">FALETAR d.o.o., Stjepana Radića 37, </w:t>
      </w:r>
      <w:proofErr w:type="spellStart"/>
      <w:r w:rsidR="002D09CE" w:rsidRPr="00A157D6">
        <w:rPr>
          <w:b/>
        </w:rPr>
        <w:t>Šarengrad</w:t>
      </w:r>
      <w:proofErr w:type="spellEnd"/>
      <w:r w:rsidR="002D09CE" w:rsidRPr="00A157D6">
        <w:rPr>
          <w:b/>
        </w:rPr>
        <w:t xml:space="preserve">, MBS: 030060143, OIB: 90042132224, </w:t>
      </w:r>
      <w:r w:rsidR="002D09CE" w:rsidRPr="00A157D6">
        <w:t xml:space="preserve">dana </w:t>
      </w:r>
      <w:r w:rsidR="002D09CE">
        <w:t>2</w:t>
      </w:r>
      <w:r w:rsidR="002D09CE" w:rsidRPr="00A157D6">
        <w:t>. prosinca 2016. g.,</w:t>
      </w:r>
    </w:p>
    <w:p w:rsidRDefault="002A0C8C" w:rsidP="002D09CE" w:rsidR="002A0C8C" w:rsidRPr="002A0C8C">
      <w:pPr>
        <w:ind w:firstLine="708"/>
        <w:jc w:val="both"/>
      </w:pPr>
      <w:r w:rsidRPr="002A0C8C">
        <w:tab/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center"/>
      </w:pPr>
      <w:r w:rsidRPr="002A0C8C">
        <w:t>r i j e š i o   j e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pStyle w:val="Tijeloteksta"/>
        <w:rPr>
          <w:b/>
          <w:bCs/>
          <w:sz w:val="24"/>
        </w:rPr>
      </w:pPr>
    </w:p>
    <w:p w:rsidRDefault="002A0C8C" w:rsidP="002A0C8C" w:rsidR="002A0C8C" w:rsidRPr="002A0C8C">
      <w:pPr>
        <w:jc w:val="both"/>
      </w:pPr>
      <w:r w:rsidRPr="002A0C8C">
        <w:rPr>
          <w:b/>
          <w:bCs/>
        </w:rPr>
        <w:tab/>
      </w:r>
      <w:r w:rsidRPr="002A0C8C">
        <w:t>1.</w:t>
      </w:r>
      <w:r w:rsidRPr="002A0C8C">
        <w:tab/>
        <w:t xml:space="preserve">Pozivaju se osobe koje imaju pravni interes da se provede stečajni postupak nad dužnikom </w:t>
      </w:r>
      <w:r w:rsidR="002D09CE" w:rsidRPr="00A157D6">
        <w:rPr>
          <w:b/>
        </w:rPr>
        <w:t xml:space="preserve">FALETAR d.o.o., Stjepana Radića 37, </w:t>
      </w:r>
      <w:proofErr w:type="spellStart"/>
      <w:r w:rsidR="002D09CE" w:rsidRPr="00A157D6">
        <w:rPr>
          <w:b/>
        </w:rPr>
        <w:t>Šarengrad</w:t>
      </w:r>
      <w:proofErr w:type="spellEnd"/>
      <w:r w:rsidR="002D09CE" w:rsidRPr="00A157D6">
        <w:rPr>
          <w:b/>
        </w:rPr>
        <w:t>, MBS: 030060143, OIB: 90042132224</w:t>
      </w:r>
      <w:r w:rsidRPr="002A0C8C">
        <w:rPr>
          <w:b/>
        </w:rPr>
        <w:t xml:space="preserve"> </w:t>
      </w:r>
      <w:r w:rsidRPr="002A0C8C">
        <w:t>da u roku od 15 dana od dana objave ovog rješenja na e-oglasnoj ploči Trgovačkog suda u Osijeku solidarno uplate na sudski depozit ovog suda broj HR31 2390 0011 3000 0020 0 s pozivom na broj HR05 272-</w:t>
      </w:r>
      <w:r w:rsidR="002D09CE">
        <w:rPr>
          <w:b/>
        </w:rPr>
        <w:t>1757</w:t>
      </w:r>
      <w:r w:rsidRPr="002A0C8C">
        <w:rPr>
          <w:b/>
        </w:rPr>
        <w:t>-1</w:t>
      </w:r>
      <w:r w:rsidR="00950EDC">
        <w:rPr>
          <w:b/>
        </w:rPr>
        <w:t>6</w:t>
      </w:r>
      <w:r w:rsidRPr="002A0C8C">
        <w:t xml:space="preserve"> kod Hrvatske poštanske banke iznos od </w:t>
      </w:r>
      <w:r w:rsidR="002D09CE">
        <w:rPr>
          <w:b/>
        </w:rPr>
        <w:t>3</w:t>
      </w:r>
      <w:r w:rsidRPr="002A0C8C">
        <w:rPr>
          <w:b/>
        </w:rPr>
        <w:t>0.000,00 kn</w:t>
      </w:r>
      <w:r w:rsidRPr="002A0C8C">
        <w:t>, na ime predujma za pokriće troškova kako prethodnog tako i otvorenog stečajnog postupka, te da u istom roku potvrdu o uplati dostave u sudski spis.</w:t>
      </w:r>
    </w:p>
    <w:p w:rsidRDefault="002A0C8C" w:rsidP="002A0C8C" w:rsidR="002A0C8C" w:rsidRPr="002A0C8C">
      <w:pPr>
        <w:ind w:firstLine="720"/>
        <w:jc w:val="both"/>
      </w:pPr>
      <w:r w:rsidRPr="002A0C8C">
        <w:t>2.</w:t>
      </w:r>
      <w:r w:rsidRPr="002A0C8C"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2A0C8C" w:rsidP="002A0C8C" w:rsidR="002A0C8C" w:rsidRPr="002A0C8C">
      <w:pPr>
        <w:ind w:firstLine="720"/>
        <w:jc w:val="both"/>
      </w:pPr>
      <w:r w:rsidRPr="002A0C8C">
        <w:t>3.</w:t>
      </w:r>
      <w:r w:rsidRPr="002A0C8C"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2A0C8C" w:rsidP="002A0C8C" w:rsidR="002A0C8C" w:rsidRPr="002A0C8C">
      <w:pPr>
        <w:tabs>
          <w:tab w:pos="7455" w:val="left"/>
          <w:tab w:pos="9072" w:val="right"/>
        </w:tabs>
      </w:pPr>
    </w:p>
    <w:p w:rsidRDefault="002A0C8C" w:rsidP="002A0C8C" w:rsidR="002A0C8C" w:rsidRPr="002A0C8C">
      <w:pPr>
        <w:jc w:val="both"/>
      </w:pPr>
    </w:p>
    <w:p w:rsidRDefault="002A0C8C" w:rsidP="002A0C8C" w:rsidR="002A0C8C" w:rsidRPr="00FB127A">
      <w:pPr>
        <w:jc w:val="center"/>
      </w:pPr>
      <w:r w:rsidRPr="00FB127A">
        <w:t>Obrazloženje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tabs>
          <w:tab w:pos="4050" w:val="left"/>
        </w:tabs>
        <w:jc w:val="both"/>
        <w:rPr>
          <w:b/>
        </w:rPr>
      </w:pPr>
      <w:r w:rsidRPr="002A0C8C">
        <w:t xml:space="preserve">           Predlagatelj </w:t>
      </w:r>
      <w:r w:rsidR="00805A63">
        <w:t>RH, Ministarstvo financija, Porezna uprava Područni ured Slavonija i Baranja, Porezno mjesto Vukovar, koju zastupa ŽDO u Vukovaru</w:t>
      </w:r>
      <w:r w:rsidRPr="002A0C8C">
        <w:t xml:space="preserve">,  podnio je dana </w:t>
      </w:r>
      <w:r w:rsidR="00805A63">
        <w:t>8. ožujka</w:t>
      </w:r>
      <w:r w:rsidR="00EB6671">
        <w:t xml:space="preserve"> 2016</w:t>
      </w:r>
      <w:r w:rsidRPr="002A0C8C">
        <w:t xml:space="preserve">. g. prijedlog za otvaranje  stečajnog postupka nad dužnikom </w:t>
      </w:r>
      <w:r w:rsidR="00805A63">
        <w:rPr>
          <w:b/>
        </w:rPr>
        <w:t xml:space="preserve">FALETAR d.o.o., Stjepana Radića 37, </w:t>
      </w:r>
      <w:proofErr w:type="spellStart"/>
      <w:r w:rsidR="00805A63">
        <w:rPr>
          <w:b/>
        </w:rPr>
        <w:t>Šarengrad</w:t>
      </w:r>
      <w:proofErr w:type="spellEnd"/>
      <w:r w:rsidR="00805A63">
        <w:rPr>
          <w:b/>
        </w:rPr>
        <w:t>, MBS: 030060143, OIB: 90042132224</w:t>
      </w:r>
      <w:r w:rsidRPr="002A0C8C">
        <w:rPr>
          <w:b/>
        </w:rPr>
        <w:t>.</w:t>
      </w:r>
    </w:p>
    <w:p w:rsidRDefault="002A0C8C" w:rsidP="002A0C8C" w:rsidR="002A0C8C" w:rsidRPr="002A0C8C">
      <w:pPr>
        <w:tabs>
          <w:tab w:pos="7065" w:val="left"/>
        </w:tabs>
        <w:jc w:val="both"/>
      </w:pPr>
      <w:r w:rsidRPr="002A0C8C">
        <w:tab/>
      </w:r>
    </w:p>
    <w:p w:rsidRDefault="002A0C8C" w:rsidP="002A0C8C" w:rsidR="002A0C8C" w:rsidRPr="002A0C8C">
      <w:pPr>
        <w:tabs>
          <w:tab w:pos="4050" w:val="left"/>
        </w:tabs>
        <w:jc w:val="both"/>
      </w:pPr>
      <w:r w:rsidRPr="002A0C8C">
        <w:tab/>
      </w:r>
    </w:p>
    <w:p w:rsidRDefault="002A0C8C" w:rsidP="002A0C8C" w:rsidR="002A0C8C" w:rsidRPr="002A0C8C">
      <w:pPr>
        <w:tabs>
          <w:tab w:pos="5415" w:val="left"/>
        </w:tabs>
        <w:jc w:val="both"/>
      </w:pPr>
      <w:r w:rsidRPr="002A0C8C">
        <w:tab/>
      </w:r>
    </w:p>
    <w:p w:rsidRDefault="002A0C8C" w:rsidP="002A0C8C" w:rsidR="002A0C8C" w:rsidRPr="002A0C8C">
      <w:pPr>
        <w:ind w:firstLine="720"/>
        <w:jc w:val="both"/>
      </w:pPr>
    </w:p>
    <w:p w:rsidRDefault="002A0C8C" w:rsidP="002A0C8C" w:rsidR="002A0C8C" w:rsidRPr="002A0C8C">
      <w:pPr>
        <w:ind w:firstLine="720"/>
        <w:jc w:val="both"/>
      </w:pPr>
      <w:r w:rsidRPr="002A0C8C">
        <w:t>Sukladno Izvješću privremen</w:t>
      </w:r>
      <w:r w:rsidR="00805A63">
        <w:t>og</w:t>
      </w:r>
      <w:r w:rsidR="00A531A7">
        <w:t xml:space="preserve"> </w:t>
      </w:r>
      <w:r w:rsidRPr="002A0C8C">
        <w:t>stečajn</w:t>
      </w:r>
      <w:r w:rsidR="00805A63">
        <w:t xml:space="preserve">og </w:t>
      </w:r>
      <w:r w:rsidRPr="002A0C8C">
        <w:t>upravitelj</w:t>
      </w:r>
      <w:r w:rsidR="00805A63">
        <w:t xml:space="preserve">a </w:t>
      </w:r>
      <w:r w:rsidRPr="002A0C8C">
        <w:t>određen</w:t>
      </w:r>
      <w:r w:rsidR="00805A63">
        <w:t xml:space="preserve">og </w:t>
      </w:r>
      <w:r w:rsidRPr="002A0C8C">
        <w:t xml:space="preserve">rješenjem ovog suda </w:t>
      </w:r>
      <w:r w:rsidR="00EB6671" w:rsidRPr="00C0699C">
        <w:t xml:space="preserve">6 </w:t>
      </w:r>
      <w:r w:rsidR="00A531A7">
        <w:t>St-</w:t>
      </w:r>
      <w:r w:rsidR="00805A63">
        <w:t>1757</w:t>
      </w:r>
      <w:r w:rsidR="00A531A7">
        <w:t>/16-</w:t>
      </w:r>
      <w:r w:rsidR="00805A63">
        <w:t>13</w:t>
      </w:r>
      <w:r w:rsidR="00A531A7" w:rsidRPr="00C0699C">
        <w:t xml:space="preserve"> </w:t>
      </w:r>
      <w:r w:rsidR="00EB6671" w:rsidRPr="00C0699C">
        <w:t xml:space="preserve">od </w:t>
      </w:r>
      <w:r w:rsidR="00A531A7">
        <w:t>2</w:t>
      </w:r>
      <w:r w:rsidR="00805A63">
        <w:t>7</w:t>
      </w:r>
      <w:r w:rsidR="00A531A7">
        <w:t>. rujna 2016. g.</w:t>
      </w:r>
      <w:r w:rsidRPr="002A0C8C">
        <w:t>, koje je usmeno izni</w:t>
      </w:r>
      <w:r w:rsidR="00351F35">
        <w:t>o</w:t>
      </w:r>
      <w:r w:rsidRPr="002A0C8C">
        <w:t xml:space="preserve"> na ročištu održanom dana </w:t>
      </w:r>
      <w:r w:rsidR="00351F35">
        <w:t>24</w:t>
      </w:r>
      <w:r w:rsidRPr="002A0C8C">
        <w:t xml:space="preserve">. </w:t>
      </w:r>
      <w:r w:rsidR="00A531A7">
        <w:t xml:space="preserve"> </w:t>
      </w:r>
      <w:r w:rsidR="00EB6671">
        <w:t>studenog</w:t>
      </w:r>
      <w:r w:rsidRPr="002A0C8C">
        <w:t xml:space="preserve"> 20</w:t>
      </w:r>
      <w:r w:rsidR="000A42C8">
        <w:t xml:space="preserve">16. g., razvidno je da su kod </w:t>
      </w:r>
      <w:r w:rsidRPr="002A0C8C">
        <w:t xml:space="preserve">stečajnog dužnika ostvareni stečajni razlozi predviđeni člankom 5. Stečajnog zakona </w:t>
      </w:r>
      <w:r w:rsidR="000A42C8">
        <w:t xml:space="preserve">budući je stečajni dužnik nesposoban za plaćanje iz razloga što ima evidentiranih naloga za plaćanje za čije izvršenje nema pokriće u razdoblju duljem od 60 dana, odnosno društvo je s danom </w:t>
      </w:r>
      <w:r w:rsidR="00B90986">
        <w:t>12. listopada 2016</w:t>
      </w:r>
      <w:r w:rsidR="000A42C8">
        <w:t xml:space="preserve">. godine, blokirano neprekidno u razdoblju od </w:t>
      </w:r>
      <w:r w:rsidR="00B90986">
        <w:t>363</w:t>
      </w:r>
      <w:r w:rsidR="000A42C8">
        <w:t xml:space="preserve"> dana. </w:t>
      </w:r>
      <w:r w:rsidRPr="002A0C8C">
        <w:t>Sukladno materijalnoj</w:t>
      </w:r>
      <w:r w:rsidR="000A42C8">
        <w:t xml:space="preserve"> dokumentaciji u spisu </w:t>
      </w:r>
      <w:r w:rsidRPr="002A0C8C">
        <w:t xml:space="preserve">dužnik ne posjeduje nikakvu imovinu, niti financijsku, niti materijalnu. Predvidivi troškovi stečajnog postupka prema ocijeni privremenog stečajnog upravitelja i ovoga suda iznosili bi </w:t>
      </w:r>
      <w:r w:rsidR="00B90986">
        <w:t>3</w:t>
      </w:r>
      <w:r w:rsidR="000A42C8">
        <w:t>0.000,00 kn</w:t>
      </w:r>
      <w:r w:rsidRPr="002A0C8C">
        <w:t>.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ind w:firstLine="720"/>
        <w:jc w:val="both"/>
      </w:pPr>
      <w:r w:rsidRPr="002A0C8C">
        <w:t>Sukladno članku 132</w:t>
      </w:r>
      <w:r w:rsidR="00416CBF">
        <w:t>.</w:t>
      </w:r>
      <w:r w:rsidRPr="002A0C8C">
        <w:t xml:space="preserve"> st. 1. i 2.  Stečajnog zakona stečajni sudac riješio je kao u izreci.</w:t>
      </w:r>
    </w:p>
    <w:p w:rsidRDefault="002A0C8C" w:rsidP="002A0C8C" w:rsidR="002A0C8C" w:rsidRPr="002A0C8C">
      <w:pPr>
        <w:pStyle w:val="Tijeloteksta"/>
        <w:rPr>
          <w:sz w:val="24"/>
        </w:rPr>
      </w:pPr>
    </w:p>
    <w:p w:rsidRDefault="002A0C8C" w:rsidP="002A0C8C" w:rsidR="002A0C8C" w:rsidRPr="002A0C8C">
      <w:pPr>
        <w:pStyle w:val="Tijeloteksta"/>
        <w:jc w:val="center"/>
        <w:rPr>
          <w:sz w:val="24"/>
        </w:rPr>
      </w:pPr>
      <w:r w:rsidRPr="002A0C8C">
        <w:rPr>
          <w:sz w:val="24"/>
        </w:rPr>
        <w:t xml:space="preserve">U Osijeku </w:t>
      </w:r>
      <w:r w:rsidR="00804453">
        <w:rPr>
          <w:sz w:val="24"/>
        </w:rPr>
        <w:t>2. prosinca</w:t>
      </w:r>
      <w:r w:rsidRPr="002A0C8C">
        <w:rPr>
          <w:sz w:val="24"/>
        </w:rPr>
        <w:t xml:space="preserve"> 2016. g.</w:t>
      </w:r>
    </w:p>
    <w:p w:rsidRDefault="00DC5E34" w:rsidP="002A0C8C" w:rsidR="00DC5E34" w:rsidRPr="002A0C8C">
      <w:pPr>
        <w:pStyle w:val="Tijeloteksta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</w:p>
    <w:p w:rsidRDefault="005910AB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="00DC5E34" w:rsidRPr="002A0C8C">
        <w:rPr>
          <w:sz w:val="24"/>
        </w:rPr>
        <w:tab/>
        <w:t xml:space="preserve">                                                STEČAJNA SUTKINJA</w:t>
      </w: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</w:t>
      </w:r>
      <w:r w:rsidR="006F3F27">
        <w:rPr>
          <w:sz w:val="24"/>
        </w:rPr>
        <w:t xml:space="preserve">  </w:t>
      </w:r>
      <w:r w:rsidRPr="002A0C8C">
        <w:rPr>
          <w:sz w:val="24"/>
        </w:rPr>
        <w:t xml:space="preserve"> Nada Roso</w:t>
      </w:r>
    </w:p>
    <w:p w:rsidRDefault="000D3505" w:rsidP="00DC5E34" w:rsidR="000D3505" w:rsidRPr="002A0C8C">
      <w:pPr>
        <w:pStyle w:val="Tijeloteksta"/>
        <w:jc w:val="left"/>
        <w:rPr>
          <w:sz w:val="24"/>
        </w:rPr>
      </w:pPr>
    </w:p>
    <w:p w:rsidRDefault="005910AB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>Zapisničar: Danijela Špeletić</w:t>
      </w:r>
      <w:r w:rsidRPr="002A0C8C">
        <w:rPr>
          <w:sz w:val="24"/>
        </w:rPr>
        <w:tab/>
      </w:r>
    </w:p>
    <w:p w:rsidRDefault="00DC5E34" w:rsidP="00DC5E34" w:rsidR="00DC5E34" w:rsidRPr="002A0C8C">
      <w:pPr>
        <w:pStyle w:val="Tijeloteksta"/>
        <w:jc w:val="left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>DNA</w:t>
      </w:r>
    </w:p>
    <w:p w:rsidRDefault="00DC5E34" w:rsidP="00DC5E34" w:rsidR="00DC5E34" w:rsidRPr="002A0C8C">
      <w:pPr>
        <w:pStyle w:val="Tijeloteksta"/>
        <w:ind w:left="720"/>
        <w:jc w:val="left"/>
        <w:rPr>
          <w:sz w:val="24"/>
        </w:rPr>
      </w:pP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>e-oglasna ploča</w:t>
      </w: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 xml:space="preserve">kal. </w:t>
      </w:r>
      <w:r w:rsidR="00B14709">
        <w:t>2.1.</w:t>
      </w:r>
    </w:p>
    <w:p w:rsidRDefault="008615FD" w:rsidP="008615FD" w:rsidR="008615FD" w:rsidRPr="002A0C8C">
      <w:pPr>
        <w:jc w:val="both"/>
      </w:pPr>
    </w:p>
    <w:p w:rsidRDefault="008615FD" w:rsidP="008615FD" w:rsidR="008615FD" w:rsidRPr="002A0C8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/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</w:t>
      </w:r>
      <w:r w:rsidRPr="002A0C8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 xml:space="preserve">                                                                                                                                </w:t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6D3C3F" w:rsidP="008615FD" w:rsidR="006D3C3F" w:rsidRPr="002A0C8C"/>
    <w:sectPr w:rsidSect="00606835" w:rsidR="006D3C3F" w:rsidRPr="002A0C8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617D" w:rsidR="00E0617D">
      <w:r>
        <w:separator/>
      </w:r>
    </w:p>
  </w:endnote>
  <w:endnote w:id="0" w:type="continuationSeparator">
    <w:p w:rsidRDefault="00E0617D" w:rsidR="00E061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617D" w:rsidR="00E0617D">
      <w:r>
        <w:separator/>
      </w:r>
    </w:p>
  </w:footnote>
  <w:footnote w:id="0" w:type="continuationSeparator">
    <w:p w:rsidRDefault="00E0617D" w:rsidR="00E061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6D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6F3F27" w:rsidR="006F3F2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871189">
      <w:t>6 St-1757/16-20</w:t>
    </w: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416D5B">
      <w:t>1757</w:t>
    </w:r>
    <w:r w:rsidR="00070CCC">
      <w:t>/16-</w:t>
    </w:r>
    <w:r w:rsidR="00871189">
      <w:t>20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76B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D25"/>
    <w:rsid w:val="001306D4"/>
    <w:rsid w:val="0013197A"/>
    <w:rsid w:val="00134BC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D7685"/>
    <w:rsid w:val="001E12BE"/>
    <w:rsid w:val="001E2409"/>
    <w:rsid w:val="001E53C8"/>
    <w:rsid w:val="001E6626"/>
    <w:rsid w:val="001E6E23"/>
    <w:rsid w:val="001F0363"/>
    <w:rsid w:val="001F07BF"/>
    <w:rsid w:val="001F0A0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09CE"/>
    <w:rsid w:val="002D4076"/>
    <w:rsid w:val="002D50AA"/>
    <w:rsid w:val="002D5E8D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1F35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6CBF"/>
    <w:rsid w:val="00416D5B"/>
    <w:rsid w:val="0041765F"/>
    <w:rsid w:val="00421F42"/>
    <w:rsid w:val="00424F5A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F6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4B7C"/>
    <w:rsid w:val="007F7C97"/>
    <w:rsid w:val="008015CF"/>
    <w:rsid w:val="00802615"/>
    <w:rsid w:val="00804453"/>
    <w:rsid w:val="008053FC"/>
    <w:rsid w:val="00805A63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189"/>
    <w:rsid w:val="00871CB1"/>
    <w:rsid w:val="00872876"/>
    <w:rsid w:val="00877FF1"/>
    <w:rsid w:val="00880DC7"/>
    <w:rsid w:val="00881463"/>
    <w:rsid w:val="008814C5"/>
    <w:rsid w:val="00882502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31A7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709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0986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665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17D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AF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3F2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6DA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66DA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66DA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6DA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6DA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3F2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6DA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66DA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66DA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6DA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6DA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1757</izvorni_sadrzaj>
    <derivirana_varijabla naziv="DomainObject.Predmet.Broj_1">1757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St-1757/2016</izvorni_sadrzaj>
    <derivirana_varijabla naziv="DomainObject.Predmet.OznakaBroj_1">St-1757/2016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FALETAR Društvo s ograničenom odgovornošću za proizvodnju i trgovinu</izvorni_sadrzaj>
    <derivirana_varijabla naziv="DomainObject.Predmet.ProtustrankaFormated_1">  FALETAR Društvo s ograničenom odgovornošću za proizvodnju i trgovinu</derivirana_varijabla>
  </DomainObject.Predmet.ProtustrankaFormated>
  <DomainObject.Predmet.ProtustrankaFormatedOIB>
    <izvorni_sadrzaj>  FALETAR Društvo s ograničenom odgovornošću za proizvodnju i trgovinu, OIB 90042132224</izvorni_sadrzaj>
    <derivirana_varijabla naziv="DomainObject.Predmet.ProtustrankaFormatedOIB_1">  FALETAR Društvo s ograničenom odgovornošću za proizvodnju i trgovinu, OIB 90042132224</derivirana_varijabla>
  </DomainObject.Predmet.ProtustrankaFormatedOIB>
  <DomainObject.Predmet.ProtustrankaFormatedWithAdress>
    <izvorni_sadrzaj> FALETAR Društvo s ograničenom odgovornošću za proizvodnju i trgovinu, Stjepana Radića 37, 32234 Šarengrad</izvorni_sadrzaj>
    <derivirana_varijabla naziv="DomainObject.Predmet.ProtustrankaFormatedWithAdress_1"> FALETAR Društvo s ograničenom odgovornošću za proizvodnju i trgovinu, Stjepana Radića 37, 32234 Šarengrad</derivirana_varijabla>
  </DomainObject.Predmet.ProtustrankaFormatedWithAdress>
  <DomainObject.Predmet.ProtustrankaFormatedWithAdressOIB>
    <izvorni_sadrzaj> FALETAR Društvo s ograničenom odgovornošću za proizvodnju i trgovinu, OIB 90042132224, Stjepana Radića 37, 32234 Šarengrad</izvorni_sadrzaj>
    <derivirana_varijabla naziv="DomainObject.Predmet.ProtustrankaFormatedWithAdressOIB_1"> FALETAR Društvo s ograničenom odgovornošću za proizvodnju i trgovinu, OIB 90042132224, Stjepana Radića 37, 32234 Šarengrad</derivirana_varijabla>
  </DomainObject.Predmet.ProtustrankaFormatedWithAdressOIB>
  <DomainObject.Predmet.ProtustrankaWithAdress>
    <izvorni_sadrzaj>FALETAR Društvo s ograničenom odgovornošću za proizvodnju i trgovinu Stjepana Radića 37, 32234 Šarengrad</izvorni_sadrzaj>
    <derivirana_varijabla naziv="DomainObject.Predmet.ProtustrankaWithAdress_1">FALETAR Društvo s ograničenom odgovornošću za proizvodnju i trgovinu Stjepana Radića 37, 32234 Šarengrad</derivirana_varijabla>
  </DomainObject.Predmet.ProtustrankaWithAdress>
  <DomainObject.Predmet.ProtustrankaWithAdressOIB>
    <izvorni_sadrzaj>FALETAR Društvo s ograničenom odgovornošću za proizvodnju i trgovinu, OIB 90042132224, Stjepana Radića 37, 32234 Šarengrad</izvorni_sadrzaj>
    <derivirana_varijabla naziv="DomainObject.Predmet.ProtustrankaWithAdressOIB_1">FALETAR Društvo s ograničenom odgovornošću za proizvodnju i trgovinu, OIB 90042132224, Stjepana Radića 37, 32234 Šarengrad</derivirana_varijabla>
  </DomainObject.Predmet.ProtustrankaWithAdressOIB>
  <DomainObject.Predmet.ProtustrankaNazivFormated>
    <izvorni_sadrzaj>FALETAR Društvo s ograničenom odgovornošću za proizvodnju i trgovinu</izvorni_sadrzaj>
    <derivirana_varijabla naziv="DomainObject.Predmet.ProtustrankaNazivFormated_1">FALETAR Društvo s ograničenom odgovornošću za proizvodnju i trgovinu</derivirana_varijabla>
  </DomainObject.Predmet.ProtustrankaNazivFormated>
  <DomainObject.Predmet.ProtustrankaNazivFormatedOIB>
    <izvorni_sadrzaj>FALETAR Društvo s ograničenom odgovornošću za proizvodnju i trgovinu, OIB 90042132224</izvorni_sadrzaj>
    <derivirana_varijabla naziv="DomainObject.Predmet.ProtustrankaNazivFormatedOIB_1">FALETAR Društvo s ograničenom odgovornošću za proizvodnju i trgovinu, OIB 90042132224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</izvorni_sadrzaj>
    <derivirana_varijabla naziv="DomainObject.Predmet.StrankaFormatedWithAdress_1"> RH MINISTARSTVO FINANCIJA POREZNA UPRAVA</derivirana_varijabla>
  </DomainObject.Predmet.StrankaFormatedWithAdress>
  <DomainObject.Predmet.StrankaFormatedWithAdressOIB>
    <izvorni_sadrzaj> RH MINISTARSTVO FINANCIJA POREZNA UPRAVA, OIB 18683136487</izvorni_sadrzaj>
    <derivirana_varijabla naziv="DomainObject.Predmet.StrankaFormatedWithAdressOIB_1"> RH MINISTARSTVO FINANCIJA POREZNA UPRAVA, OIB 18683136487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</item>
    </izvorni_sadrzaj>
    <derivirana_varijabla naziv="DomainObject.Predmet.StrankaListFormatedWithAdress_1">
      <item>RH MINISTARSTVO FINANCIJA POREZNA UPRAVA</item>
    </derivirana_varijabla>
  </DomainObject.Predmet.StrankaListFormatedWithAdress>
  <DomainObject.Predmet.StrankaListFormatedWithAdressOIB>
    <izvorni_sadrzaj>
      <item>RH MINISTARSTVO FINANCIJA POREZNA UPRAVA, OIB 18683136487</item>
    </izvorni_sadrzaj>
    <derivirana_varijabla naziv="DomainObject.Predmet.StrankaListFormatedWithAdressOIB_1">
      <item>RH MINISTARSTVO FINANCIJA POREZNA UPRAVA, OIB 18683136487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FALETAR Društvo s ograničenom odgovornošću za proizvodnju i trgovinu</item>
    </izvorni_sadrzaj>
    <derivirana_varijabla naziv="DomainObject.Predmet.ProtuStrankaListFormated_1">
      <item>FALETAR Društvo s ograničenom odgovornošću za proizvodnju i trgovinu</item>
    </derivirana_varijabla>
  </DomainObject.Predmet.ProtuStrankaListFormated>
  <DomainObject.Predmet.ProtuStrankaListFormatedOIB>
    <izvorni_sadrzaj>
      <item>FALETAR Društvo s ograničenom odgovornošću za proizvodnju i trgovinu, OIB 90042132224</item>
    </izvorni_sadrzaj>
    <derivirana_varijabla naziv="DomainObject.Predmet.ProtuStrankaListFormatedOIB_1">
      <item>FALETAR Društvo s ograničenom odgovornošću za proizvodnju i trgovinu, OIB 90042132224</item>
    </derivirana_varijabla>
  </DomainObject.Predmet.ProtuStrankaListFormatedOIB>
  <DomainObject.Predmet.ProtuStrankaListFormatedWithAdress>
    <izvorni_sadrzaj>
      <item>FALETAR Društvo s ograničenom odgovornošću za proizvodnju i trgovinu, Stjepana Radića 37, 32234 Šarengrad</item>
    </izvorni_sadrzaj>
    <derivirana_varijabla naziv="DomainObject.Predmet.ProtuStrankaListFormatedWithAdress_1">
      <item>FALETAR Društvo s ograničenom odgovornošću za proizvodnju i trgovinu, Stjepana Radića 37, 32234 Šarengrad</item>
    </derivirana_varijabla>
  </DomainObject.Predmet.ProtuStrankaListFormatedWithAdress>
  <DomainObject.Predmet.ProtuStrankaListFormatedWithAdressOIB>
    <izvorni_sadrzaj>
      <item>FALETAR Društvo s ograničenom odgovornošću za proizvodnju i trgovinu, OIB 90042132224, Stjepana Radića 37, 32234 Šarengrad</item>
    </izvorni_sadrzaj>
    <derivirana_varijabla naziv="DomainObject.Predmet.ProtuStrankaListFormatedWithAdressOIB_1">
      <item>FALETAR Društvo s ograničenom odgovornošću za proizvodnju i trgovinu, OIB 90042132224, Stjepana Radića 37, 32234 Šarengrad</item>
    </derivirana_varijabla>
  </DomainObject.Predmet.ProtuStrankaListFormatedWithAdressOIB>
  <DomainObject.Predmet.ProtuStrankaListNazivFormated>
    <izvorni_sadrzaj>
      <item>FALETAR Društvo s ograničenom odgovornošću za proizvodnju i trgovinu</item>
    </izvorni_sadrzaj>
    <derivirana_varijabla naziv="DomainObject.Predmet.ProtuStrankaListNazivFormated_1">
      <item>FALETAR Društvo s ograničenom odgovornošću za proizvodnju i trgovinu</item>
    </derivirana_varijabla>
  </DomainObject.Predmet.ProtuStrankaListNazivFormated>
  <DomainObject.Predmet.ProtuStrankaListNazivFormatedOIB>
    <izvorni_sadrzaj>
      <item>FALETAR Društvo s ograničenom odgovornošću za proizvodnju i trgovinu, OIB 90042132224</item>
    </izvorni_sadrzaj>
    <derivirana_varijabla naziv="DomainObject.Predmet.ProtuStrankaListNazivFormatedOIB_1">
      <item>FALETAR Društvo s ograničenom odgovornošću za proizvodnju i trgovinu, OIB 90042132224</item>
    </derivirana_varijabla>
  </DomainObject.Predmet.ProtuStrankaListNazivFormatedOIB>
  <DomainObject.Predmet.OstaliListFormated>
    <izvorni_sadrzaj>
      <item>Marko Cvrkovć</item>
    </izvorni_sadrzaj>
    <derivirana_varijabla naziv="DomainObject.Predmet.OstaliListFormated_1">
      <item>Marko Cvrkovć</item>
    </derivirana_varijabla>
  </DomainObject.Predmet.OstaliListFormated>
  <DomainObject.Predmet.OstaliListFormatedOIB>
    <izvorni_sadrzaj>
      <item>Marko Cvrkovć</item>
    </izvorni_sadrzaj>
    <derivirana_varijabla naziv="DomainObject.Predmet.OstaliListFormatedOIB_1">
      <item>Marko Cvrkovć</item>
    </derivirana_varijabla>
  </DomainObject.Predmet.OstaliListFormatedOIB>
  <DomainObject.Predmet.OstaliListFormatedWithAdress>
    <izvorni_sadrzaj>
      <item>Marko Cvrkovć, Županijska 44, 32000 Vukovar</item>
    </izvorni_sadrzaj>
    <derivirana_varijabla naziv="DomainObject.Predmet.OstaliListFormatedWithAdress_1">
      <item>Marko Cvrkovć, Županijska 44, 32000 Vukovar</item>
    </derivirana_varijabla>
  </DomainObject.Predmet.OstaliListFormatedWithAdress>
  <DomainObject.Predmet.OstaliListFormatedWithAdressOIB>
    <izvorni_sadrzaj>
      <item>Marko Cvrkovć, Županijska 44, 32000 Vukovar</item>
    </izvorni_sadrzaj>
    <derivirana_varijabla naziv="DomainObject.Predmet.OstaliListFormatedWithAdressOIB_1">
      <item>Marko Cvrkovć, Županijska 44, 32000 Vukovar</item>
    </derivirana_varijabla>
  </DomainObject.Predmet.OstaliListFormatedWithAdressOIB>
  <DomainObject.Predmet.OstaliListNazivFormated>
    <izvorni_sadrzaj>
      <item>Marko Cvrkovć</item>
    </izvorni_sadrzaj>
    <derivirana_varijabla naziv="DomainObject.Predmet.OstaliListNazivFormated_1">
      <item>Marko Cvrkovć</item>
    </derivirana_varijabla>
  </DomainObject.Predmet.OstaliListNazivFormated>
  <DomainObject.Predmet.OstaliListNazivFormatedOIB>
    <izvorni_sadrzaj>
      <item>Marko Cvrkovć</item>
    </izvorni_sadrzaj>
    <derivirana_varijabla naziv="DomainObject.Predmet.OstaliListNazivFormatedOIB_1">
      <item>Marko Cvrkovć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FALETAR Društvo s ograničenom odgovornošću za proizvodnju i trgovinu</izvorni_sadrzaj>
    <derivirana_varijabla naziv="DomainObject.Predmet.ProtustrankaIDrugi_1">FALETAR Društvo s ograničenom odgovornošću za proizvodnju i trgovinu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FALETAR Društvo s ograničenom odgovornošću za proizvodnju i trgovinu, OIB 90042132224, Stjepana Radića 37, 32234 Šarengrad</izvorni_sadrzaj>
    <derivirana_varijabla naziv="DomainObject.Predmet.ProtustrankaIDrugiAdressOIB_1">FALETAR Društvo s ograničenom odgovornošću za proizvodnju i trgovinu, OIB 90042132224, Stjepana Radića 37, 32234 Šarengrad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FALETAR Društvo s ograničenom odgovornošću za proizvodnju i trgovinu</item>
      <item>Marko Cvrkovć</item>
      <item>RH MINISTARSTVO FINANCIJA POREZNA UPRAVA</item>
    </izvorni_sadrzaj>
    <derivirana_varijabla naziv="DomainObject.Predmet.SudioniciListNaziv_1">
      <item>FALETAR Društvo s ograničenom odgovornošću za proizvodnju i trgovinu</item>
      <item>Marko Cvrkovć</item>
      <item>RH MINISTARSTVO FINANCIJA POREZNA UPRAVA</item>
    </derivirana_varijabla>
  </DomainObject.Predmet.SudioniciListNaziv>
  <DomainObject.Predmet.SudioniciListAdressOIB>
    <izvorni_sadrzaj>
      <item>FALETAR Društvo s ograničenom odgovornošću za proizvodnju i trgovinu, OIB 90042132224, Stjepana Radića 37,32234 Šarengrad</item>
      <item>Marko Cvrkovć, Županijska 44,32000 Vukovar</item>
      <item>RH MINISTARSTVO FINANCIJA POREZNA UPRAVA, OIB 18683136487</item>
    </izvorni_sadrzaj>
    <derivirana_varijabla naziv="DomainObject.Predmet.SudioniciListAdressOIB_1">
      <item>FALETAR Društvo s ograničenom odgovornošću za proizvodnju i trgovinu, OIB 90042132224, Stjepana Radića 37,32234 Šarengrad</item>
      <item>Marko Cvrkovć, Županijska 44,32000 Vukovar</item>
      <item>RH MINISTARSTVO FINANCIJA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90042132224</item>
      <item>, OIB null</item>
      <item>, OIB 18683136487</item>
    </izvorni_sadrzaj>
    <derivirana_varijabla naziv="DomainObject.Predmet.SudioniciListNazivOIB_1">
      <item>, OIB 90042132224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CBBC23-C0DB-462B-9D1E-000A641BD3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461</properties:Words>
  <properties:Characters>2455</properties:Characters>
  <properties:Lines>143</properties:Lines>
  <properties:Paragraphs>20</properties:Paragraphs>
  <properties:TotalTime>180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2016-06-16T08:13:00Z</cp:lastPrinted>
  <dcterms:modified xmlns:xsi="http://www.w3.org/2001/XMLSchema-instance" xsi:type="dcterms:W3CDTF">2016-12-02T09:01:00Z</dcterms:modified>
  <cp:revision>211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