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9d27" w14:paraId="1ae9d27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7.St.753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DE5301" w:rsidR="00407841" w:rsidRPr="00F14A92">
      <w:pPr>
        <w:ind w:firstLine="708"/>
        <w:jc w:val="both"/>
      </w:pPr>
      <w:r w:rsidRPr="00F14A92">
        <w:t xml:space="preserve">Trgovački sud u Splitu, Stalna služba u Dubrovniku, po stečajnom sucu Diani Butigan Granić u prethodnom postupku radi utvrđivanja uvjeta za otvaranje stečajnog postupka nad dužnikom </w:t>
      </w:r>
      <w:r w:rsidR="00BA3950">
        <w:t>YACHT SERVIS d.o.o., Komolac, Na skali 4, OIB: 32678890027,</w:t>
      </w:r>
      <w:r w:rsidR="00DE5301">
        <w:rPr>
          <w:sz w:val="22"/>
          <w:szCs w:val="22"/>
        </w:rPr>
        <w:t xml:space="preserve"> </w:t>
      </w:r>
      <w:r w:rsidRPr="00F14A92">
        <w:t>dana</w:t>
      </w:r>
      <w:r w:rsidR="00583F5B" w:rsidRPr="00F14A92">
        <w:t xml:space="preserve"> </w:t>
      </w:r>
      <w:r w:rsidR="00FF4F62">
        <w:t>0</w:t>
      </w:r>
      <w:r w:rsidR="00BA3950">
        <w:t>4</w:t>
      </w:r>
      <w:r w:rsidR="00FF4F62">
        <w:t xml:space="preserve">. svibnja </w:t>
      </w:r>
      <w:r w:rsidR="00583F5B" w:rsidRPr="00F14A92">
        <w:t xml:space="preserve">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BA3950">
        <w:t>YACHT SERVIS d.o.o., Komolac, Na skali 4, OIB: 32678890027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BA3950">
        <w:t>pozivom na broj 10-753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7634B0">
        <w:t>17</w:t>
      </w:r>
      <w:r w:rsidRPr="00F14A92">
        <w:t xml:space="preserve">. </w:t>
      </w:r>
      <w:r w:rsidR="00443432">
        <w:t>ožujka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BA3950" w:rsidRPr="00BA3950">
        <w:t xml:space="preserve"> </w:t>
      </w:r>
      <w:r w:rsidR="00BA3950">
        <w:t>YACHT SERVIS d.o.o., Komolac, Na skali 4, OIB: 32678890027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7634B0">
        <w:t>753</w:t>
      </w:r>
      <w:r w:rsidR="00D2067C">
        <w:t>/</w:t>
      </w:r>
      <w:r w:rsidR="002D78E4" w:rsidRPr="00F14A92">
        <w:t xml:space="preserve">16 od </w:t>
      </w:r>
      <w:r w:rsidR="007634B0">
        <w:t>3</w:t>
      </w:r>
      <w:r w:rsidR="00D2067C">
        <w:t>1</w:t>
      </w:r>
      <w:r w:rsidRPr="00F14A92">
        <w:t xml:space="preserve">. </w:t>
      </w:r>
      <w:r w:rsidR="007634B0">
        <w:t>ožujka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7634B0">
        <w:t>39</w:t>
      </w:r>
      <w:r w:rsidR="00205AA3">
        <w:t>.</w:t>
      </w:r>
      <w:r w:rsidR="007634B0">
        <w:t>796</w:t>
      </w:r>
      <w:r w:rsidR="00D2067C">
        <w:t>,</w:t>
      </w:r>
      <w:r w:rsidR="007634B0">
        <w:t>98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205AA3">
        <w:t>155</w:t>
      </w:r>
      <w:r w:rsidR="004778A7">
        <w:t>8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>Iz prokaznog popisa imovine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FF4F62">
        <w:rPr>
          <w:b/>
        </w:rPr>
        <w:t>0</w:t>
      </w:r>
      <w:r w:rsidR="00BA3950">
        <w:rPr>
          <w:b/>
        </w:rPr>
        <w:t>4</w:t>
      </w:r>
      <w:r w:rsidR="00FF4F62">
        <w:rPr>
          <w:b/>
        </w:rPr>
        <w:t xml:space="preserve">. svibnja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97B">
          <w:rPr>
            <w:noProof/>
          </w:rPr>
          <w:t>2</w:t>
        </w:r>
        <w:r>
          <w:fldChar w:fldCharType="end"/>
        </w:r>
        <w:r w:rsidR="00BA3950">
          <w:t xml:space="preserve"> </w:t>
        </w:r>
        <w:r w:rsidR="00BA3950">
          <w:tab/>
        </w:r>
        <w:r w:rsidR="00BA3950">
          <w:tab/>
          <w:t>Posl.br. 7.St.753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05AA3"/>
    <w:rsid w:val="002D78E4"/>
    <w:rsid w:val="003D731C"/>
    <w:rsid w:val="00407841"/>
    <w:rsid w:val="00443432"/>
    <w:rsid w:val="004778A7"/>
    <w:rsid w:val="00550A50"/>
    <w:rsid w:val="00583F5B"/>
    <w:rsid w:val="005C12B7"/>
    <w:rsid w:val="005C197B"/>
    <w:rsid w:val="0065181B"/>
    <w:rsid w:val="007634B0"/>
    <w:rsid w:val="00896A3D"/>
    <w:rsid w:val="009D5071"/>
    <w:rsid w:val="00A126EF"/>
    <w:rsid w:val="00BA3950"/>
    <w:rsid w:val="00CC5486"/>
    <w:rsid w:val="00D2067C"/>
    <w:rsid w:val="00DE5301"/>
    <w:rsid w:val="00EA5C88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9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9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9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9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9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9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9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9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YACHT SERVIS d.o.o. za održavanje plovila, trgovinu, turizam i usluge</izvorni_sadrzaj>
    <derivirana_varijabla naziv="DomainObject.Predmet.ProtustrankaFormated_1">  YACHT SERVIS d.o.o. za održavanje plovila, trgovinu, turizam i usluge</derivirana_varijabla>
  </DomainObject.Predmet.ProtustrankaFormated>
  <DomainObject.Predmet.ProtustrankaFormatedOIB>
    <izvorni_sadrzaj>  YACHT SERVIS d.o.o. za održavanje plovila, trgovinu, turizam i usluge, OIB 32678890027</izvorni_sadrzaj>
    <derivirana_varijabla naziv="DomainObject.Predmet.ProtustrankaFormatedOIB_1">  YACHT SERVIS d.o.o. za održavanje plovila, trgovinu, turizam i usluge, OIB 32678890027</derivirana_varijabla>
  </DomainObject.Predmet.ProtustrankaFormatedOIB>
  <DomainObject.Predmet.ProtustrankaFormatedWithAdress>
    <izvorni_sadrzaj> YACHT SERVIS d.o.o. za održavanje plovila, trgovinu, turizam i usluge, Na skali 4, 20236 Komolac</izvorni_sadrzaj>
    <derivirana_varijabla naziv="DomainObject.Predmet.ProtustrankaFormatedWithAdress_1"> YACHT SERVIS d.o.o. za održavanje plovila, trgovinu, turizam i usluge, Na skali 4, 20236 Komolac</derivirana_varijabla>
  </DomainObject.Predmet.ProtustrankaFormatedWithAdress>
  <DomainObject.Predmet.ProtustrankaFormatedWithAdressOIB>
    <izvorni_sadrzaj> YACHT SERVIS d.o.o. za održavanje plovila, trgovinu, turizam i usluge, OIB 32678890027, Na skali 4, 20236 Komolac</izvorni_sadrzaj>
    <derivirana_varijabla naziv="DomainObject.Predmet.ProtustrankaFormatedWithAdressOIB_1"> YACHT SERVIS d.o.o. za održavanje plovila, trgovinu, turizam i usluge, OIB 32678890027, Na skali 4, 20236 Komolac</derivirana_varijabla>
  </DomainObject.Predmet.ProtustrankaFormatedWithAdressOIB>
  <DomainObject.Predmet.ProtustrankaWithAdress>
    <izvorni_sadrzaj>YACHT SERVIS d.o.o. za održavanje plovila, trgovinu, turizam i usluge Na skali 4, 20236 Komolac</izvorni_sadrzaj>
    <derivirana_varijabla naziv="DomainObject.Predmet.ProtustrankaWithAdress_1">YACHT SERVIS d.o.o. za održavanje plovila, trgovinu, turizam i usluge Na skali 4, 20236 Komolac</derivirana_varijabla>
  </DomainObject.Predmet.ProtustrankaWithAdress>
  <DomainObject.Predmet.ProtustrankaWithAdressOIB>
    <izvorni_sadrzaj>YACHT SERVIS d.o.o. za održavanje plovila, trgovinu, turizam i usluge, OIB 32678890027, Na skali 4, 20236 Komolac</izvorni_sadrzaj>
    <derivirana_varijabla naziv="DomainObject.Predmet.ProtustrankaWithAdressOIB_1">YACHT SERVIS d.o.o. za održavanje plovila, trgovinu, turizam i usluge, OIB 32678890027, Na skali 4, 20236 Komolac</derivirana_varijabla>
  </DomainObject.Predmet.ProtustrankaWithAdressOIB>
  <DomainObject.Predmet.ProtustrankaNazivFormated>
    <izvorni_sadrzaj>YACHT SERVIS d.o.o. za održavanje plovila, trgovinu, turizam i usluge</izvorni_sadrzaj>
    <derivirana_varijabla naziv="DomainObject.Predmet.ProtustrankaNazivFormated_1">YACHT SERVIS d.o.o. za održavanje plovila, trgovinu, turizam i usluge</derivirana_varijabla>
  </DomainObject.Predmet.ProtustrankaNazivFormated>
  <DomainObject.Predmet.ProtustrankaNazivFormatedOIB>
    <izvorni_sadrzaj>YACHT SERVIS d.o.o. za održavanje plovila, trgovinu, turizam i usluge, OIB 32678890027</izvorni_sadrzaj>
    <derivirana_varijabla naziv="DomainObject.Predmet.ProtustrankaNazivFormatedOIB_1">YACHT SERVIS d.o.o. za održavanje plovila, trgovinu, turizam i usluge, OIB 32678890027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39796.98</izvorni_sadrzaj>
    <derivirana_varijabla naziv="DomainObject.Predmet.TrenutnaVrijednost_1">39796.98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YACHT SERVIS d.o.o. za održavanje plovila, trgovinu, turizam i usluge</item>
    </izvorni_sadrzaj>
    <derivirana_varijabla naziv="DomainObject.Predmet.ProtuStrankaListFormated_1">
      <item>YACHT SERVIS d.o.o. za održavanje plovila, trgovinu, turizam i usluge</item>
    </derivirana_varijabla>
  </DomainObject.Predmet.ProtuStrankaListFormated>
  <DomainObject.Predmet.ProtuStrankaListFormatedOIB>
    <izvorni_sadrzaj>
      <item>YACHT SERVIS d.o.o. za održavanje plovila, trgovinu, turizam i usluge, OIB 32678890027</item>
    </izvorni_sadrzaj>
    <derivirana_varijabla naziv="DomainObject.Predmet.ProtuStrankaListFormatedOIB_1">
      <item>YACHT SERVIS d.o.o. za održavanje plovila, trgovinu, turizam i usluge, OIB 32678890027</item>
    </derivirana_varijabla>
  </DomainObject.Predmet.ProtuStrankaListFormatedOIB>
  <DomainObject.Predmet.ProtuStrankaListFormatedWithAdress>
    <izvorni_sadrzaj>
      <item>YACHT SERVIS d.o.o. za održavanje plovila, trgovinu, turizam i usluge, Na skali 4, 20236 Komolac</item>
    </izvorni_sadrzaj>
    <derivirana_varijabla naziv="DomainObject.Predmet.ProtuStrankaListFormatedWithAdress_1">
      <item>YACHT SERVIS d.o.o. za održavanje plovila, trgovinu, turizam i usluge, Na skali 4, 20236 Komolac</item>
    </derivirana_varijabla>
  </DomainObject.Predmet.ProtuStrankaListFormatedWithAdress>
  <DomainObject.Predmet.ProtuStrankaListFormatedWithAdressOIB>
    <izvorni_sadrzaj>
      <item>YACHT SERVIS d.o.o. za održavanje plovila, trgovinu, turizam i usluge, OIB 32678890027, Na skali 4, 20236 Komolac</item>
    </izvorni_sadrzaj>
    <derivirana_varijabla naziv="DomainObject.Predmet.ProtuStrankaListFormatedWithAdressOIB_1">
      <item>YACHT SERVIS d.o.o. za održavanje plovila, trgovinu, turizam i usluge, OIB 32678890027, Na skali 4, 20236 Komolac</item>
    </derivirana_varijabla>
  </DomainObject.Predmet.ProtuStrankaListFormatedWithAdressOIB>
  <DomainObject.Predmet.ProtuStrankaListNazivFormated>
    <izvorni_sadrzaj>
      <item>YACHT SERVIS d.o.o. za održavanje plovila, trgovinu, turizam i usluge</item>
    </izvorni_sadrzaj>
    <derivirana_varijabla naziv="DomainObject.Predmet.ProtuStrankaListNazivFormated_1">
      <item>YACHT SERVIS d.o.o. za održavanje plovila, trgovinu, turizam i usluge</item>
    </derivirana_varijabla>
  </DomainObject.Predmet.ProtuStrankaListNazivFormated>
  <DomainObject.Predmet.ProtuStrankaListNazivFormatedOIB>
    <izvorni_sadrzaj>
      <item>YACHT SERVIS d.o.o. za održavanje plovila, trgovinu, turizam i usluge, OIB 32678890027</item>
    </izvorni_sadrzaj>
    <derivirana_varijabla naziv="DomainObject.Predmet.ProtuStrankaListNazivFormatedOIB_1">
      <item>YACHT SERVIS d.o.o. za održavanje plovila, trgovinu, turizam i usluge, OIB 32678890027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YACHT SERVIS d.o.o. za održavanje plovila, trgovinu, turizam i usluge</izvorni_sadrzaj>
    <derivirana_varijabla naziv="DomainObject.Predmet.ProtustrankaIDrugi_1">YACHT SERVIS d.o.o. za održavanje plovila,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YACHT SERVIS d.o.o. za održavanje plovila, trgovinu, turizam i usluge, OIB 32678890027, Na skali 4, 20236 Komolac</izvorni_sadrzaj>
    <derivirana_varijabla naziv="DomainObject.Predmet.ProtustrankaIDrugiAdressOIB_1">YACHT SERVIS d.o.o. za održavanje plovila, trgovinu, turizam i usluge, OIB 32678890027, Na skali 4, 20236 Komolac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YACHT SERVIS d.o.o. za održavanje plovila, trgovinu, turizam i usluge</item>
    </izvorni_sadrzaj>
    <derivirana_varijabla naziv="DomainObject.Predmet.SudioniciListNaziv_1">
      <item>FINA, RC Split, Podružnica Dubrovnik</item>
      <item>YACHT SERVIS d.o.o. za održavanje plovila,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YACHT SERVIS d.o.o. za održavanje plovila, trgovinu, turizam i usluge, OIB 32678890027, Na skali 4,20236 Komolac</item>
    </izvorni_sadrzaj>
    <derivirana_varijabla naziv="DomainObject.Predmet.SudioniciListAdressOIB_1">
      <item>FINA, RC Split, Podružnica Dubrovnik, OIB 85821130368, Vukovarska 2,20000 Dubrovnik</item>
      <item>YACHT SERVIS d.o.o. za održavanje plovila, trgovinu, turizam i usluge, OIB 32678890027, Na skali 4,20236 Komolac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32678890027</item>
    </izvorni_sadrzaj>
    <derivirana_varijabla naziv="DomainObject.Predmet.SudioniciListNazivOIB_1">
      <item>, OIB 85821130368</item>
      <item>, OIB 32678890027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3508</properties:Characters>
  <properties:Lines>94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2016-05-04T08:21:00Z</dcterms:created>
  <dc:creator>Diana Butigan Granić</dc:creator>
  <cp:lastModifiedBy>Mara Marčinko</cp:lastModifiedBy>
  <cp:lastPrinted>2016-04-29T12:41:00Z</cp:lastPrinted>
  <dcterms:modified xmlns:xsi="http://www.w3.org/2001/XMLSchema-instance" xsi:type="dcterms:W3CDTF">2016-05-04T10:54:00Z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