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edaa" w14:paraId="85fedaa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E4BA2">
        <w:t>8206</w:t>
      </w:r>
      <w:r w:rsidR="00CC1534">
        <w:t>/15</w:t>
      </w:r>
      <w:r>
        <w:t xml:space="preserve">, temeljem odredbe članka 430. Stečajnog zakona (Narodne novine br. 71/15.), dana </w:t>
      </w:r>
      <w:r w:rsidR="00347C92">
        <w:t>6. lipnja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0E4BA2">
        <w:t>KREMA USLUGE</w:t>
      </w:r>
      <w:r w:rsidR="00694DBA" w:rsidRPr="001D034D">
        <w:t xml:space="preserve"> d.o.o., OIB: </w:t>
      </w:r>
      <w:r w:rsidR="000E4BA2">
        <w:t>70801123500</w:t>
      </w:r>
      <w:r w:rsidR="00694DBA" w:rsidRPr="001D034D">
        <w:t xml:space="preserve">, MBS: </w:t>
      </w:r>
      <w:r w:rsidR="000E4BA2">
        <w:t>080690613</w:t>
      </w:r>
      <w:r w:rsidR="00694DBA" w:rsidRPr="001D034D">
        <w:t xml:space="preserve">, Zagreb, </w:t>
      </w:r>
      <w:r w:rsidR="000E4BA2">
        <w:t>Šidska 16</w:t>
      </w:r>
      <w:r w:rsidR="00347C92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F046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0E4BA2">
        <w:t>4.579,05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47C92">
        <w:t>6. lipnja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</w:t>
      </w:r>
      <w:r w:rsidR="00347C92">
        <w:t>Jasminka Gadža</w:t>
      </w:r>
      <w:r>
        <w:t xml:space="preserve"> </w:t>
      </w:r>
    </w:p>
    <w:p w:rsidRDefault="00D2010E" w:rsidP="00D2010E" w:rsidR="00D2010E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60D" w:rsidR="001B260D">
      <w:r>
        <w:separator/>
      </w:r>
    </w:p>
  </w:endnote>
  <w:endnote w:id="0" w:type="continuationSeparator">
    <w:p w:rsidRDefault="001B260D" w:rsidR="001B2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60D" w:rsidR="001B260D">
      <w:r>
        <w:separator/>
      </w:r>
    </w:p>
  </w:footnote>
  <w:footnote w:id="0" w:type="continuationSeparator">
    <w:p w:rsidRDefault="001B260D" w:rsidR="001B26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293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6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293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0E4BA2"/>
    <w:rsid w:val="00156BFC"/>
    <w:rsid w:val="0017125F"/>
    <w:rsid w:val="00187124"/>
    <w:rsid w:val="001B260D"/>
    <w:rsid w:val="001C29CC"/>
    <w:rsid w:val="00222323"/>
    <w:rsid w:val="0028327B"/>
    <w:rsid w:val="0029156E"/>
    <w:rsid w:val="002D1AE7"/>
    <w:rsid w:val="00347C92"/>
    <w:rsid w:val="00361327"/>
    <w:rsid w:val="003839BE"/>
    <w:rsid w:val="003D2404"/>
    <w:rsid w:val="003F6C0C"/>
    <w:rsid w:val="004C025F"/>
    <w:rsid w:val="004C0A55"/>
    <w:rsid w:val="00571EE7"/>
    <w:rsid w:val="00596E55"/>
    <w:rsid w:val="00653450"/>
    <w:rsid w:val="00694DBA"/>
    <w:rsid w:val="006D2932"/>
    <w:rsid w:val="007A6EBD"/>
    <w:rsid w:val="007F087B"/>
    <w:rsid w:val="008367F3"/>
    <w:rsid w:val="00943F6F"/>
    <w:rsid w:val="00AD4D4F"/>
    <w:rsid w:val="00B60454"/>
    <w:rsid w:val="00B96BA2"/>
    <w:rsid w:val="00BB114C"/>
    <w:rsid w:val="00CC1534"/>
    <w:rsid w:val="00D0726B"/>
    <w:rsid w:val="00D2010E"/>
    <w:rsid w:val="00D4082C"/>
    <w:rsid w:val="00E34A70"/>
    <w:rsid w:val="00E34BAC"/>
    <w:rsid w:val="00F046F3"/>
    <w:rsid w:val="00F45B98"/>
    <w:rsid w:val="00F65299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8206</izvorni_sadrzaj>
    <derivirana_varijabla naziv="DomainObject.Predmet.Broj_1">8206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St-8206/2015</izvorni_sadrzaj>
    <derivirana_varijabla naziv="DomainObject.Predmet.OznakaBroj_1">St-8206/2015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KREMA USLUGE d.o.o. zastupanog po punomoćniku Krešimir Majerić</izvorni_sadrzaj>
    <derivirana_varijabla naziv="DomainObject.Predmet.ProtustrankaFormated_1">  KREMA USLUGE d.o.o. zastupanog po punomoćniku Krešimir Majerić</derivirana_varijabla>
  </DomainObject.Predmet.ProtustrankaFormated>
  <DomainObject.Predmet.ProtustrankaFormatedOIB>
    <izvorni_sadrzaj>  KREMA USLUGE d.o.o., OIB 70801123500 zastupanog po punomoćniku Krešimir Majerić</izvorni_sadrzaj>
    <derivirana_varijabla naziv="DomainObject.Predmet.ProtustrankaFormatedOIB_1">  KREMA USLUGE d.o.o., OIB 70801123500 zastupanog po punomoćniku Krešimir Majerić</derivirana_varijabla>
  </DomainObject.Predmet.ProtustrankaFormatedOIB>
  <DomainObject.Predmet.ProtustrankaFormatedWithAdress>
    <izvorni_sadrzaj> KREMA USLUGE d.o.o., Šidska 16, 10000 Zagreb zastupanog po punomoćniku Krešimir Majerić</izvorni_sadrzaj>
    <derivirana_varijabla naziv="DomainObject.Predmet.ProtustrankaFormatedWithAdress_1"> KREMA USLUGE d.o.o., Šidska 16, 10000 Zagreb zastupanog po punomoćniku Krešimir Majerić</derivirana_varijabla>
  </DomainObject.Predmet.ProtustrankaFormatedWithAdress>
  <DomainObject.Predmet.ProtustrankaFormatedWithAdressOIB>
    <izvorni_sadrzaj> KREMA USLUGE d.o.o., OIB 70801123500, Šidska 16, 10000 Zagreb zastupanog po punomoćniku Krešimir Majerić</izvorni_sadrzaj>
    <derivirana_varijabla naziv="DomainObject.Predmet.ProtustrankaFormatedWithAdressOIB_1"> KREMA USLUGE d.o.o., OIB 70801123500, Šidska 16, 10000 Zagreb zastupanog po punomoćniku Krešimir Majerić</derivirana_varijabla>
  </DomainObject.Predmet.ProtustrankaFormatedWithAdressOIB>
  <DomainObject.Predmet.ProtustrankaWithAdress>
    <izvorni_sadrzaj>KREMA USLUGE d.o.o. Šidska 16, 10000 Zagreb</izvorni_sadrzaj>
    <derivirana_varijabla naziv="DomainObject.Predmet.ProtustrankaWithAdress_1">KREMA USLUGE d.o.o. Šidska 16, 10000 Zagreb</derivirana_varijabla>
  </DomainObject.Predmet.ProtustrankaWithAdress>
  <DomainObject.Predmet.ProtustrankaWithAdressOIB>
    <izvorni_sadrzaj>KREMA USLUGE d.o.o., OIB 70801123500, Šidska 16, 10000 Zagreb</izvorni_sadrzaj>
    <derivirana_varijabla naziv="DomainObject.Predmet.ProtustrankaWithAdressOIB_1">KREMA USLUGE d.o.o., OIB 70801123500, Šidska 16, 10000 Zagreb</derivirana_varijabla>
  </DomainObject.Predmet.ProtustrankaWithAdressOIB>
  <DomainObject.Predmet.ProtustrankaNazivFormated>
    <izvorni_sadrzaj>KREMA USLUGE d.o.o.</izvorni_sadrzaj>
    <derivirana_varijabla naziv="DomainObject.Predmet.ProtustrankaNazivFormated_1">KREMA USLUGE d.o.o.</derivirana_varijabla>
  </DomainObject.Predmet.ProtustrankaNazivFormated>
  <DomainObject.Predmet.ProtustrankaNazivFormatedOIB>
    <izvorni_sadrzaj>KREMA USLUGE d.o.o., OIB 70801123500</izvorni_sadrzaj>
    <derivirana_varijabla naziv="DomainObject.Predmet.ProtustrankaNazivFormatedOIB_1">KREMA USLUGE d.o.o., OIB 70801123500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KREMA USLUGE d.o.o. zastupanog po punomoćniku Krešimir Majerić</item>
    </izvorni_sadrzaj>
    <derivirana_varijabla naziv="DomainObject.Predmet.ProtuStrankaListFormated_1">
      <item>KREMA USLUGE d.o.o. zastupanog po punomoćniku Krešimir Majerić</item>
    </derivirana_varijabla>
  </DomainObject.Predmet.ProtuStrankaListFormated>
  <DomainObject.Predmet.ProtuStrankaListFormatedOIB>
    <izvorni_sadrzaj>
      <item>KREMA USLUGE d.o.o., OIB 70801123500 zastupanog po punomoćniku Krešimir Majerić</item>
    </izvorni_sadrzaj>
    <derivirana_varijabla naziv="DomainObject.Predmet.ProtuStrankaListFormatedOIB_1">
      <item>KREMA USLUGE d.o.o., OIB 70801123500 zastupanog po punomoćniku Krešimir Majerić</item>
    </derivirana_varijabla>
  </DomainObject.Predmet.ProtuStrankaListFormatedOIB>
  <DomainObject.Predmet.ProtuStrankaListFormatedWithAdress>
    <izvorni_sadrzaj>
      <item>KREMA USLUGE d.o.o., Šidska 16, 10000 Zagreb zastupanog po punomoćniku Krešimir Majerić</item>
    </izvorni_sadrzaj>
    <derivirana_varijabla naziv="DomainObject.Predmet.ProtuStrankaListFormatedWithAdress_1">
      <item>KREMA USLUGE d.o.o., Šidska 16, 10000 Zagreb zastupanog po punomoćniku Krešimir Majerić</item>
    </derivirana_varijabla>
  </DomainObject.Predmet.ProtuStrankaListFormatedWithAdress>
  <DomainObject.Predmet.ProtuStrankaListFormatedWithAdressOIB>
    <izvorni_sadrzaj>
      <item>KREMA USLUGE d.o.o., OIB 70801123500, Šidska 16, 10000 Zagreb zastupanog po punomoćniku Krešimir Majerić</item>
    </izvorni_sadrzaj>
    <derivirana_varijabla naziv="DomainObject.Predmet.ProtuStrankaListFormatedWithAdressOIB_1">
      <item>KREMA USLUGE d.o.o., OIB 70801123500, Šidska 16, 10000 Zagreb zastupanog po punomoćniku Krešimir Majerić</item>
    </derivirana_varijabla>
  </DomainObject.Predmet.ProtuStrankaListFormatedWithAdressOIB>
  <DomainObject.Predmet.ProtuStrankaListNazivFormated>
    <izvorni_sadrzaj>
      <item>KREMA USLUGE d.o.o.</item>
    </izvorni_sadrzaj>
    <derivirana_varijabla naziv="DomainObject.Predmet.ProtuStrankaListNazivFormated_1">
      <item>KREMA USLUGE d.o.o.</item>
    </derivirana_varijabla>
  </DomainObject.Predmet.ProtuStrankaListNazivFormated>
  <DomainObject.Predmet.ProtuStrankaListNazivFormatedOIB>
    <izvorni_sadrzaj>
      <item>KREMA USLUGE d.o.o., OIB 70801123500</item>
    </izvorni_sadrzaj>
    <derivirana_varijabla naziv="DomainObject.Predmet.ProtuStrankaListNazivFormatedOIB_1">
      <item>KREMA USLUGE d.o.o., OIB 70801123500</item>
    </derivirana_varijabla>
  </DomainObject.Predmet.ProtuStrankaListNazivFormatedOIB>
  <DomainObject.Predmet.OstaliListFormated>
    <izvorni_sadrzaj>
      <item>Krešimir Majerić punomoćnik sudionika u postupku KREMA USLUGE d.o.o.</item>
    </izvorni_sadrzaj>
    <derivirana_varijabla naziv="DomainObject.Predmet.OstaliListFormated_1">
      <item>Krešimir Majerić punomoćnik sudionika u postupku KREMA USLUGE d.o.o.</item>
    </derivirana_varijabla>
  </DomainObject.Predmet.OstaliListFormated>
  <DomainObject.Predmet.OstaliListFormatedOIB>
    <izvorni_sadrzaj>
      <item>Krešimir Majerić, OIB 42629321738 punomoćnik sudionika u postupku KREMA USLUGE d.o.o.</item>
    </izvorni_sadrzaj>
    <derivirana_varijabla naziv="DomainObject.Predmet.OstaliListFormatedOIB_1">
      <item>Krešimir Majerić, OIB 42629321738 punomoćnik sudionika u postupku KREMA USLUGE d.o.o.</item>
    </derivirana_varijabla>
  </DomainObject.Predmet.OstaliListFormatedOIB>
  <DomainObject.Predmet.OstaliListFormatedWithAdress>
    <izvorni_sadrzaj>
      <item>Krešimir Majerić, Šidska 16, 10000 Zagreb punomoćnik sudionika u postupku KREMA USLUGE d.o.o.</item>
    </izvorni_sadrzaj>
    <derivirana_varijabla naziv="DomainObject.Predmet.OstaliListFormatedWithAdress_1">
      <item>Krešimir Majerić, Šidska 16, 10000 Zagreb punomoćnik sudionika u postupku KREMA USLUGE d.o.o.</item>
    </derivirana_varijabla>
  </DomainObject.Predmet.OstaliListFormatedWithAdress>
  <DomainObject.Predmet.OstaliListFormatedWithAdressOIB>
    <izvorni_sadrzaj>
      <item>Krešimir Majerić, OIB 42629321738, Šidska 16, 10000 Zagreb punomoćnik sudionika u postupku KREMA USLUGE d.o.o.</item>
    </izvorni_sadrzaj>
    <derivirana_varijabla naziv="DomainObject.Predmet.OstaliListFormatedWithAdressOIB_1">
      <item>Krešimir Majerić, OIB 42629321738, Šidska 16, 10000 Zagreb punomoćnik sudionika u postupku KREMA USLUGE d.o.o.</item>
    </derivirana_varijabla>
  </DomainObject.Predmet.OstaliListFormatedWithAdressOIB>
  <DomainObject.Predmet.OstaliListNazivFormated>
    <izvorni_sadrzaj>
      <item>Krešimir Majerić</item>
    </izvorni_sadrzaj>
    <derivirana_varijabla naziv="DomainObject.Predmet.OstaliListNazivFormated_1">
      <item>Krešimir Majerić</item>
    </derivirana_varijabla>
  </DomainObject.Predmet.OstaliListNazivFormated>
  <DomainObject.Predmet.OstaliListNazivFormatedOIB>
    <izvorni_sadrzaj>
      <item>Krešimir Majerić, OIB 42629321738</item>
    </izvorni_sadrzaj>
    <derivirana_varijabla naziv="DomainObject.Predmet.OstaliListNazivFormatedOIB_1">
      <item>Krešimir Majerić, OIB 42629321738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KREMA USLUGE d.o.o.</izvorni_sadrzaj>
    <derivirana_varijabla naziv="DomainObject.Predmet.ProtustrankaIDrugi_1">KREMA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KREMA USLUGE d.o.o., OIB 70801123500, Šidska 16, 10000 Zagreb</izvorni_sadrzaj>
    <derivirana_varijabla naziv="DomainObject.Predmet.ProtustrankaIDrugiAdressOIB_1">KREMA USLUGE d.o.o., OIB 70801123500, Šidska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KREMA USLUGE d.o.o.</item>
      <item>Krešimir Majerić</item>
    </izvorni_sadrzaj>
    <derivirana_varijabla naziv="DomainObject.Predmet.SudioniciListNaziv_1">
      <item>FINA Regionalni centar Zagreb</item>
      <item>KREMA USLUGE d.o.o.</item>
      <item>Krešimir Majerić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KREMA USLUGE d.o.o., OIB 70801123500, Šidska 16,10000 Zagreb</item>
      <item>Krešimir Majerić, OIB 42629321738, Šidska 16,10000 Zagreb</item>
    </izvorni_sadrzaj>
    <derivirana_varijabla naziv="DomainObject.Predmet.SudioniciListAdressOIB_1">
      <item>FINA Regionalni centar Zagreb, OIB 85821130368, Trg svibanjskih žrtava 1995. 1,10000 Zagreb</item>
      <item>KREMA USLUGE d.o.o., OIB 70801123500, Šidska 16,10000 Zagreb</item>
      <item>Krešimir Majerić, OIB 42629321738, Šidska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70801123500</item>
      <item>, OIB 42629321738</item>
    </izvorni_sadrzaj>
    <derivirana_varijabla naziv="DomainObject.Predmet.SudioniciListNazivOIB_1">
      <item>, OIB 85821130368</item>
      <item>, OIB 70801123500</item>
      <item>, OIB 42629321738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1297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2016-06-06T11:02:00Z</dcterms:created>
  <dc:creator>Jelena Vučemilo Manojlovski</dc:creator>
  <cp:lastModifiedBy>Valerija Svečak</cp:lastModifiedBy>
  <cp:lastPrinted>2016-06-06T11:02:00Z</cp:lastPrinted>
  <dcterms:modified xmlns:xsi="http://www.w3.org/2001/XMLSchema-instance" xsi:type="dcterms:W3CDTF">2016-06-07T08:10:00Z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