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4281" w14:paraId="e434281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5B0364">
        <w:t>1886/2018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D677F7" w:rsidR="00891FE4">
      <w:pPr>
        <w:jc w:val="both"/>
      </w:pPr>
      <w:r>
        <w:tab/>
      </w:r>
      <w:r w:rsidR="005B0364" w:rsidRPr="00E30148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5B0364" w:rsidRPr="00007E6E">
        <w:t xml:space="preserve"> </w:t>
      </w:r>
      <w:r w:rsidR="005B0364" w:rsidRPr="00692AAF">
        <w:t xml:space="preserve">G.E.T. Report j.d.o.o. </w:t>
      </w:r>
      <w:r w:rsidR="005B0364" w:rsidRPr="00007E6E">
        <w:t>OIB:</w:t>
      </w:r>
      <w:r w:rsidR="005B0364" w:rsidRPr="00692AAF">
        <w:t xml:space="preserve"> 98361016916</w:t>
      </w:r>
      <w:r w:rsidR="005B0364">
        <w:t xml:space="preserve"> , </w:t>
      </w:r>
      <w:r w:rsidR="005B0364" w:rsidRPr="00007E6E">
        <w:t xml:space="preserve">Zagreb, </w:t>
      </w:r>
      <w:r w:rsidR="005B0364">
        <w:t xml:space="preserve">Ulica Branimira Gušića 23, radi isplate, </w:t>
      </w:r>
      <w:r w:rsidR="009A05AA">
        <w:t xml:space="preserve">14. lipnja </w:t>
      </w:r>
      <w:r w:rsidR="005B0364">
        <w:t xml:space="preserve"> 2019. </w:t>
      </w:r>
    </w:p>
    <w:p w:rsidRDefault="005B0364" w:rsidP="00D677F7" w:rsidR="005B036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42855" w:rsidRPr="00692AAF">
        <w:t xml:space="preserve">G.E.T. Report j.d.o.o. </w:t>
      </w:r>
      <w:r w:rsidR="00542855" w:rsidRPr="00007E6E">
        <w:t>OIB:</w:t>
      </w:r>
      <w:r w:rsidR="00542855" w:rsidRPr="00692AAF">
        <w:t xml:space="preserve"> 98361016916</w:t>
      </w:r>
      <w:r w:rsidR="00542855">
        <w:t xml:space="preserve"> , </w:t>
      </w:r>
      <w:r w:rsidR="00542855" w:rsidRPr="00007E6E">
        <w:t xml:space="preserve">Zagreb, </w:t>
      </w:r>
      <w:r w:rsidR="00542855">
        <w:t xml:space="preserve">Ulica Branimira Gušića 23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42855">
        <w:t>1886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D15A1C" w:rsidRPr="00692AAF">
        <w:t xml:space="preserve">G.E.T. Report j.d.o.o. </w:t>
      </w:r>
      <w:r w:rsidR="00D15A1C" w:rsidRPr="00007E6E">
        <w:t>OIB:</w:t>
      </w:r>
      <w:r w:rsidR="00D15A1C" w:rsidRPr="00692AAF">
        <w:t xml:space="preserve"> 98361016916</w:t>
      </w:r>
      <w:r w:rsidR="00D15A1C">
        <w:t xml:space="preserve"> , </w:t>
      </w:r>
      <w:r w:rsidR="00D15A1C" w:rsidRPr="00007E6E">
        <w:t xml:space="preserve">Zagreb, </w:t>
      </w:r>
      <w:r w:rsidR="00D15A1C">
        <w:t>Ulica Branimira Gušića 23</w:t>
      </w:r>
      <w:r w:rsidR="007C35AC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DC4973">
        <w:t>19</w:t>
      </w:r>
      <w:r w:rsidR="005F6AE3">
        <w:t xml:space="preserve">. </w:t>
      </w:r>
      <w:r w:rsidR="00D15A1C">
        <w:t>srpnja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6260D3">
        <w:t>120</w:t>
      </w:r>
      <w:r w:rsidRPr="00E83415">
        <w:t xml:space="preserve"> dana, u ukupnom iznosu od </w:t>
      </w:r>
      <w:r w:rsidR="00D15A1C">
        <w:t>32.192,39</w:t>
      </w:r>
      <w:r w:rsidRPr="00E83415">
        <w:t xml:space="preserve"> kn, kao i da dužnik ima </w:t>
      </w:r>
      <w:r w:rsidR="005F6AE3">
        <w:t>1</w:t>
      </w:r>
      <w:r w:rsidR="00E6738A">
        <w:t xml:space="preserve"> zaposlen</w:t>
      </w:r>
      <w:r w:rsidR="005F6AE3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D15A1C">
        <w:t>30</w:t>
      </w:r>
      <w:r w:rsidR="005F6AE3">
        <w:t>. studenog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D15A1C">
        <w:t>31. studenog 2018</w:t>
      </w:r>
      <w:r w:rsidR="00021A6D">
        <w:t xml:space="preserve">. održano je ročište. </w:t>
      </w:r>
    </w:p>
    <w:p w:rsidRDefault="00C176AA" w:rsidP="00BD3DF7" w:rsidR="00BD3DF7" w:rsidRPr="003A0080">
      <w:pPr>
        <w:ind w:firstLine="720"/>
        <w:jc w:val="both"/>
      </w:pPr>
      <w:r w:rsidRPr="003A0080">
        <w:t>Zakonski zastupnik dužnika je pristupio na navedeno ročište</w:t>
      </w:r>
      <w:r w:rsidR="00520349">
        <w:t xml:space="preserve"> i izjavio kako dužnik nema u vlasništvu ni nekretninu ni pokretninu te se protivi otvaranju stečaja iz razloga što je dio duga plaćen Hrvatskom zavodu za zapošljavanje koji je i bio najveći vjerovnik. </w:t>
      </w:r>
      <w:r w:rsidR="00790A5A" w:rsidRPr="003A0080">
        <w:rPr>
          <w:lang w:val="pl-PL"/>
        </w:rPr>
        <w:t xml:space="preserve">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520349">
        <w:t>03. prosinca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</w:t>
      </w:r>
      <w:r w:rsidR="006260D3">
        <w:t>120</w:t>
      </w:r>
      <w:r w:rsidRPr="00E83415">
        <w:t xml:space="preserve">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A05AA">
        <w:t>14. lipnja</w:t>
      </w:r>
      <w:r w:rsidR="005F6AE3">
        <w:t xml:space="preserve"> 2019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AE6D1E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AE6D1E" w:rsidP="004F5146" w:rsidR="00AE6D1E">
      <w:pPr>
        <w:jc w:val="right"/>
      </w:pPr>
      <w:r>
        <w:t>za točnost otpravka-ovlašteni službenik</w:t>
      </w:r>
    </w:p>
    <w:p w:rsidRDefault="00AE6D1E" w:rsidP="004F5146" w:rsidR="00AE6D1E">
      <w:pPr>
        <w:jc w:val="right"/>
      </w:pPr>
      <w:r>
        <w:t xml:space="preserve">Mirjana Gašparić </w:t>
      </w:r>
    </w:p>
    <w:p w:rsidRDefault="00065B42" w:rsidP="00AE6D1E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AE6D1E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D15A1C">
          <w:rPr>
            <w:sz w:val="24"/>
            <w:szCs w:val="24"/>
          </w:rPr>
          <w:t>1886/2018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41CE2"/>
    <w:rsid w:val="00150A6E"/>
    <w:rsid w:val="00163CEC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2F01C9"/>
    <w:rsid w:val="00300784"/>
    <w:rsid w:val="00305B98"/>
    <w:rsid w:val="00311AFA"/>
    <w:rsid w:val="00335F02"/>
    <w:rsid w:val="00373F18"/>
    <w:rsid w:val="003A0080"/>
    <w:rsid w:val="003C2375"/>
    <w:rsid w:val="003D2E1D"/>
    <w:rsid w:val="003D5593"/>
    <w:rsid w:val="003E4A51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84B14"/>
    <w:rsid w:val="00490781"/>
    <w:rsid w:val="004A3D5E"/>
    <w:rsid w:val="004C428C"/>
    <w:rsid w:val="004C74C9"/>
    <w:rsid w:val="004E0320"/>
    <w:rsid w:val="004E7A84"/>
    <w:rsid w:val="004F0A7B"/>
    <w:rsid w:val="004F2E27"/>
    <w:rsid w:val="004F33F8"/>
    <w:rsid w:val="00500353"/>
    <w:rsid w:val="00501EBB"/>
    <w:rsid w:val="00515336"/>
    <w:rsid w:val="00520349"/>
    <w:rsid w:val="00523687"/>
    <w:rsid w:val="00524EA6"/>
    <w:rsid w:val="00535D8E"/>
    <w:rsid w:val="005413EB"/>
    <w:rsid w:val="00542855"/>
    <w:rsid w:val="00547BD6"/>
    <w:rsid w:val="00551B3B"/>
    <w:rsid w:val="005543BD"/>
    <w:rsid w:val="0056000D"/>
    <w:rsid w:val="00566B1D"/>
    <w:rsid w:val="005704D9"/>
    <w:rsid w:val="00572A65"/>
    <w:rsid w:val="00575922"/>
    <w:rsid w:val="00581784"/>
    <w:rsid w:val="00584C29"/>
    <w:rsid w:val="00585B78"/>
    <w:rsid w:val="0059075B"/>
    <w:rsid w:val="00591F57"/>
    <w:rsid w:val="005B0364"/>
    <w:rsid w:val="005B2C32"/>
    <w:rsid w:val="005D2D0E"/>
    <w:rsid w:val="005E2826"/>
    <w:rsid w:val="005E554C"/>
    <w:rsid w:val="005F6AE3"/>
    <w:rsid w:val="00613624"/>
    <w:rsid w:val="00620A6A"/>
    <w:rsid w:val="006260D3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30B"/>
    <w:rsid w:val="00671753"/>
    <w:rsid w:val="00671C0D"/>
    <w:rsid w:val="00684CB7"/>
    <w:rsid w:val="006903C7"/>
    <w:rsid w:val="0069396C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6F4FD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0A5A"/>
    <w:rsid w:val="00793B5C"/>
    <w:rsid w:val="007A1F83"/>
    <w:rsid w:val="007B0653"/>
    <w:rsid w:val="007B068E"/>
    <w:rsid w:val="007B2CF6"/>
    <w:rsid w:val="007B3CAD"/>
    <w:rsid w:val="007B7019"/>
    <w:rsid w:val="007C140E"/>
    <w:rsid w:val="007C14F0"/>
    <w:rsid w:val="007C35AC"/>
    <w:rsid w:val="007C5698"/>
    <w:rsid w:val="007E6A6F"/>
    <w:rsid w:val="007F0539"/>
    <w:rsid w:val="007F31ED"/>
    <w:rsid w:val="007F4D08"/>
    <w:rsid w:val="00802B21"/>
    <w:rsid w:val="00815D92"/>
    <w:rsid w:val="00816FB9"/>
    <w:rsid w:val="008328D9"/>
    <w:rsid w:val="0085308E"/>
    <w:rsid w:val="008538A8"/>
    <w:rsid w:val="008557B6"/>
    <w:rsid w:val="00862AD9"/>
    <w:rsid w:val="00863038"/>
    <w:rsid w:val="0087562D"/>
    <w:rsid w:val="00881F74"/>
    <w:rsid w:val="008823D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A05AA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53AEA"/>
    <w:rsid w:val="00A6064D"/>
    <w:rsid w:val="00A75EA1"/>
    <w:rsid w:val="00A75F17"/>
    <w:rsid w:val="00A851A3"/>
    <w:rsid w:val="00A929BF"/>
    <w:rsid w:val="00AA3CA7"/>
    <w:rsid w:val="00AC7ED6"/>
    <w:rsid w:val="00AE4BB6"/>
    <w:rsid w:val="00AE6D1E"/>
    <w:rsid w:val="00B05E30"/>
    <w:rsid w:val="00B11C1D"/>
    <w:rsid w:val="00B169F1"/>
    <w:rsid w:val="00B22805"/>
    <w:rsid w:val="00B27050"/>
    <w:rsid w:val="00B34DD0"/>
    <w:rsid w:val="00B44796"/>
    <w:rsid w:val="00B46E1C"/>
    <w:rsid w:val="00B62E90"/>
    <w:rsid w:val="00B9015B"/>
    <w:rsid w:val="00B939F2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1457"/>
    <w:rsid w:val="00CF4B35"/>
    <w:rsid w:val="00CF6214"/>
    <w:rsid w:val="00D02CD7"/>
    <w:rsid w:val="00D044FE"/>
    <w:rsid w:val="00D0503F"/>
    <w:rsid w:val="00D05119"/>
    <w:rsid w:val="00D071AD"/>
    <w:rsid w:val="00D11E21"/>
    <w:rsid w:val="00D15A1C"/>
    <w:rsid w:val="00D1725E"/>
    <w:rsid w:val="00D2355F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4973"/>
    <w:rsid w:val="00DC5426"/>
    <w:rsid w:val="00DE0F86"/>
    <w:rsid w:val="00DE643A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7673F"/>
    <w:rsid w:val="00E83415"/>
    <w:rsid w:val="00E84110"/>
    <w:rsid w:val="00EF0A46"/>
    <w:rsid w:val="00EF73E0"/>
    <w:rsid w:val="00F324F6"/>
    <w:rsid w:val="00F351AC"/>
    <w:rsid w:val="00F46093"/>
    <w:rsid w:val="00F517F7"/>
    <w:rsid w:val="00F532BA"/>
    <w:rsid w:val="00F566F5"/>
    <w:rsid w:val="00F56AAE"/>
    <w:rsid w:val="00F66827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6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D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6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D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St-1886/2018</izvorni_sadrzaj>
    <derivirana_varijabla naziv="DomainObject.Predmet.OznakaBroj_1">St-1886/2018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G.E.T. Report j.d.o.o. za usluge i trgovinu</izvorni_sadrzaj>
    <derivirana_varijabla naziv="DomainObject.Predmet.ProtustrankaFormated_1">  G.E.T. Report j.d.o.o. za usluge i trgovinu</derivirana_varijabla>
  </DomainObject.Predmet.ProtustrankaFormated>
  <DomainObject.Predmet.ProtustrankaFormatedOIB>
    <izvorni_sadrzaj>  G.E.T. Report j.d.o.o. za usluge i trgovinu, OIB 98361016916</izvorni_sadrzaj>
    <derivirana_varijabla naziv="DomainObject.Predmet.ProtustrankaFormatedOIB_1">  G.E.T. Report j.d.o.o. za usluge i trgovinu, OIB 98361016916</derivirana_varijabla>
  </DomainObject.Predmet.ProtustrankaFormatedOIB>
  <DomainObject.Predmet.ProtustrankaFormatedWithAdress>
    <izvorni_sadrzaj> G.E.T. Report j.d.o.o. za usluge i trgovinu, Branimira Gušića 23, 10000 Zagreb</izvorni_sadrzaj>
    <derivirana_varijabla naziv="DomainObject.Predmet.ProtustrankaFormatedWithAdress_1"> G.E.T. Report j.d.o.o. za usluge i trgovinu, Branimira Gušića 23, 10000 Zagreb</derivirana_varijabla>
  </DomainObject.Predmet.ProtustrankaFormatedWithAdress>
  <DomainObject.Predmet.ProtustrankaFormatedWithAdressOIB>
    <izvorni_sadrzaj> G.E.T. Report j.d.o.o. za usluge i trgovinu, OIB 98361016916, Branimira Gušića 23, 10000 Zagreb</izvorni_sadrzaj>
    <derivirana_varijabla naziv="DomainObject.Predmet.ProtustrankaFormatedWithAdressOIB_1"> G.E.T. Report j.d.o.o. za usluge i trgovinu, OIB 98361016916, Branimira Gušića 23, 10000 Zagreb</derivirana_varijabla>
  </DomainObject.Predmet.ProtustrankaFormatedWithAdressOIB>
  <DomainObject.Predmet.ProtustrankaWithAdress>
    <izvorni_sadrzaj>G.E.T. Report j.d.o.o. za usluge i trgovinu Branimira Gušića 23, 10000 Zagreb</izvorni_sadrzaj>
    <derivirana_varijabla naziv="DomainObject.Predmet.ProtustrankaWithAdress_1">G.E.T. Report j.d.o.o. za usluge i trgovinu Branimira Gušića 23, 10000 Zagreb</derivirana_varijabla>
  </DomainObject.Predmet.ProtustrankaWithAdress>
  <DomainObject.Predmet.ProtustrankaWithAdressOIB>
    <izvorni_sadrzaj>G.E.T. Report j.d.o.o. za usluge i trgovinu, OIB 98361016916, Branimira Gušića 23, 10000 Zagreb</izvorni_sadrzaj>
    <derivirana_varijabla naziv="DomainObject.Predmet.ProtustrankaWithAdressOIB_1">G.E.T. Report j.d.o.o. za usluge i trgovinu, OIB 98361016916, Branimira Gušića 23, 10000 Zagreb</derivirana_varijabla>
  </DomainObject.Predmet.ProtustrankaWithAdressOIB>
  <DomainObject.Predmet.ProtustrankaNazivFormated>
    <izvorni_sadrzaj>G.E.T. Report j.d.o.o. za usluge i trgovinu</izvorni_sadrzaj>
    <derivirana_varijabla naziv="DomainObject.Predmet.ProtustrankaNazivFormated_1">G.E.T. Report j.d.o.o. za usluge i trgovinu</derivirana_varijabla>
  </DomainObject.Predmet.ProtustrankaNazivFormated>
  <DomainObject.Predmet.ProtustrankaNazivFormatedOIB>
    <izvorni_sadrzaj>G.E.T. Report j.d.o.o. za usluge i trgovinu, OIB 98361016916</izvorni_sadrzaj>
    <derivirana_varijabla naziv="DomainObject.Predmet.ProtustrankaNazivFormatedOIB_1">G.E.T. Report j.d.o.o. za usluge i trgovinu, OIB 98361016916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Silvija Akrap</izvorni_sadrzaj>
    <derivirana_varijabla naziv="DomainObject.Predmet.StrankaFormated_1">  FINA Regionalni centar Zagreb; Silvija Akrap</derivirana_varijabla>
  </DomainObject.Predmet.StrankaFormated>
  <DomainObject.Predmet.StrankaFormatedOIB>
    <izvorni_sadrzaj>  FINA Regionalni centar Zagreb, OIB 85821130368; Silvija Akrap, OIB 02016494433</izvorni_sadrzaj>
    <derivirana_varijabla naziv="DomainObject.Predmet.StrankaFormatedOIB_1">  FINA Regionalni centar Zagreb, OIB 85821130368; Silvija Akrap, OIB 02016494433</derivirana_varijabla>
  </DomainObject.Predmet.StrankaFormatedOIB>
  <DomainObject.Predmet.StrankaFormatedWithAdress>
    <izvorni_sadrzaj> FINA Regionalni centar Zagreb, Trg svibanjskih žrtava 1995. 1, 10000 Zagreb; Silvija Akrap, Branimira Gušića 23, 10000 Zagreb</izvorni_sadrzaj>
    <derivirana_varijabla naziv="DomainObject.Predmet.StrankaFormatedWithAdress_1"> FINA Regionalni centar Zagreb, Trg svibanjskih žrtava 1995. 1, 10000 Zagreb; Silvija Akrap, Branimira Gušića 23, 10000 Zagreb</derivirana_varijabla>
  </DomainObject.Predmet.StrankaFormatedWithAdress>
  <DomainObject.Predmet.StrankaFormatedWithAdressOIB>
    <izvorni_sadrzaj> FINA Regionalni centar Zagreb, OIB 85821130368, Trg svibanjskih žrtava 1995. 1, 10000 Zagreb; Silvija Akrap, OIB 02016494433, Branimira Gušića 23, 10000 Zagreb</izvorni_sadrzaj>
    <derivirana_varijabla naziv="DomainObject.Predmet.StrankaFormatedWithAdressOIB_1"> FINA Regionalni centar Zagreb, OIB 85821130368, Trg svibanjskih žrtava 1995. 1, 10000 Zagreb; Silvija Akrap, OIB 02016494433, Branimira Gušića 23, 10000 Zagreb</derivirana_varijabla>
  </DomainObject.Predmet.StrankaFormatedWithAdressOIB>
  <DomainObject.Predmet.StrankaWithAdress>
    <izvorni_sadrzaj>FINA Regionalni centar Zagreb Trg svibanjskih žrtava 1995. 1,10000 Zagreb,Silvija Akrap Branimira Gušića 23,10000 Zagreb</izvorni_sadrzaj>
    <derivirana_varijabla naziv="DomainObject.Predmet.StrankaWithAdress_1">FINA Regionalni centar Zagreb Trg svibanjskih žrtava 1995. 1,10000 Zagreb,Silvija Akrap Branimira Gušića 23,10000 Zagreb</derivirana_varijabla>
  </DomainObject.Predmet.StrankaWithAdress>
  <DomainObject.Predmet.StrankaWithAdressOIB>
    <izvorni_sadrzaj>FINA Regionalni centar Zagreb, OIB 85821130368, Trg svibanjskih žrtava 1995. 1,10000 Zagreb,Silvija Akrap, OIB 02016494433, Branimira Gušića 23,10000 Zagreb</izvorni_sadrzaj>
    <derivirana_varijabla naziv="DomainObject.Predmet.StrankaWithAdressOIB_1">FINA Regionalni centar Zagreb, OIB 85821130368, Trg svibanjskih žrtava 1995. 1,10000 Zagreb,Silvija Akrap, OIB 02016494433, Branimira Gušića 23,10000 Zagreb</derivirana_varijabla>
  </DomainObject.Predmet.StrankaWithAdressOIB>
  <DomainObject.Predmet.StrankaNazivFormated>
    <izvorni_sadrzaj>FINA Regionalni centar Zagreb,Silvija Akrap</izvorni_sadrzaj>
    <derivirana_varijabla naziv="DomainObject.Predmet.StrankaNazivFormated_1">FINA Regionalni centar Zagreb,Silvija Akrap</derivirana_varijabla>
  </DomainObject.Predmet.StrankaNazivFormated>
  <DomainObject.Predmet.StrankaNazivFormatedOIB>
    <izvorni_sadrzaj>FINA Regionalni centar Zagreb, OIB 85821130368,Silvija Akrap, OIB 02016494433</izvorni_sadrzaj>
    <derivirana_varijabla naziv="DomainObject.Predmet.StrankaNazivFormatedOIB_1">FINA Regionalni centar Zagreb, OIB 85821130368,Silvija Akrap, OIB 02016494433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Silvija Akrap</item>
    </izvorni_sadrzaj>
    <derivirana_varijabla naziv="DomainObject.Predmet.StrankaListFormated_1">
      <item>FINA Regionalni centar Zagreb</item>
      <item>Silvija Akrap</item>
    </derivirana_varijabla>
  </DomainObject.Predmet.StrankaListFormated>
  <DomainObject.Predmet.StrankaListFormatedOIB>
    <izvorni_sadrzaj>
      <item>FINA Regionalni centar Zagreb, OIB 85821130368</item>
      <item>Silvija Akrap, OIB 02016494433</item>
    </izvorni_sadrzaj>
    <derivirana_varijabla naziv="DomainObject.Predmet.StrankaListFormatedOIB_1">
      <item>FINA Regionalni centar Zagreb, OIB 85821130368</item>
      <item>Silvija Akrap, OIB 02016494433</item>
    </derivirana_varijabla>
  </DomainObject.Predmet.StrankaListFormatedOIB>
  <DomainObject.Predmet.StrankaListFormatedWithAdress>
    <izvorni_sadrzaj>
      <item>FINA Regionalni centar Zagreb, Trg svibanjskih žrtava 1995. 1, 10000 Zagreb</item>
      <item>Silvija Akrap, Branimira Gušića 23, 10000 Zagreb</item>
    </izvorni_sadrzaj>
    <derivirana_varijabla naziv="DomainObject.Predmet.StrankaListFormatedWithAdress_1">
      <item>FINA Regionalni centar Zagreb, Trg svibanjskih žrtava 1995. 1, 10000 Zagreb</item>
      <item>Silvija Akrap, Branimira Gušića 23,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Silvija Akrap, OIB 02016494433, Branimira Gušića 23, 10000 Zagreb</item>
    </izvorni_sadrzaj>
    <derivirana_varijabla naziv="DomainObject.Predmet.StrankaListFormatedWithAdressOIB_1">
      <item>FINA Regionalni centar Zagreb, OIB 85821130368, Trg svibanjskih žrtava 1995. 1, 10000 Zagreb</item>
      <item>Silvija Akrap, OIB 02016494433, Branimira Gušića 23, 10000 Zagreb</item>
    </derivirana_varijabla>
  </DomainObject.Predmet.StrankaListFormatedWithAdressOIB>
  <DomainObject.Predmet.StrankaListNazivFormated>
    <izvorni_sadrzaj>
      <item>FINA Regionalni centar Zagreb</item>
      <item>Silvija Akrap</item>
    </izvorni_sadrzaj>
    <derivirana_varijabla naziv="DomainObject.Predmet.StrankaListNazivFormated_1">
      <item>FINA Regionalni centar Zagreb</item>
      <item>Silvija Akrap</item>
    </derivirana_varijabla>
  </DomainObject.Predmet.StrankaListNazivFormated>
  <DomainObject.Predmet.StrankaListNazivFormatedOIB>
    <izvorni_sadrzaj>
      <item>FINA Regionalni centar Zagreb, OIB 85821130368</item>
      <item>Silvija Akrap, OIB 02016494433</item>
    </izvorni_sadrzaj>
    <derivirana_varijabla naziv="DomainObject.Predmet.StrankaListNazivFormatedOIB_1">
      <item>FINA Regionalni centar Zagreb, OIB 85821130368</item>
      <item>Silvija Akrap, OIB 02016494433</item>
    </derivirana_varijabla>
  </DomainObject.Predmet.StrankaListNazivFormatedOIB>
  <DomainObject.Predmet.ProtuStrankaListFormated>
    <izvorni_sadrzaj>
      <item>G.E.T. Report j.d.o.o. za usluge i trgovinu</item>
    </izvorni_sadrzaj>
    <derivirana_varijabla naziv="DomainObject.Predmet.ProtuStrankaListFormated_1">
      <item>G.E.T. Report j.d.o.o. za usluge i trgovinu</item>
    </derivirana_varijabla>
  </DomainObject.Predmet.ProtuStrankaListFormated>
  <DomainObject.Predmet.ProtuStrankaListFormatedOIB>
    <izvorni_sadrzaj>
      <item>G.E.T. Report j.d.o.o. za usluge i trgovinu, OIB 98361016916</item>
    </izvorni_sadrzaj>
    <derivirana_varijabla naziv="DomainObject.Predmet.ProtuStrankaListFormatedOIB_1">
      <item>G.E.T. Report j.d.o.o. za usluge i trgovinu, OIB 98361016916</item>
    </derivirana_varijabla>
  </DomainObject.Predmet.ProtuStrankaListFormatedOIB>
  <DomainObject.Predmet.ProtuStrankaListFormatedWithAdress>
    <izvorni_sadrzaj>
      <item>G.E.T. Report j.d.o.o. za usluge i trgovinu, Branimira Gušića 23, 10000 Zagreb</item>
    </izvorni_sadrzaj>
    <derivirana_varijabla naziv="DomainObject.Predmet.ProtuStrankaListFormatedWithAdress_1">
      <item>G.E.T. Report j.d.o.o. za usluge i trgovinu, Branimira Gušića 23, 10000 Zagreb</item>
    </derivirana_varijabla>
  </DomainObject.Predmet.ProtuStrankaListFormatedWithAdress>
  <DomainObject.Predmet.ProtuStrankaListFormatedWithAdressOIB>
    <izvorni_sadrzaj>
      <item>G.E.T. Report j.d.o.o. za usluge i trgovinu, OIB 98361016916, Branimira Gušića 23, 10000 Zagreb</item>
    </izvorni_sadrzaj>
    <derivirana_varijabla naziv="DomainObject.Predmet.ProtuStrankaListFormatedWithAdressOIB_1">
      <item>G.E.T. Report j.d.o.o. za usluge i trgovinu, OIB 98361016916, Branimira Gušića 23, 10000 Zagreb</item>
    </derivirana_varijabla>
  </DomainObject.Predmet.ProtuStrankaListFormatedWithAdressOIB>
  <DomainObject.Predmet.ProtuStrankaListNazivFormated>
    <izvorni_sadrzaj>
      <item>G.E.T. Report j.d.o.o. za usluge i trgovinu</item>
    </izvorni_sadrzaj>
    <derivirana_varijabla naziv="DomainObject.Predmet.ProtuStrankaListNazivFormated_1">
      <item>G.E.T. Report j.d.o.o. za usluge i trgovinu</item>
    </derivirana_varijabla>
  </DomainObject.Predmet.ProtuStrankaListNazivFormated>
  <DomainObject.Predmet.ProtuStrankaListNazivFormatedOIB>
    <izvorni_sadrzaj>
      <item>G.E.T. Report j.d.o.o. za usluge i trgovinu, OIB 98361016916</item>
    </izvorni_sadrzaj>
    <derivirana_varijabla naziv="DomainObject.Predmet.ProtuStrankaListNazivFormatedOIB_1">
      <item>G.E.T. Report j.d.o.o. za usluge i trgovinu, OIB 98361016916</item>
    </derivirana_varijabla>
  </DomainObject.Predmet.ProtuStrankaListNazivFormatedOIB>
  <DomainObject.Predmet.OstaliListFormated>
    <izvorni_sadrzaj>
      <item>Silvija Akrap</item>
    </izvorni_sadrzaj>
    <derivirana_varijabla naziv="DomainObject.Predmet.OstaliListFormated_1">
      <item>Silvija Akrap</item>
    </derivirana_varijabla>
  </DomainObject.Predmet.OstaliListFormated>
  <DomainObject.Predmet.OstaliListFormatedOIB>
    <izvorni_sadrzaj>
      <item>Silvija Akrap, OIB 02016494433</item>
    </izvorni_sadrzaj>
    <derivirana_varijabla naziv="DomainObject.Predmet.OstaliListFormatedOIB_1">
      <item>Silvija Akrap, OIB 02016494433</item>
    </derivirana_varijabla>
  </DomainObject.Predmet.OstaliListFormatedOIB>
  <DomainObject.Predmet.OstaliListFormatedWithAdress>
    <izvorni_sadrzaj>
      <item>Silvija Akrap, Branimira Gušića 23, 10000 Zagreb</item>
    </izvorni_sadrzaj>
    <derivirana_varijabla naziv="DomainObject.Predmet.OstaliListFormatedWithAdress_1">
      <item>Silvija Akrap, Branimira Gušića 23, 10000 Zagreb</item>
    </derivirana_varijabla>
  </DomainObject.Predmet.OstaliListFormatedWithAdress>
  <DomainObject.Predmet.OstaliListFormatedWithAdressOIB>
    <izvorni_sadrzaj>
      <item>Silvija Akrap, OIB 02016494433, Branimira Gušića 23, 10000 Zagreb</item>
    </izvorni_sadrzaj>
    <derivirana_varijabla naziv="DomainObject.Predmet.OstaliListFormatedWithAdressOIB_1">
      <item>Silvija Akrap, OIB 02016494433, Branimira Gušića 23, 10000 Zagreb</item>
    </derivirana_varijabla>
  </DomainObject.Predmet.OstaliListFormatedWithAdressOIB>
  <DomainObject.Predmet.OstaliListNazivFormated>
    <izvorni_sadrzaj>
      <item>Silvija Akrap</item>
    </izvorni_sadrzaj>
    <derivirana_varijabla naziv="DomainObject.Predmet.OstaliListNazivFormated_1">
      <item>Silvija Akrap</item>
    </derivirana_varijabla>
  </DomainObject.Predmet.OstaliListNazivFormated>
  <DomainObject.Predmet.OstaliListNazivFormatedOIB>
    <izvorni_sadrzaj>
      <item>Silvija Akrap, OIB 02016494433</item>
    </izvorni_sadrzaj>
    <derivirana_varijabla naziv="DomainObject.Predmet.OstaliListNazivFormatedOIB_1">
      <item>Silvija Akrap, OIB 02016494433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G.E.T. Report j.d.o.o. za usluge i trgovinu</izvorni_sadrzaj>
    <derivirana_varijabla naziv="DomainObject.Predmet.ProtustrankaIDrugi_1">G.E.T. Report j.d.o.o. za usluge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G.E.T. Report j.d.o.o. za usluge i trgovinu, OIB 98361016916, Branimira Gušića 23, 10000 Zagreb</izvorni_sadrzaj>
    <derivirana_varijabla naziv="DomainObject.Predmet.ProtustrankaIDrugiAdressOIB_1">G.E.T. Report j.d.o.o. za usluge i trgovinu, OIB 98361016916, Branimira Gušića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G.E.T. Report j.d.o.o. za usluge i trgovinu</item>
      <item>Silvija Akrap</item>
      <item>Silvija Akrap</item>
    </izvorni_sadrzaj>
    <derivirana_varijabla naziv="DomainObject.Predmet.SudioniciListNaziv_1">
      <item>FINA Regionalni centar Zagreb</item>
      <item>G.E.T. Report j.d.o.o. za usluge i trgovinu</item>
      <item>Silvija Akrap</item>
      <item>Silvija Akrap</item>
    </derivirana_varijabla>
  </DomainObject.Predmet.SudioniciListNaziv>
  <DomainObject.Predmet.SudioniciListAdressOIB>
    <izvorni_sadrzaj>
      <item>FINA Regionalni centar Zagreb, OIB 85821130368, Trg svibanjskih žrtava 1995. 1,10000 Zagreb</item>
      <item>G.E.T. Report j.d.o.o. za usluge i trgovinu, OIB 98361016916, Branimira Gušića 23,10000 Zagreb</item>
      <item>Silvija Akrap, OIB 02016494433, Branimira Gušića 23,10000 Zagreb</item>
      <item>Silvija Akrap, OIB 02016494433, Branimira Gušića 23,10000 Zagreb</item>
    </izvorni_sadrzaj>
    <derivirana_varijabla naziv="DomainObject.Predmet.SudioniciListAdressOIB_1">
      <item>FINA Regionalni centar Zagreb, OIB 85821130368, Trg svibanjskih žrtava 1995. 1,10000 Zagreb</item>
      <item>G.E.T. Report j.d.o.o. za usluge i trgovinu, OIB 98361016916, Branimira Gušića 23,10000 Zagreb</item>
      <item>Silvija Akrap, OIB 02016494433, Branimira Gušića 23,10000 Zagreb</item>
      <item>Silvija Akrap, OIB 02016494433, Branimira Gušića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98361016916</item>
      <item>, OIB 02016494433</item>
      <item>, OIB 02016494433</item>
    </izvorni_sadrzaj>
    <derivirana_varijabla naziv="DomainObject.Predmet.SudioniciListNazivOIB_1">
      <item>, OIB 85821130368</item>
      <item>, OIB 98361016916</item>
      <item>, OIB 02016494433</item>
      <item>, OIB 02016494433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St-1886/2018-3</izvorni_sadrzaj>
    <derivirana_varijabla naziv="DomainObject.PredzadnjaOdlukaIzPredmeta.Oznaka_1">St-1886/2018-3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15F15E-CA4A-45F6-90AE-F11CB6754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751</properties:Words>
  <properties:Characters>4095</properties:Characters>
  <properties:Lines>84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2019-05-21T11:51:00Z</dcterms:created>
  <dc:creator>gzubak</dc:creator>
  <cp:lastModifiedBy>Mirjana Gašparić</cp:lastModifiedBy>
  <cp:lastPrinted>2019-06-18T07:54:00Z</cp:lastPrinted>
  <dcterms:modified xmlns:xsi="http://www.w3.org/2001/XMLSchema-instance" xsi:type="dcterms:W3CDTF">2019-06-18T07:54:00Z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(St-1886-2018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