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db583" w14:paraId="5cdb583" w:rsidRDefault="00FE6391" w:rsidP="00FE6391" w:rsidR="00FE6391">
      <w:pPr>
        <w:widowControl w:val="false"/>
        <w:spacing w:after="0"/>
        <w:jc w:val="both"/>
        <w15:collapsed w:val="false"/>
        <w:rPr>
          <w:snapToGrid w:val="false"/>
        </w:rPr>
      </w:pPr>
      <w:r>
        <w:rPr>
          <w:bCs/>
          <w:snapToGrid w:val="false"/>
        </w:rPr>
        <w:t xml:space="preserve">                     </w:t>
      </w:r>
      <w:r>
        <w:rPr>
          <w:noProof/>
          <w:lang w:eastAsia="hr-HR"/>
        </w:rPr>
        <w:drawing>
          <wp:inline distR="0" distL="0" distB="0" distT="0">
            <wp:extent cy="722630" cx="553085"/>
            <wp:effectExtent b="127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2630" cx="55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</w:rPr>
        <w:tab/>
      </w:r>
      <w:r>
        <w:rPr>
          <w:bCs/>
          <w:snapToGrid w:val="false"/>
        </w:rPr>
        <w:tab/>
        <w:t xml:space="preserve">                             </w:t>
      </w:r>
    </w:p>
    <w:p w:rsidRDefault="00FE6391" w:rsidP="00FE6391" w:rsidR="00FE6391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 xml:space="preserve">       REPUBLIKA HRVATSKA</w:t>
      </w:r>
    </w:p>
    <w:p w:rsidRDefault="00FE6391" w:rsidP="00FE6391" w:rsidR="00FE6391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>TRGOVAČKI SUD U VARAŽDINU</w:t>
      </w:r>
    </w:p>
    <w:p w:rsidRDefault="00FE6391" w:rsidP="00FE6391" w:rsidR="00FE6391">
      <w:pPr>
        <w:widowControl w:val="false"/>
        <w:spacing w:after="0"/>
        <w:rPr>
          <w:bCs/>
          <w:snapToGrid w:val="false"/>
        </w:rPr>
      </w:pPr>
      <w:r>
        <w:rPr>
          <w:snapToGrid w:val="false"/>
        </w:rPr>
        <w:t xml:space="preserve">                  B. Radić 2</w:t>
      </w:r>
      <w:r>
        <w:rPr>
          <w:bCs/>
          <w:snapToGrid w:val="false"/>
        </w:rPr>
        <w:t xml:space="preserve">                   </w:t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</w:p>
    <w:p w:rsidRDefault="00FE6391" w:rsidP="00FE6391" w:rsidR="00FE6391">
      <w:pPr>
        <w:spacing w:after="0"/>
      </w:pPr>
    </w:p>
    <w:p w:rsidRDefault="00FE6391" w:rsidP="00FE6391" w:rsidR="00FE6391">
      <w:pPr>
        <w:spacing w:after="0"/>
      </w:pPr>
    </w:p>
    <w:p w:rsidRDefault="00FE6391" w:rsidP="00FE6391" w:rsidR="00FE6391">
      <w:pPr>
        <w:spacing w:after="0"/>
        <w:jc w:val="center"/>
        <w:rPr>
          <w:lang w:eastAsia="hr-HR"/>
        </w:rPr>
      </w:pPr>
      <w:r>
        <w:t>U  I M E  R E P U B L I K E  H R V A T S K E</w:t>
      </w:r>
    </w:p>
    <w:p w:rsidRDefault="00FE6391" w:rsidP="00FE6391" w:rsidR="00FE6391">
      <w:pPr>
        <w:spacing w:after="0"/>
      </w:pPr>
    </w:p>
    <w:p w:rsidRDefault="00FE6391" w:rsidP="00FE6391" w:rsidR="00FE6391">
      <w:pPr>
        <w:spacing w:after="0"/>
        <w:jc w:val="center"/>
      </w:pPr>
      <w:r>
        <w:t>R J E Š E NJ E</w:t>
      </w:r>
    </w:p>
    <w:p w:rsidRDefault="00FE6391" w:rsidP="00FE6391" w:rsidR="00FE6391">
      <w:pPr>
        <w:spacing w:after="0"/>
      </w:pPr>
    </w:p>
    <w:p w:rsidRDefault="00FE6391" w:rsidP="00FE6391" w:rsidR="00FE6391">
      <w:pPr>
        <w:spacing w:after="0"/>
        <w:jc w:val="both"/>
      </w:pPr>
      <w:r>
        <w:tab/>
        <w:t xml:space="preserve">Trgovački sud u Varaždinu po sucu toga suda Hugu </w:t>
      </w:r>
      <w:proofErr w:type="spellStart"/>
      <w:r>
        <w:t>Wedemeyeru</w:t>
      </w:r>
      <w:proofErr w:type="spellEnd"/>
      <w:r>
        <w:t>, kao stečajnom sucu u predmetu u povodu zahtjeva Financijske agencije Regionalni centar Zagreb, Podružnica Varaždin, Augusta Cesarca 2, Varaždin, za pokretanje skraćenog stečajnog postupka protiv dužnika</w:t>
      </w:r>
      <w:r>
        <w:t xml:space="preserve"> ZELJA – d.o.o., OIB: 66962574445 sa sjedištem u -61 c, 42233 </w:t>
      </w:r>
      <w:proofErr w:type="spellStart"/>
      <w:r>
        <w:t>Komarnica</w:t>
      </w:r>
      <w:proofErr w:type="spellEnd"/>
      <w:r>
        <w:t xml:space="preserve"> </w:t>
      </w:r>
      <w:proofErr w:type="spellStart"/>
      <w:r>
        <w:t>Ludbreška</w:t>
      </w:r>
      <w:proofErr w:type="spellEnd"/>
      <w:r>
        <w:t>, dana 5. rujna 2016.,</w:t>
      </w:r>
    </w:p>
    <w:p w:rsidRDefault="00FE6391" w:rsidP="00FE6391" w:rsidR="00FE6391">
      <w:pPr>
        <w:spacing w:after="0"/>
        <w:jc w:val="both"/>
      </w:pPr>
    </w:p>
    <w:p w:rsidRDefault="00FE6391" w:rsidP="00FE6391" w:rsidR="00FE6391">
      <w:pPr>
        <w:spacing w:after="0"/>
        <w:jc w:val="center"/>
        <w:rPr>
          <w:szCs w:val="20"/>
        </w:rPr>
      </w:pPr>
      <w:r>
        <w:t>r i j e š i o  j e</w:t>
      </w:r>
    </w:p>
    <w:p w:rsidRDefault="00FE6391" w:rsidP="00FE6391" w:rsidR="00FE6391">
      <w:pPr>
        <w:spacing w:after="0"/>
        <w:jc w:val="center"/>
      </w:pPr>
    </w:p>
    <w:p w:rsidRDefault="00FE6391" w:rsidP="00FE6391" w:rsidR="00FE6391">
      <w:pPr>
        <w:spacing w:after="0"/>
      </w:pPr>
    </w:p>
    <w:p w:rsidRDefault="00FE6391" w:rsidP="00FE6391" w:rsidR="00FE6391">
      <w:pPr>
        <w:spacing w:after="0"/>
        <w:jc w:val="both"/>
      </w:pPr>
      <w:r>
        <w:tab/>
        <w:t xml:space="preserve">I Otvara se stečajni postupak nad stečajnim dužnikom ZELJA – d.o.o., OIB: 66962574445 sa sjedištem u -61 c, 42233 </w:t>
      </w:r>
      <w:proofErr w:type="spellStart"/>
      <w:r>
        <w:t>Komarnica</w:t>
      </w:r>
      <w:proofErr w:type="spellEnd"/>
      <w:r>
        <w:t xml:space="preserve"> </w:t>
      </w:r>
      <w:proofErr w:type="spellStart"/>
      <w:r>
        <w:t>Ludbreška</w:t>
      </w:r>
      <w:proofErr w:type="spellEnd"/>
      <w:r>
        <w:t>, s danom 5. rujna 2016. u 15,00 sati.</w:t>
      </w:r>
    </w:p>
    <w:p w:rsidRDefault="00FE6391" w:rsidP="00FE6391" w:rsidR="00FE6391">
      <w:pPr>
        <w:spacing w:after="0"/>
        <w:jc w:val="both"/>
      </w:pPr>
    </w:p>
    <w:p w:rsidRDefault="00FE6391" w:rsidP="00FE6391" w:rsidR="00FE6391">
      <w:pPr>
        <w:spacing w:after="0"/>
        <w:jc w:val="both"/>
      </w:pPr>
      <w:r>
        <w:tab/>
        <w:t xml:space="preserve">II Zaključuje se stečajni postupak nad stečajnim dužnikom ZELJA – d.o.o., OIB: 66962574445 sa sjedištem u -61 c, 42233 </w:t>
      </w:r>
      <w:proofErr w:type="spellStart"/>
      <w:r>
        <w:t>Komarnica</w:t>
      </w:r>
      <w:proofErr w:type="spellEnd"/>
      <w:r>
        <w:t xml:space="preserve"> </w:t>
      </w:r>
      <w:proofErr w:type="spellStart"/>
      <w:r>
        <w:t>Ludbreška</w:t>
      </w:r>
      <w:proofErr w:type="spellEnd"/>
      <w:r>
        <w:t>.</w:t>
      </w:r>
    </w:p>
    <w:p w:rsidRDefault="00FE6391" w:rsidP="00FE6391" w:rsidR="00FE6391">
      <w:pPr>
        <w:spacing w:after="0"/>
        <w:jc w:val="both"/>
      </w:pPr>
    </w:p>
    <w:p w:rsidRDefault="00FE6391" w:rsidP="00FE6391" w:rsidR="00FE6391">
      <w:pPr>
        <w:jc w:val="both"/>
        <w:rPr>
          <w:color w:val="FF0000"/>
        </w:rPr>
      </w:pPr>
      <w:r>
        <w:tab/>
        <w:t xml:space="preserve">III Za stečajnog upravitelja imenuje se </w:t>
      </w:r>
      <w:r w:rsidRPr="00FE6391">
        <w:t xml:space="preserve">Lidija </w:t>
      </w:r>
      <w:proofErr w:type="spellStart"/>
      <w:r w:rsidRPr="00FE6391">
        <w:t>Lesar</w:t>
      </w:r>
      <w:proofErr w:type="spellEnd"/>
      <w:r w:rsidRPr="00FE6391">
        <w:t>, Travnička 26, Čakovec, OIB: 29389899347</w:t>
      </w:r>
      <w:r w:rsidRPr="00FE6391">
        <w:t>.</w:t>
      </w:r>
    </w:p>
    <w:p w:rsidRDefault="00FE6391" w:rsidP="00FE6391" w:rsidR="00FE6391">
      <w:pPr>
        <w:spacing w:after="0"/>
        <w:jc w:val="both"/>
      </w:pPr>
      <w:r>
        <w:tab/>
        <w:t>IV Ovo rješenje objavit će se na e-oglasnoj ploči suda.</w:t>
      </w:r>
    </w:p>
    <w:p w:rsidRDefault="00FE6391" w:rsidP="00FE6391" w:rsidR="00FE6391">
      <w:pPr>
        <w:spacing w:after="0"/>
        <w:jc w:val="both"/>
      </w:pPr>
    </w:p>
    <w:p w:rsidRDefault="00FE6391" w:rsidP="00FE6391" w:rsidR="00FE6391">
      <w:pPr>
        <w:spacing w:after="0"/>
        <w:jc w:val="both"/>
      </w:pPr>
      <w:r>
        <w:tab/>
        <w:t xml:space="preserve">V Po pravomoćnosti ovoga rješenja stečajni dužnik ZELJA – d.o.o., OIB: 66962574445 sa sjedištem u -61 c, 42233 </w:t>
      </w:r>
      <w:proofErr w:type="spellStart"/>
      <w:r>
        <w:t>Komarnica</w:t>
      </w:r>
      <w:proofErr w:type="spellEnd"/>
      <w:r>
        <w:t xml:space="preserve"> </w:t>
      </w:r>
      <w:proofErr w:type="spellStart"/>
      <w:r>
        <w:t>Ludbreška</w:t>
      </w:r>
      <w:proofErr w:type="spellEnd"/>
      <w:r>
        <w:t>, bit će brisan iz sudskog registra.</w:t>
      </w:r>
    </w:p>
    <w:p w:rsidRDefault="00FE6391" w:rsidP="00FE6391" w:rsidR="00FE6391">
      <w:pPr>
        <w:spacing w:after="0"/>
      </w:pPr>
    </w:p>
    <w:p w:rsidRDefault="00FE6391" w:rsidP="00FE6391" w:rsidR="00FE6391">
      <w:pPr>
        <w:spacing w:after="0"/>
        <w:jc w:val="center"/>
      </w:pPr>
      <w:r>
        <w:t>Obrazloženje</w:t>
      </w:r>
    </w:p>
    <w:p w:rsidRDefault="00FE6391" w:rsidP="00FE6391" w:rsidR="00FE6391">
      <w:pPr>
        <w:spacing w:after="0"/>
        <w:jc w:val="center"/>
      </w:pPr>
    </w:p>
    <w:p w:rsidRDefault="00FE6391" w:rsidP="00FE6391" w:rsidR="00FE6391">
      <w:pPr>
        <w:spacing w:after="0"/>
      </w:pPr>
    </w:p>
    <w:p w:rsidRDefault="00FE6391" w:rsidP="00FE6391" w:rsidR="00FE6391">
      <w:pPr>
        <w:spacing w:after="0"/>
        <w:jc w:val="both"/>
      </w:pPr>
      <w:r>
        <w:tab/>
        <w:t>Predlagatelj je dana 4</w:t>
      </w:r>
      <w:r>
        <w:t xml:space="preserve">. siječnja 2016. 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 i kojim je pozvao vjerovnike da najkasnije u roku od četrdeset pet dana od objave oglasa predlože otvaranje stečajnoga postupka.</w:t>
      </w:r>
    </w:p>
    <w:p w:rsidRDefault="00FE6391" w:rsidP="00FE6391" w:rsidR="00FE6391">
      <w:pPr>
        <w:spacing w:after="0"/>
      </w:pPr>
    </w:p>
    <w:p w:rsidRDefault="00FE6391" w:rsidP="00FE6391" w:rsidR="00FE6391">
      <w:pPr>
        <w:spacing w:after="0"/>
        <w:jc w:val="both"/>
      </w:pPr>
      <w:r>
        <w:tab/>
        <w:t xml:space="preserve">Kako osoba ovlaštena za zastupanje pravne osobe u roku od petnaest dana nije podnijela javnobilježnički ovjerovljeni </w:t>
      </w:r>
      <w:proofErr w:type="spellStart"/>
      <w:r>
        <w:t>prokazni</w:t>
      </w:r>
      <w:proofErr w:type="spellEnd"/>
      <w:r>
        <w:t xml:space="preserve">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FE6391" w:rsidP="00FE6391" w:rsidR="00FE6391">
      <w:pPr>
        <w:spacing w:after="0"/>
      </w:pPr>
    </w:p>
    <w:p w:rsidRDefault="00FE6391" w:rsidP="00FE6391" w:rsidR="00FE6391">
      <w:pPr>
        <w:spacing w:after="0"/>
      </w:pPr>
    </w:p>
    <w:p w:rsidRDefault="00FE6391" w:rsidP="00FE6391" w:rsidR="00FE6391">
      <w:pPr>
        <w:spacing w:after="0"/>
        <w:jc w:val="center"/>
      </w:pPr>
      <w:r>
        <w:t>U Varaždinu, 5. rujna 2016.</w:t>
      </w:r>
    </w:p>
    <w:p w:rsidRDefault="00FE6391" w:rsidP="00FE6391" w:rsidR="00FE6391">
      <w:pPr>
        <w:spacing w:after="0"/>
      </w:pPr>
      <w:r>
        <w:t xml:space="preserve">                                                                                                  </w:t>
      </w:r>
    </w:p>
    <w:p w:rsidRDefault="00FE6391" w:rsidP="00FE6391" w:rsidR="00FE6391">
      <w:pPr>
        <w:spacing w:after="0"/>
      </w:pPr>
      <w:r>
        <w:t xml:space="preserve">     </w:t>
      </w:r>
    </w:p>
    <w:p w:rsidRDefault="00FE6391" w:rsidP="00FE6391" w:rsidR="00FE6391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S u d a c</w:t>
      </w:r>
    </w:p>
    <w:p w:rsidRDefault="00FE6391" w:rsidP="00FE6391" w:rsidR="00FE6391">
      <w:pPr>
        <w:spacing w:after="0"/>
      </w:pPr>
    </w:p>
    <w:p w:rsidRDefault="00FE6391" w:rsidP="00FE6391" w:rsidR="00FE6391">
      <w:pPr>
        <w:spacing w:after="0"/>
      </w:pPr>
      <w:r>
        <w:t xml:space="preserve">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Hugo </w:t>
      </w:r>
      <w:proofErr w:type="spellStart"/>
      <w:r>
        <w:t>Wedemeyer</w:t>
      </w:r>
      <w:proofErr w:type="spellEnd"/>
    </w:p>
    <w:p w:rsidRDefault="00FE6391" w:rsidP="00FE6391" w:rsidR="00FE6391">
      <w:pPr>
        <w:spacing w:after="0"/>
      </w:pPr>
      <w:r>
        <w:t xml:space="preserve"> </w:t>
      </w:r>
    </w:p>
    <w:p w:rsidRDefault="00FE6391" w:rsidP="00FE6391" w:rsidR="00FE6391">
      <w:pPr>
        <w:spacing w:after="0"/>
      </w:pPr>
    </w:p>
    <w:p w:rsidRDefault="00FE6391" w:rsidP="00FE6391" w:rsidR="00FE6391">
      <w:pPr>
        <w:spacing w:after="0"/>
      </w:pPr>
      <w:r>
        <w:t xml:space="preserve">                              </w:t>
      </w:r>
    </w:p>
    <w:p w:rsidRDefault="00FE6391" w:rsidP="00FE6391" w:rsidR="00FE6391">
      <w:pPr>
        <w:spacing w:after="0"/>
      </w:pPr>
      <w:r>
        <w:tab/>
        <w:t>Uputa o pravnom lijeku:</w:t>
      </w:r>
    </w:p>
    <w:p w:rsidRDefault="00FE6391" w:rsidP="00FE6391" w:rsidR="00FE6391">
      <w:pPr>
        <w:spacing w:after="0"/>
        <w:jc w:val="both"/>
      </w:pPr>
      <w:r>
        <w:tab/>
        <w:t xml:space="preserve">Protiv ovoga rješenja može se podnijeti žalba u roku od osam dana nakon isteka osam dana od njegove objave na e-oglasnoj ploči suda, pisano u četiri primjerka, putem ovoga suda, Visokom trgovačkom sudu RH. </w:t>
      </w:r>
    </w:p>
    <w:p w:rsidRDefault="00FE6391" w:rsidP="00FE6391" w:rsidR="00FE6391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FE6391" w:rsidP="00FE6391" w:rsidR="00FE6391">
      <w:pPr>
        <w:spacing w:after="0"/>
      </w:pPr>
    </w:p>
    <w:p w:rsidRDefault="00FE6391" w:rsidP="00FE6391" w:rsidR="00FE6391">
      <w:pPr>
        <w:spacing w:after="0"/>
      </w:pPr>
    </w:p>
    <w:p w:rsidRDefault="00FE6391" w:rsidP="00FE6391" w:rsidR="00FE6391">
      <w:pPr>
        <w:spacing w:after="0"/>
      </w:pPr>
      <w:r>
        <w:t>DNA:</w:t>
      </w:r>
    </w:p>
    <w:p w:rsidRDefault="00FE6391" w:rsidP="00FE6391" w:rsidR="00FE6391">
      <w:pPr>
        <w:numPr>
          <w:ilvl w:val="0"/>
          <w:numId w:val="47"/>
        </w:numPr>
        <w:spacing w:after="0"/>
        <w:jc w:val="both"/>
      </w:pPr>
      <w:r>
        <w:t>Predlagatelj Financijska agencija, Regionalni centar Zagreb, Podružnica Varaždin, Augusta Cesarca 2, Varaždin</w:t>
      </w:r>
    </w:p>
    <w:p w:rsidRDefault="00FE6391" w:rsidP="00FE6391" w:rsidR="00FE6391">
      <w:pPr>
        <w:numPr>
          <w:ilvl w:val="0"/>
          <w:numId w:val="47"/>
        </w:numPr>
        <w:spacing w:after="0"/>
        <w:jc w:val="both"/>
      </w:pPr>
      <w:r>
        <w:t>Županijsko državno odvjetništvo u Varaždinu, Braće Radića 2</w:t>
      </w:r>
    </w:p>
    <w:p w:rsidRDefault="00FE6391" w:rsidP="00FE6391" w:rsidR="00FE6391">
      <w:pPr>
        <w:numPr>
          <w:ilvl w:val="0"/>
          <w:numId w:val="47"/>
        </w:numPr>
        <w:spacing w:after="0"/>
        <w:rPr>
          <w:szCs w:val="20"/>
        </w:rPr>
      </w:pPr>
      <w:r>
        <w:t xml:space="preserve">Dužnik ZELJA – d.o.o., -61 c, 42233 </w:t>
      </w:r>
      <w:proofErr w:type="spellStart"/>
      <w:r>
        <w:t>Komarnica</w:t>
      </w:r>
      <w:proofErr w:type="spellEnd"/>
      <w:r>
        <w:t xml:space="preserve"> </w:t>
      </w:r>
      <w:proofErr w:type="spellStart"/>
      <w:r>
        <w:t>Ludbreška</w:t>
      </w:r>
      <w:proofErr w:type="spellEnd"/>
    </w:p>
    <w:p w:rsidRDefault="00FE6391" w:rsidP="00FE6391" w:rsidR="00FE6391">
      <w:pPr>
        <w:numPr>
          <w:ilvl w:val="0"/>
          <w:numId w:val="47"/>
        </w:numPr>
        <w:spacing w:after="0"/>
      </w:pPr>
      <w:r>
        <w:t>Sudski registar ovog suda radi zabilježbe (odmah i nakon pravomoćnosti)</w:t>
      </w:r>
      <w:r>
        <w:rPr>
          <w:rFonts w:eastAsia="Calibri"/>
        </w:rPr>
        <w:t xml:space="preserve"> </w:t>
      </w:r>
    </w:p>
    <w:p w:rsidRDefault="00FE6391" w:rsidP="00FE6391" w:rsidR="00FE6391">
      <w:pPr>
        <w:numPr>
          <w:ilvl w:val="0"/>
          <w:numId w:val="47"/>
        </w:numPr>
        <w:spacing w:after="0"/>
      </w:pPr>
      <w:r>
        <w:t xml:space="preserve">Ministarstvo financija, Porezna uprava, Područni ured Sjeverna Hrvatska, Ispostava Varaždin, </w:t>
      </w:r>
      <w:proofErr w:type="spellStart"/>
      <w:r>
        <w:t>Graberje</w:t>
      </w:r>
      <w:proofErr w:type="spellEnd"/>
      <w:r>
        <w:t xml:space="preserve"> 1</w:t>
      </w:r>
    </w:p>
    <w:p w:rsidRDefault="00FE6391" w:rsidP="00FE6391" w:rsidR="00FE6391">
      <w:pPr>
        <w:pStyle w:val="Odlomakpopisa"/>
        <w:numPr>
          <w:ilvl w:val="0"/>
          <w:numId w:val="47"/>
        </w:numPr>
        <w:spacing w:after="0"/>
        <w:rPr>
          <w:color w:val="FF0000"/>
        </w:rPr>
      </w:pPr>
      <w:r>
        <w:t>Stečajni upravitelj</w:t>
      </w:r>
      <w:r>
        <w:rPr>
          <w:color w:val="FF0000"/>
        </w:rPr>
        <w:t xml:space="preserve"> </w:t>
      </w:r>
      <w:r w:rsidRPr="00FE6391">
        <w:t xml:space="preserve">Lidija </w:t>
      </w:r>
      <w:proofErr w:type="spellStart"/>
      <w:r w:rsidRPr="00FE6391">
        <w:t>Lesar</w:t>
      </w:r>
      <w:proofErr w:type="spellEnd"/>
      <w:r w:rsidRPr="00FE6391">
        <w:t>, Travnička 26,</w:t>
      </w:r>
      <w:r>
        <w:t xml:space="preserve"> 40000</w:t>
      </w:r>
      <w:r w:rsidRPr="00FE6391">
        <w:t xml:space="preserve"> Čakovec</w:t>
      </w:r>
    </w:p>
    <w:p w:rsidRDefault="00FE6391" w:rsidP="00FE6391" w:rsidR="00FE6391">
      <w:pPr>
        <w:pStyle w:val="Adresazaslanje"/>
        <w:numPr>
          <w:ilvl w:val="0"/>
          <w:numId w:val="47"/>
        </w:numPr>
        <w:spacing w:after="0"/>
      </w:pPr>
      <w:r>
        <w:t>e-oglasna ploča suda</w:t>
      </w:r>
    </w:p>
    <w:p w:rsidRDefault="00AE649C" w:rsidP="00FA5B5E" w:rsidR="00AE649C" w:rsidRPr="00B76F3C">
      <w:pPr>
        <w:pStyle w:val="Naslov3"/>
      </w:pPr>
    </w:p>
    <w:p w:rsidRDefault="00C7788B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DA0242" w:rsidP="00FE6391" w:rsidR="00DA0242">
      <w:pPr>
        <w:pStyle w:val="ZapisniarPotpis"/>
        <w:ind w:left="0"/>
      </w:pPr>
      <w:bookmarkStart w:name="_GoBack" w:id="0"/>
      <w:bookmarkEnd w:id="0"/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788B" w:rsidP="00537B78" w:rsidR="00C7788B">
      <w:r>
        <w:separator/>
      </w:r>
    </w:p>
  </w:endnote>
  <w:endnote w:id="0" w:type="continuationSeparator">
    <w:p w:rsidRDefault="00C7788B" w:rsidP="00537B78" w:rsidR="00C778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788B" w:rsidP="00537B78" w:rsidR="00C7788B">
      <w:r>
        <w:separator/>
      </w:r>
    </w:p>
  </w:footnote>
  <w:footnote w:id="0" w:type="continuationSeparator">
    <w:p w:rsidRDefault="00C7788B" w:rsidP="00537B78" w:rsidR="00C778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6391" w:rsidR="008333A9">
    <w:pPr>
      <w:pStyle w:val="Zaglavlje"/>
    </w:pPr>
    <w:r>
      <w:rPr>
        <w:rStyle w:val="PozadinaSvijetloCrvena"/>
        <w:shd w:fill="auto" w:color="auto" w:val="clear"/>
      </w:rPr>
      <w:t>Poslovni broj: 6 St-3/16-5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D2606C32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4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C4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7788B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6391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0753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3513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rujna 2016.</izvorni_sadrzaj>
    <derivirana_varijabla naziv="DomainObject.DatumDonosenjaOdluke_1">5.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St-3/2016-5</izvorni_sadrzaj>
    <derivirana_varijabla naziv="DomainObject.Oznaka_1">St-3/2016-5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</izvorni_sadrzaj>
    <derivirana_varijabla naziv="DomainObject.Predmet.Broj_1">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2016.</izvorni_sadrzaj>
    <derivirana_varijabla naziv="DomainObject.Predmet.DatumOsnivanja_1">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provedbu skraćenog st. postupka</izvorni_sadrzaj>
    <derivirana_varijabla naziv="DomainObject.Predmet.Opis_1">prijedlog za provedbu skraćenog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St-3/2016</izvorni_sadrzaj>
    <derivirana_varijabla naziv="DomainObject.Predmet.OznakaBroj_1">St-3/2016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Dana 31.3.2016. Državni proračun
uplatio na ime pristojbe 1100,00 kn
(Izv. FINA od 31.3.2016. str. 1)</izvorni_sadrzaj>
    <derivirana_varijabla naziv="DomainObject.Predmet.PrimjedbaSuca_1">Dana 31.3.2016. Državni proračun
uplatio na ime pristojbe 1100,00 kn
(Izv. FINA od 31.3.2016. str. 1)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ZELJA - društvo s ograničenom odgovornošću za izvođenje izolacija i sanaciju starih objekata</izvorni_sadrzaj>
    <derivirana_varijabla naziv="DomainObject.Predmet.ProtustrankaFormated_1">  ZELJA - društvo s ograničenom odgovornošću za izvođenje izolacija i sanaciju starih objekata</derivirana_varijabla>
  </DomainObject.Predmet.ProtustrankaFormated>
  <DomainObject.Predmet.ProtustrankaFormatedOIB>
    <izvorni_sadrzaj>  ZELJA - društvo s ograničenom odgovornošću za izvođenje izolacija i sanaciju starih objekata, OIB 66962574445</izvorni_sadrzaj>
    <derivirana_varijabla naziv="DomainObject.Predmet.ProtustrankaFormatedOIB_1">  ZELJA - društvo s ograničenom odgovornošću za izvođenje izolacija i sanaciju starih objekata, OIB 66962574445</derivirana_varijabla>
  </DomainObject.Predmet.ProtustrankaFormatedOIB>
  <DomainObject.Predmet.ProtustrankaFormatedWithAdress>
    <izvorni_sadrzaj> ZELJA - društvo s ograničenom odgovornošću za izvođenje izolacija i sanaciju starih objekata, - 61/c, 42230 Komarnica Ludbreška</izvorni_sadrzaj>
    <derivirana_varijabla naziv="DomainObject.Predmet.ProtustrankaFormatedWithAdress_1"> ZELJA - društvo s ograničenom odgovornošću za izvođenje izolacija i sanaciju starih objekata, - 61/c, 42230 Komarnica Ludbreška</derivirana_varijabla>
  </DomainObject.Predmet.ProtustrankaFormatedWithAdress>
  <DomainObject.Predmet.ProtustrankaFormatedWithAdressOIB>
    <izvorni_sadrzaj> ZELJA - društvo s ograničenom odgovornošću za izvođenje izolacija i sanaciju starih objekata, OIB 66962574445, - 61/c, 42230 Komarnica Ludbreška</izvorni_sadrzaj>
    <derivirana_varijabla naziv="DomainObject.Predmet.ProtustrankaFormatedWithAdressOIB_1"> ZELJA - društvo s ograničenom odgovornošću za izvođenje izolacija i sanaciju starih objekata, OIB 66962574445, - 61/c, 42230 Komarnica Ludbreška</derivirana_varijabla>
  </DomainObject.Predmet.ProtustrankaFormatedWithAdressOIB>
  <DomainObject.Predmet.ProtustrankaWithAdress>
    <izvorni_sadrzaj>ZELJA - društvo s ograničenom odgovornošću za izvođenje izolacija i sanaciju starih objekata - 61/c, 42230 Komarnica Ludbreška</izvorni_sadrzaj>
    <derivirana_varijabla naziv="DomainObject.Predmet.ProtustrankaWithAdress_1">ZELJA - društvo s ograničenom odgovornošću za izvođenje izolacija i sanaciju starih objekata - 61/c, 42230 Komarnica Ludbreška</derivirana_varijabla>
  </DomainObject.Predmet.ProtustrankaWithAdress>
  <DomainObject.Predmet.ProtustrankaWithAdressOIB>
    <izvorni_sadrzaj>ZELJA - društvo s ograničenom odgovornošću za izvođenje izolacija i sanaciju starih objekata, OIB 66962574445, - 61/c, 42230 Komarnica Ludbreška</izvorni_sadrzaj>
    <derivirana_varijabla naziv="DomainObject.Predmet.ProtustrankaWithAdressOIB_1">ZELJA - društvo s ograničenom odgovornošću za izvođenje izolacija i sanaciju starih objekata, OIB 66962574445, - 61/c, 42230 Komarnica Ludbreška</derivirana_varijabla>
  </DomainObject.Predmet.ProtustrankaWithAdressOIB>
  <DomainObject.Predmet.ProtustrankaNazivFormated>
    <izvorni_sadrzaj>ZELJA - društvo s ograničenom odgovornošću za izvođenje izolacija i sanaciju starih objekata</izvorni_sadrzaj>
    <derivirana_varijabla naziv="DomainObject.Predmet.ProtustrankaNazivFormated_1">ZELJA - društvo s ograničenom odgovornošću za izvođenje izolacija i sanaciju starih objekata</derivirana_varijabla>
  </DomainObject.Predmet.ProtustrankaNazivFormated>
  <DomainObject.Predmet.ProtustrankaNazivFormatedOIB>
    <izvorni_sadrzaj>ZELJA - društvo s ograničenom odgovornošću za izvođenje izolacija i sanaciju starih objekata, OIB 66962574445</izvorni_sadrzaj>
    <derivirana_varijabla naziv="DomainObject.Predmet.ProtustrankaNazivFormatedOIB_1">ZELJA - društvo s ograničenom odgovornošću za izvođenje izolacija i sanaciju starih objekata, OIB 66962574445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12009.46</izvorni_sadrzaj>
    <derivirana_varijabla naziv="DomainObject.Predmet.TrenutnaVrijednost_1">12009.46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ZELJA - društvo s ograničenom odgovornošću za izvođenje izolacija i sanaciju starih objekata</item>
    </izvorni_sadrzaj>
    <derivirana_varijabla naziv="DomainObject.Predmet.ProtuStrankaListFormated_1">
      <item>ZELJA - društvo s ograničenom odgovornošću za izvođenje izolacija i sanaciju starih objekata</item>
    </derivirana_varijabla>
  </DomainObject.Predmet.ProtuStrankaListFormated>
  <DomainObject.Predmet.ProtuStrankaListFormatedOIB>
    <izvorni_sadrzaj>
      <item>ZELJA - društvo s ograničenom odgovornošću za izvođenje izolacija i sanaciju starih objekata, OIB 66962574445</item>
    </izvorni_sadrzaj>
    <derivirana_varijabla naziv="DomainObject.Predmet.ProtuStrankaListFormatedOIB_1">
      <item>ZELJA - društvo s ograničenom odgovornošću za izvođenje izolacija i sanaciju starih objekata, OIB 66962574445</item>
    </derivirana_varijabla>
  </DomainObject.Predmet.ProtuStrankaListFormatedOIB>
  <DomainObject.Predmet.ProtuStrankaListFormatedWithAdress>
    <izvorni_sadrzaj>
      <item>ZELJA - društvo s ograničenom odgovornošću za izvođenje izolacija i sanaciju starih objekata, - 61/c, 42230 Komarnica Ludbreška</item>
    </izvorni_sadrzaj>
    <derivirana_varijabla naziv="DomainObject.Predmet.ProtuStrankaListFormatedWithAdress_1">
      <item>ZELJA - društvo s ograničenom odgovornošću za izvođenje izolacija i sanaciju starih objekata, - 61/c, 42230 Komarnica Ludbreška</item>
    </derivirana_varijabla>
  </DomainObject.Predmet.ProtuStrankaListFormatedWithAdress>
  <DomainObject.Predmet.ProtuStrankaListFormatedWithAdressOIB>
    <izvorni_sadrzaj>
      <item>ZELJA - društvo s ograničenom odgovornošću za izvođenje izolacija i sanaciju starih objekata, OIB 66962574445, - 61/c, 42230 Komarnica Ludbreška</item>
    </izvorni_sadrzaj>
    <derivirana_varijabla naziv="DomainObject.Predmet.ProtuStrankaListFormatedWithAdressOIB_1">
      <item>ZELJA - društvo s ograničenom odgovornošću za izvođenje izolacija i sanaciju starih objekata, OIB 66962574445, - 61/c, 42230 Komarnica Ludbreška</item>
    </derivirana_varijabla>
  </DomainObject.Predmet.ProtuStrankaListFormatedWithAdressOIB>
  <DomainObject.Predmet.ProtuStrankaListNazivFormated>
    <izvorni_sadrzaj>
      <item>ZELJA - društvo s ograničenom odgovornošću za izvođenje izolacija i sanaciju starih objekata</item>
    </izvorni_sadrzaj>
    <derivirana_varijabla naziv="DomainObject.Predmet.ProtuStrankaListNazivFormated_1">
      <item>ZELJA - društvo s ograničenom odgovornošću za izvođenje izolacija i sanaciju starih objekata</item>
    </derivirana_varijabla>
  </DomainObject.Predmet.ProtuStrankaListNazivFormated>
  <DomainObject.Predmet.ProtuStrankaListNazivFormatedOIB>
    <izvorni_sadrzaj>
      <item>ZELJA - društvo s ograničenom odgovornošću za izvođenje izolacija i sanaciju starih objekata, OIB 66962574445</item>
    </izvorni_sadrzaj>
    <derivirana_varijabla naziv="DomainObject.Predmet.ProtuStrankaListNazivFormatedOIB_1">
      <item>ZELJA - društvo s ograničenom odgovornošću za izvođenje izolacija i sanaciju starih objekata, OIB 66962574445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2016.</izvorni_sadrzaj>
    <derivirana_varijabla naziv="DomainObject.Datum_1">5. rujna 2016.</derivirana_varijabla>
  </DomainObject.Datum>
  <DomainObject.PoslovniBrojDokumenta>
    <izvorni_sadrzaj>St-3/2016-5</izvorni_sadrzaj>
    <derivirana_varijabla naziv="DomainObject.PoslovniBrojDokumenta_1">St-3/2016-5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ZELJA - društvo s ograničenom odgovornošću za izvođenje izolacija i sanaciju starih objekata</izvorni_sadrzaj>
    <derivirana_varijabla naziv="DomainObject.Predmet.ProtustrankaIDrugi_1">ZELJA - društvo s ograničenom odgovornošću za izvođenje izolacija i sanaciju starih objekata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ZELJA - društvo s ograničenom odgovornošću za izvođenje izolacija i sanaciju starih objekata, OIB 66962574445, - 61/c, 42230 Komarnica Ludbreška</izvorni_sadrzaj>
    <derivirana_varijabla naziv="DomainObject.Predmet.ProtustrankaIDrugiAdressOIB_1">ZELJA - društvo s ograničenom odgovornošću za izvođenje izolacija i sanaciju starih objekata, OIB 66962574445, - 61/c, 42230 Komarnica Ludbreška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ZELJA - društvo s ograničenom odgovornošću za izvođenje izolacija i sanaciju starih objekata</item>
      <item>Sudski registar</item>
    </izvorni_sadrzaj>
    <derivirana_varijabla naziv="DomainObject.Predmet.SudioniciListNaziv_1">
      <item>Financijska agencija</item>
      <item>ZELJA - društvo s ograničenom odgovornošću za izvođenje izolacija i sanaciju starih objekata</item>
      <item>Sudski registar</item>
    </derivirana_varijabla>
  </DomainObject.Predmet.SudioniciListNaziv>
  <DomainObject.Predmet.SudioniciListAdressOIB>
    <izvorni_sadrzaj>
      <item>Financijska agencija, OIB 85821130368, Ulica grada Vukovara 70,10000 Zagreb</item>
      <item>ZELJA - društvo s ograničenom odgovornošću za izvođenje izolacija i sanaciju starih objekata, OIB 66962574445, - 61/c,42230 Komarnica Ludbreška</item>
      <item>Sudski registar</item>
    </izvorni_sadrzaj>
    <derivirana_varijabla naziv="DomainObject.Predmet.SudioniciListAdressOIB_1">
      <item>Financijska agencija, OIB 85821130368, Ulica grada Vukovara 70,10000 Zagreb</item>
      <item>ZELJA - društvo s ograničenom odgovornošću za izvođenje izolacija i sanaciju starih objekata, OIB 66962574445, - 61/c,42230 Komarnica Ludbreška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E6F93A3-D58D-4850-9B20-EA6047C7009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504</properties:Words>
  <properties:Characters>2657</properties:Characters>
  <properties:Lines>86</properties:Lines>
  <properties:Paragraphs>29</properties:Paragraphs>
  <properties:TotalTime>38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3437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2016-09-05T12:09:00Z</cp:lastPrinted>
  <dcterms:modified xmlns:xsi="http://www.w3.org/2001/XMLSchema-instance" xsi:type="dcterms:W3CDTF">2016-09-05T12:09:00Z</dcterms:modified>
  <cp:revision>10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St-3/2016-5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