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745f" w14:paraId="a61745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10BBC">
        <w:t>22</w:t>
      </w:r>
      <w:r w:rsidR="00EB12AE">
        <w:t>58</w:t>
      </w:r>
      <w:r w:rsidR="00C93448">
        <w:t>/16-3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7765F5">
        <w:t xml:space="preserve"> OIB 85821130368 </w:t>
      </w:r>
      <w:r>
        <w:t xml:space="preserve">za pokretanje skraćenog stečajnog postupka nad dužnikom </w:t>
      </w:r>
      <w:r w:rsidR="00961445" w:rsidRPr="00961445">
        <w:t>Z farm j.d.o.o.</w:t>
      </w:r>
      <w:r w:rsidR="00961445">
        <w:t xml:space="preserve">, Beketinci, Čepinska 36/A, OIB </w:t>
      </w:r>
      <w:r w:rsidR="00961445" w:rsidRPr="00961445">
        <w:t>38704759167</w:t>
      </w:r>
      <w:r w:rsidR="00961445">
        <w:t>. MBS</w:t>
      </w:r>
      <w:r w:rsidR="007765F5">
        <w:t xml:space="preserve">: </w:t>
      </w:r>
      <w:r w:rsidR="00961445" w:rsidRPr="00961445">
        <w:t>030163618</w:t>
      </w:r>
      <w:r w:rsidR="00C93448">
        <w:t xml:space="preserve">, </w:t>
      </w:r>
      <w:r>
        <w:t xml:space="preserve">temeljem članka 430. Stečajnog zakona („Narodne novine“ 71/15), dana </w:t>
      </w:r>
      <w:r w:rsidR="00F125FB">
        <w:t xml:space="preserve">28. rujna 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61445">
        <w:t>Z farm j.d.o.o., Beketinci, Čepinska 36/A, OIB 38704759167. MBS: 030163618</w:t>
      </w:r>
      <w:r w:rsidR="002D7376">
        <w:t xml:space="preserve">, </w:t>
      </w:r>
      <w:r>
        <w:t xml:space="preserve">iznosi </w:t>
      </w:r>
      <w:r w:rsidR="00F8285F">
        <w:t>15.990,73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F8285F">
        <w:t>Tihomir Zdravčević,</w:t>
      </w:r>
      <w:r w:rsidR="009245E1">
        <w:t xml:space="preserve"> B</w:t>
      </w:r>
      <w:r w:rsidR="00F8285F">
        <w:t>eketinci, Če</w:t>
      </w:r>
      <w:r w:rsidR="009245E1">
        <w:t>p</w:t>
      </w:r>
      <w:r w:rsidR="00F8285F">
        <w:t>inska 36/A, OIB 14509574695</w:t>
      </w:r>
      <w:r w:rsidR="00650223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F8285F">
        <w:t>2258</w:t>
      </w:r>
      <w:r w:rsidR="00A6759C">
        <w:t>-</w:t>
      </w:r>
      <w:r>
        <w:t>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F2904">
        <w:t>28. rujna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F2904" w:rsidP="00D641DA" w:rsidR="00532E0A" w:rsidRPr="00D641DA">
      <w:pPr>
        <w:numPr>
          <w:ilvl w:val="0"/>
          <w:numId w:val="1"/>
        </w:numPr>
      </w:pPr>
      <w:r>
        <w:t>kal.20.11.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5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595A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0BBC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0223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765F5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68E5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5E1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1445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59C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2904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B12AE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25F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285F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farm jednostavno društvo s ograničenom odgovornošću za proizvodnju i usluge</izvorni_sadrzaj>
    <derivirana_varijabla naziv="DomainObject.Predmet.ProtustrankaFormated_1">  Z farm jednostavno društvo s ograničenom odgovornošću za proizvodnju i usluge</derivirana_varijabla>
  </DomainObject.Predmet.ProtustrankaFormated>
  <DomainObject.Predmet.ProtustrankaFormatedOIB>
    <izvorni_sadrzaj>  Z farm jednostavno društvo s ograničenom odgovornošću za proizvodnju i usluge, OIB 38704759167</izvorni_sadrzaj>
    <derivirana_varijabla naziv="DomainObject.Predmet.ProtustrankaFormatedOIB_1">  Z farm jednostavno društvo s ograničenom odgovornošću za proizvodnju i usluge, OIB 38704759167</derivirana_varijabla>
  </DomainObject.Predmet.ProtustrankaFormatedOIB>
  <DomainObject.Predmet.ProtustrankaFormatedWithAdress>
    <izvorni_sadrzaj> Z farm jednostavno društvo s ograničenom odgovornošću za proizvodnju i usluge, Čepinska 36/A, 31403 Beketinci</izvorni_sadrzaj>
    <derivirana_varijabla naziv="DomainObject.Predmet.ProtustrankaFormatedWithAdress_1"> Z farm jednostavno društvo s ograničenom odgovornošću za proizvodnju i usluge, Čepinska 36/A, 31403 Beketinci</derivirana_varijabla>
  </DomainObject.Predmet.ProtustrankaFormatedWithAdress>
  <DomainObject.Predmet.ProtustrankaFormatedWithAdressOIB>
    <izvorni_sadrzaj> Z farm jednostavno društvo s ograničenom odgovornošću za proizvodnju i usluge, OIB 38704759167, Čepinska 36/A, 31403 Beketinci</izvorni_sadrzaj>
    <derivirana_varijabla naziv="DomainObject.Predmet.ProtustrankaFormatedWithAdressOIB_1"> Z farm jednostavno društvo s ograničenom odgovornošću za proizvodnju i usluge, OIB 38704759167, Čepinska 36/A, 31403 Beketinci</derivirana_varijabla>
  </DomainObject.Predmet.ProtustrankaFormatedWithAdressOIB>
  <DomainObject.Predmet.ProtustrankaWithAdress>
    <izvorni_sadrzaj>Z farm jednostavno društvo s ograničenom odgovornošću za proizvodnju i usluge Čepinska 36/A, 31403 Beketinci</izvorni_sadrzaj>
    <derivirana_varijabla naziv="DomainObject.Predmet.ProtustrankaWithAdress_1">Z farm jednostavno društvo s ograničenom odgovornošću za proizvodnju i usluge Čepinska 36/A, 31403 Beketinci</derivirana_varijabla>
  </DomainObject.Predmet.ProtustrankaWithAdress>
  <DomainObject.Predmet.ProtustrankaWithAdressOIB>
    <izvorni_sadrzaj>Z farm jednostavno društvo s ograničenom odgovornošću za proizvodnju i usluge, OIB 38704759167, Čepinska 36/A, 31403 Beketinci</izvorni_sadrzaj>
    <derivirana_varijabla naziv="DomainObject.Predmet.ProtustrankaWithAdressOIB_1">Z farm jednostavno društvo s ograničenom odgovornošću za proizvodnju i usluge, OIB 38704759167, Čepinska 36/A, 31403 Beketinci</derivirana_varijabla>
  </DomainObject.Predmet.ProtustrankaWithAdressOIB>
  <DomainObject.Predmet.ProtustrankaNazivFormated>
    <izvorni_sadrzaj>Z farm jednostavno društvo s ograničenom odgovornošću za proizvodnju i usluge</izvorni_sadrzaj>
    <derivirana_varijabla naziv="DomainObject.Predmet.ProtustrankaNazivFormated_1">Z farm jednostavno društvo s ograničenom odgovornošću za proizvodnju i usluge</derivirana_varijabla>
  </DomainObject.Predmet.ProtustrankaNazivFormated>
  <DomainObject.Predmet.ProtustrankaNazivFormatedOIB>
    <izvorni_sadrzaj>Z farm jednostavno društvo s ograničenom odgovornošću za proizvodnju i usluge, OIB 38704759167</izvorni_sadrzaj>
    <derivirana_varijabla naziv="DomainObject.Predmet.ProtustrankaNazivFormatedOIB_1">Z farm jednostavno društvo s ograničenom odgovornošću za proizvodnju i usluge, OIB 38704759167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 farm jednostavno društvo s ograničenom odgovornošću za proizvodnju i usluge</item>
    </izvorni_sadrzaj>
    <derivirana_varijabla naziv="DomainObject.Predmet.ProtuStrankaListFormated_1">
      <item>Z farm jednostavno društvo s ograničenom odgovornošću za proizvodnju i usluge</item>
    </derivirana_varijabla>
  </DomainObject.Predmet.ProtuStrankaListFormated>
  <DomainObject.Predmet.ProtuStrankaListFormatedOIB>
    <izvorni_sadrzaj>
      <item>Z farm jednostavno društvo s ograničenom odgovornošću za proizvodnju i usluge, OIB 38704759167</item>
    </izvorni_sadrzaj>
    <derivirana_varijabla naziv="DomainObject.Predmet.ProtuStrankaListFormatedOIB_1">
      <item>Z farm jednostavno društvo s ograničenom odgovornošću za proizvodnju i usluge, OIB 38704759167</item>
    </derivirana_varijabla>
  </DomainObject.Predmet.ProtuStrankaListFormatedOIB>
  <DomainObject.Predmet.ProtuStrankaListFormatedWithAdress>
    <izvorni_sadrzaj>
      <item>Z farm jednostavno društvo s ograničenom odgovornošću za proizvodnju i usluge, Čepinska 36/A, 31403 Beketinci</item>
    </izvorni_sadrzaj>
    <derivirana_varijabla naziv="DomainObject.Predmet.ProtuStrankaListFormatedWithAdress_1">
      <item>Z farm jednostavno društvo s ograničenom odgovornošću za proizvodnju i usluge, Čepinska 36/A, 31403 Beketinci</item>
    </derivirana_varijabla>
  </DomainObject.Predmet.ProtuStrankaListFormatedWithAdress>
  <DomainObject.Predmet.ProtuStrankaListFormatedWithAdressOIB>
    <izvorni_sadrzaj>
      <item>Z farm jednostavno društvo s ograničenom odgovornošću za proizvodnju i usluge, OIB 38704759167, Čepinska 36/A, 31403 Beketinci</item>
    </izvorni_sadrzaj>
    <derivirana_varijabla naziv="DomainObject.Predmet.ProtuStrankaListFormatedWithAdressOIB_1">
      <item>Z farm jednostavno društvo s ograničenom odgovornošću za proizvodnju i usluge, OIB 38704759167, Čepinska 36/A, 31403 Beketinci</item>
    </derivirana_varijabla>
  </DomainObject.Predmet.ProtuStrankaListFormatedWithAdressOIB>
  <DomainObject.Predmet.ProtuStrankaListNazivFormated>
    <izvorni_sadrzaj>
      <item>Z farm jednostavno društvo s ograničenom odgovornošću za proizvodnju i usluge</item>
    </izvorni_sadrzaj>
    <derivirana_varijabla naziv="DomainObject.Predmet.ProtuStrankaListNazivFormated_1">
      <item>Z farm jednostavno društvo s ograničenom odgovornošću za proizvodnju i usluge</item>
    </derivirana_varijabla>
  </DomainObject.Predmet.ProtuStrankaListNazivFormated>
  <DomainObject.Predmet.ProtuStrankaListNazivFormatedOIB>
    <izvorni_sadrzaj>
      <item>Z farm jednostavno društvo s ograničenom odgovornošću za proizvodnju i usluge, OIB 38704759167</item>
    </izvorni_sadrzaj>
    <derivirana_varijabla naziv="DomainObject.Predmet.ProtuStrankaListNazivFormatedOIB_1">
      <item>Z farm jednostavno društvo s ograničenom odgovornošću za proizvodnju i usluge, OIB 38704759167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 farm jednostavno društvo s ograničenom odgovornošću za proizvodnju i usluge</izvorni_sadrzaj>
    <derivirana_varijabla naziv="DomainObject.Predmet.ProtustrankaIDrugi_1">Z farm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 farm jednostavno društvo s ograničenom odgovornošću za proizvodnju i usluge, OIB 38704759167, Čepinska 36/A, 31403 Beketinci</izvorni_sadrzaj>
    <derivirana_varijabla naziv="DomainObject.Predmet.ProtustrankaIDrugiAdressOIB_1">Z farm jednostavno društvo s ograničenom odgovornošću za proizvodnju i usluge, OIB 38704759167, Čepinska 36/A, 31403 Beketinci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 farm jednostavno društvo s ograničenom odgovornošću za proizvodnju i usluge</item>
    </izvorni_sadrzaj>
    <derivirana_varijabla naziv="DomainObject.Predmet.SudioniciListNaziv_1">
      <item>FINA RC OSIJEK</item>
      <item>Z farm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Z farm jednostavno društvo s ograničenom odgovornošću za proizvodnju i usluge, OIB 38704759167, Čepinska 36/A,31403 Beketinci</item>
    </izvorni_sadrzaj>
    <derivirana_varijabla naziv="DomainObject.Predmet.SudioniciListAdressOIB_1">
      <item>FINA RC OSIJEK, OIB 85821130368</item>
      <item>Z farm jednostavno društvo s ograničenom odgovornošću za proizvodnju i usluge, OIB 38704759167, Čepinska 36/A,31403 Beketinci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38704759167</item>
    </izvorni_sadrzaj>
    <derivirana_varijabla naziv="DomainObject.Predmet.SudioniciListNazivOIB_1">
      <item>, OIB 85821130368</item>
      <item>, OIB 38704759167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2016-09-28T12:01:00Z</dcterms:created>
  <dc:creator>Korisnik</dc:creator>
  <cp:lastModifiedBy>Sanja Ban</cp:lastModifiedBy>
  <cp:lastPrinted>2016-09-28T12:01:00Z</cp:lastPrinted>
  <dcterms:modified xmlns:xsi="http://www.w3.org/2001/XMLSchema-instance" xsi:type="dcterms:W3CDTF">2016-09-28T12:02:00Z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