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c180a" w14:paraId="3dc180a" w:rsidRDefault="000B54DC" w:rsidP="000B54DC" w:rsidR="00B70073" w:rsidRPr="005C096B">
      <w:pPr>
        <w15:collapsed w:val="false"/>
        <w:rPr>
          <w:lang w:val="en-US"/>
        </w:rPr>
      </w:pPr>
      <w:bookmarkStart w:name="_GoBack" w:id="0"/>
      <w:bookmarkEnd w:id="0"/>
      <w:r>
        <w:t xml:space="preserve">   </w:t>
      </w:r>
      <w:r w:rsidR="00B70073" w:rsidRPr="005C096B">
        <w:t xml:space="preserve">    </w:t>
      </w:r>
    </w:p>
    <w:p w:rsidRDefault="00B70073" w:rsidP="00B70073" w:rsidR="00B70073" w:rsidRPr="005C096B">
      <w:pPr>
        <w:jc w:val="both"/>
      </w:pPr>
      <w:r w:rsidRPr="005C096B">
        <w:t xml:space="preserve">      REPUBLIKA HRVATSKA</w:t>
      </w:r>
    </w:p>
    <w:p w:rsidRDefault="00B70073" w:rsidP="00B70073" w:rsidR="00B70073" w:rsidRPr="005C096B">
      <w:pPr>
        <w:jc w:val="both"/>
      </w:pPr>
      <w:r w:rsidRPr="005C096B">
        <w:t xml:space="preserve">TRGOVAČKI SUD U ZAGREBU                                                                  </w:t>
      </w:r>
    </w:p>
    <w:p w:rsidRDefault="00B70073" w:rsidP="00B70073" w:rsidR="00B70073" w:rsidRPr="005C096B">
      <w:pPr>
        <w:jc w:val="both"/>
      </w:pPr>
      <w:r w:rsidRPr="005C096B">
        <w:t xml:space="preserve">        Zagreb, Amruševa 2/II</w:t>
      </w:r>
      <w:r w:rsidRPr="005C096B">
        <w:tab/>
      </w:r>
      <w:r w:rsidRPr="005C096B">
        <w:tab/>
      </w:r>
      <w:r w:rsidRPr="005C096B">
        <w:tab/>
      </w:r>
      <w:r w:rsidRPr="005C096B">
        <w:tab/>
      </w:r>
      <w:r w:rsidRPr="005C096B">
        <w:tab/>
      </w:r>
      <w:r w:rsidRPr="005C096B">
        <w:tab/>
        <w:t xml:space="preserve">               89. St-</w:t>
      </w:r>
      <w:r>
        <w:t>3815/16-</w:t>
      </w:r>
      <w:r w:rsidR="000B54DC">
        <w:t>44</w:t>
      </w:r>
    </w:p>
    <w:p w:rsidRDefault="00B70073" w:rsidP="000B54DC" w:rsidR="00B70073" w:rsidRPr="005C096B">
      <w:pPr>
        <w:jc w:val="both"/>
      </w:pPr>
    </w:p>
    <w:p w:rsidRDefault="00B70073" w:rsidP="00B70073" w:rsidR="00B70073" w:rsidRPr="005C096B"/>
    <w:p w:rsidRDefault="00B70073" w:rsidP="00B70073" w:rsidR="00B70073" w:rsidRPr="005C096B">
      <w:pPr>
        <w:jc w:val="center"/>
      </w:pPr>
      <w:r w:rsidRPr="005C096B">
        <w:t>R E P U B L I K A  H R V A T S K A</w:t>
      </w:r>
    </w:p>
    <w:p w:rsidRDefault="00B70073" w:rsidP="00B70073" w:rsidR="00B70073" w:rsidRPr="005C096B">
      <w:pPr>
        <w:ind w:firstLine="708"/>
        <w:jc w:val="both"/>
      </w:pPr>
    </w:p>
    <w:p w:rsidRDefault="00B70073" w:rsidP="00B70073" w:rsidR="00B70073" w:rsidRPr="005C096B">
      <w:pPr>
        <w:jc w:val="center"/>
      </w:pPr>
      <w:r w:rsidRPr="005C096B">
        <w:t>Z A K L J U Č A K</w:t>
      </w:r>
    </w:p>
    <w:p w:rsidRDefault="00B70073" w:rsidP="00B70073" w:rsidR="00B70073" w:rsidRPr="005C096B">
      <w:pPr>
        <w:ind w:firstLine="708"/>
        <w:jc w:val="both"/>
      </w:pPr>
    </w:p>
    <w:p w:rsidRDefault="00B70073" w:rsidP="00B70073" w:rsidR="00B70073" w:rsidRPr="000D7E17">
      <w:pPr>
        <w:jc w:val="center"/>
      </w:pPr>
    </w:p>
    <w:p w:rsidRDefault="00B70073" w:rsidP="00B70073" w:rsidR="00B70073" w:rsidRPr="00070D63">
      <w:pPr>
        <w:jc w:val="center"/>
      </w:pPr>
      <w:r w:rsidRPr="000D7E17">
        <w:tab/>
      </w:r>
    </w:p>
    <w:p w:rsidRDefault="00B70073" w:rsidP="00B70073" w:rsidR="00B70073" w:rsidRPr="00070D63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 w:rsidRPr="00C119E6">
        <w:rPr>
          <w:szCs w:val="24"/>
          <w:lang w:val="pt-BR"/>
        </w:rPr>
        <w:t>ARHITEKTURA TRI d.o.o.</w:t>
      </w:r>
      <w:r>
        <w:rPr>
          <w:szCs w:val="24"/>
          <w:lang w:val="pt-BR"/>
        </w:rPr>
        <w:t xml:space="preserve"> u stečaju</w:t>
      </w:r>
      <w:r w:rsidRPr="00C119E6">
        <w:rPr>
          <w:szCs w:val="24"/>
          <w:lang w:val="pt-BR"/>
        </w:rPr>
        <w:t>, Zagreb, Mesnička 25, OIB: 88650851743</w:t>
      </w:r>
      <w:r w:rsidR="000B54DC">
        <w:rPr>
          <w:lang w:val="pt-BR"/>
        </w:rPr>
        <w:t>, 24</w:t>
      </w:r>
      <w:r>
        <w:rPr>
          <w:lang w:val="pt-BR"/>
        </w:rPr>
        <w:t>. rujna</w:t>
      </w:r>
      <w:r>
        <w:t xml:space="preserve"> 2018</w:t>
      </w:r>
      <w:r w:rsidRPr="00070D63">
        <w:t>.,</w:t>
      </w:r>
    </w:p>
    <w:p w:rsidRDefault="00B70073" w:rsidP="00B70073" w:rsidR="00B70073" w:rsidRPr="005C096B">
      <w:pPr>
        <w:ind w:firstLine="708"/>
        <w:jc w:val="both"/>
      </w:pPr>
    </w:p>
    <w:p w:rsidRDefault="00B70073" w:rsidP="00B70073" w:rsidR="00B70073">
      <w:pPr>
        <w:jc w:val="center"/>
      </w:pPr>
    </w:p>
    <w:p w:rsidRDefault="00B70073" w:rsidP="00B70073" w:rsidR="00B70073" w:rsidRPr="005C096B">
      <w:pPr>
        <w:jc w:val="center"/>
      </w:pPr>
      <w:r w:rsidRPr="005C096B">
        <w:t>z a k l j u č i o        j e</w:t>
      </w:r>
    </w:p>
    <w:p w:rsidRDefault="00B70073" w:rsidP="00B70073" w:rsidR="00B70073" w:rsidRPr="005C096B">
      <w:pPr>
        <w:jc w:val="both"/>
      </w:pPr>
    </w:p>
    <w:p w:rsidRDefault="00B70073" w:rsidP="00C5524C" w:rsidR="00DE6E39">
      <w:pPr>
        <w:jc w:val="both"/>
      </w:pPr>
      <w:r>
        <w:tab/>
        <w:t xml:space="preserve">Poziva se stečajni upravitelj </w:t>
      </w:r>
      <w:r w:rsidR="001D0962">
        <w:t>u roku 8 dana ispitati prij</w:t>
      </w:r>
      <w:r w:rsidR="00C5524C">
        <w:t>a</w:t>
      </w:r>
      <w:r w:rsidR="001D0962">
        <w:t xml:space="preserve">vu </w:t>
      </w:r>
      <w:r w:rsidR="00C5524C">
        <w:t xml:space="preserve">tražbine </w:t>
      </w:r>
      <w:r w:rsidR="001D0962">
        <w:t>vjerovnika U</w:t>
      </w:r>
      <w:r w:rsidR="00C5524C">
        <w:t xml:space="preserve">niqa osiguranje d.d., Zagreb, Planinska 13a, </w:t>
      </w:r>
      <w:r w:rsidR="001D0962">
        <w:t>a koju je vjerovnik u roku</w:t>
      </w:r>
      <w:r w:rsidR="00C5524C">
        <w:t xml:space="preserve"> za prijavu tražbine </w:t>
      </w:r>
      <w:r w:rsidR="001D0962">
        <w:t>dostavio ranijem stečajnom upravitelju</w:t>
      </w:r>
      <w:r w:rsidR="00C5524C">
        <w:t xml:space="preserve"> Marijanu</w:t>
      </w:r>
      <w:r w:rsidR="001D0962">
        <w:t xml:space="preserve"> Belaniju</w:t>
      </w:r>
      <w:r w:rsidR="00C5524C">
        <w:t xml:space="preserve">, sastaviti tablicu prijavljenih </w:t>
      </w:r>
      <w:r>
        <w:t>tražbina te tablicu dostaviti u</w:t>
      </w:r>
      <w:r w:rsidR="00C5524C">
        <w:t xml:space="preserve"> spis. Nakon zaprimanja traženog odredit će se </w:t>
      </w:r>
      <w:r w:rsidR="001D0962">
        <w:t>nastavak</w:t>
      </w:r>
      <w:r w:rsidR="00C5524C">
        <w:t xml:space="preserve"> ispitnog izvještajnog ročišta.</w:t>
      </w:r>
    </w:p>
    <w:p w:rsidRDefault="000B54DC" w:rsidP="00B70073" w:rsidR="000B54DC">
      <w:pPr>
        <w:jc w:val="center"/>
        <w:rPr>
          <w:szCs w:val="24"/>
        </w:rPr>
      </w:pPr>
    </w:p>
    <w:p w:rsidRDefault="00B70073" w:rsidP="00B70073" w:rsidR="00B70073" w:rsidRPr="00F354C1">
      <w:pPr>
        <w:jc w:val="center"/>
        <w:rPr>
          <w:szCs w:val="24"/>
        </w:rPr>
      </w:pPr>
      <w:r w:rsidRPr="00F354C1">
        <w:rPr>
          <w:szCs w:val="24"/>
        </w:rPr>
        <w:t xml:space="preserve">U Zagrebu </w:t>
      </w:r>
      <w:r w:rsidR="000B54DC">
        <w:rPr>
          <w:szCs w:val="24"/>
        </w:rPr>
        <w:t>24</w:t>
      </w:r>
      <w:r w:rsidRPr="00F354C1">
        <w:rPr>
          <w:szCs w:val="24"/>
        </w:rPr>
        <w:t xml:space="preserve">. </w:t>
      </w:r>
      <w:r>
        <w:rPr>
          <w:szCs w:val="24"/>
        </w:rPr>
        <w:t>rujna</w:t>
      </w:r>
      <w:r w:rsidRPr="00F354C1">
        <w:rPr>
          <w:szCs w:val="24"/>
        </w:rPr>
        <w:t xml:space="preserve"> 201</w:t>
      </w:r>
      <w:r>
        <w:rPr>
          <w:szCs w:val="24"/>
        </w:rPr>
        <w:t>8</w:t>
      </w:r>
      <w:r w:rsidRPr="00F354C1">
        <w:rPr>
          <w:szCs w:val="24"/>
        </w:rPr>
        <w:t xml:space="preserve">. </w:t>
      </w:r>
    </w:p>
    <w:p w:rsidRDefault="00B70073" w:rsidP="00B70073" w:rsidR="00B70073" w:rsidRPr="00F354C1">
      <w:pPr>
        <w:jc w:val="center"/>
        <w:rPr>
          <w:szCs w:val="24"/>
        </w:rPr>
      </w:pPr>
    </w:p>
    <w:p w:rsidRDefault="00B70073" w:rsidP="00B70073" w:rsidR="00B70073" w:rsidRPr="00F354C1">
      <w:pPr>
        <w:jc w:val="center"/>
        <w:rPr>
          <w:szCs w:val="24"/>
        </w:rPr>
      </w:pPr>
    </w:p>
    <w:p w:rsidRDefault="00B70073" w:rsidP="00B70073" w:rsidR="00B70073" w:rsidRPr="00F354C1">
      <w:pPr>
        <w:ind w:firstLine="720" w:left="5040"/>
        <w:jc w:val="right"/>
        <w:rPr>
          <w:szCs w:val="24"/>
        </w:rPr>
      </w:pPr>
      <w:r w:rsidRPr="00F354C1">
        <w:rPr>
          <w:szCs w:val="24"/>
        </w:rPr>
        <w:t xml:space="preserve">          SUDAC:  </w:t>
      </w:r>
    </w:p>
    <w:p w:rsidRDefault="00B70073" w:rsidP="00B70073" w:rsidR="00B70073" w:rsidRPr="00F354C1">
      <w:pPr>
        <w:jc w:val="right"/>
        <w:rPr>
          <w:szCs w:val="24"/>
        </w:rPr>
      </w:pPr>
      <w:r w:rsidRPr="00F354C1">
        <w:rPr>
          <w:szCs w:val="24"/>
        </w:rPr>
        <w:t xml:space="preserve">               </w:t>
      </w:r>
      <w:r w:rsidRPr="00F354C1">
        <w:rPr>
          <w:szCs w:val="24"/>
        </w:rPr>
        <w:tab/>
      </w:r>
      <w:r w:rsidRPr="00F354C1">
        <w:rPr>
          <w:szCs w:val="24"/>
        </w:rPr>
        <w:tab/>
      </w:r>
      <w:r w:rsidRPr="00F354C1">
        <w:rPr>
          <w:szCs w:val="24"/>
        </w:rPr>
        <w:tab/>
      </w:r>
      <w:r w:rsidRPr="00F354C1">
        <w:rPr>
          <w:szCs w:val="24"/>
        </w:rPr>
        <w:tab/>
      </w:r>
      <w:r w:rsidRPr="00F354C1">
        <w:rPr>
          <w:szCs w:val="24"/>
        </w:rPr>
        <w:tab/>
      </w:r>
      <w:r w:rsidRPr="00F354C1">
        <w:rPr>
          <w:szCs w:val="24"/>
        </w:rPr>
        <w:tab/>
      </w:r>
      <w:r w:rsidRPr="00F354C1">
        <w:rPr>
          <w:szCs w:val="24"/>
        </w:rPr>
        <w:tab/>
        <w:t xml:space="preserve">     Nikolina Dorić Hadžisejdić</w:t>
      </w:r>
      <w:r w:rsidR="008A5B45">
        <w:rPr>
          <w:szCs w:val="24"/>
        </w:rPr>
        <w:t>, v.r.</w:t>
      </w:r>
    </w:p>
    <w:p w:rsidRDefault="00B70073" w:rsidP="00B70073" w:rsidR="00B70073" w:rsidRPr="00F354C1">
      <w:pPr>
        <w:ind w:left="5040"/>
        <w:jc w:val="both"/>
        <w:rPr>
          <w:szCs w:val="24"/>
        </w:rPr>
      </w:pPr>
      <w:r w:rsidRPr="00F354C1">
        <w:rPr>
          <w:szCs w:val="24"/>
        </w:rPr>
        <w:tab/>
      </w:r>
      <w:r w:rsidRPr="00F354C1">
        <w:rPr>
          <w:szCs w:val="24"/>
        </w:rPr>
        <w:tab/>
      </w:r>
    </w:p>
    <w:p w:rsidRDefault="00B70073" w:rsidP="00B70073" w:rsidR="00B70073" w:rsidRPr="00D459F2">
      <w:r w:rsidRPr="00D459F2">
        <w:t>UPUTA O PRAVNOM LIJEKU</w:t>
      </w:r>
    </w:p>
    <w:p w:rsidRDefault="00B70073" w:rsidP="00B70073" w:rsidR="00B70073" w:rsidRPr="00D459F2">
      <w:r w:rsidRPr="00D459F2">
        <w:t>Protiv ovog zaključka nije dopuštena  žalba ( čl. 11.st.9. SZ ).</w:t>
      </w:r>
    </w:p>
    <w:p w:rsidRDefault="00B70073" w:rsidP="00B70073" w:rsidR="00B70073">
      <w:pPr>
        <w:rPr>
          <w:b/>
        </w:rPr>
      </w:pPr>
    </w:p>
    <w:p w:rsidRDefault="008A5B45" w:rsidP="007B64C7" w:rsidR="008A5B45">
      <w:pPr>
        <w:ind w:firstLine="708" w:left="3540"/>
        <w:jc w:val="right"/>
      </w:pPr>
      <w:r>
        <w:t xml:space="preserve"> </w:t>
      </w:r>
    </w:p>
    <w:p w:rsidRDefault="008A5B45" w:rsidP="007B64C7" w:rsidR="008A5B45">
      <w:pPr>
        <w:ind w:firstLine="708" w:left="3540"/>
        <w:jc w:val="right"/>
      </w:pPr>
      <w:r>
        <w:t>Za točnost otpravka-ovlašteni službenik:</w:t>
      </w:r>
    </w:p>
    <w:p w:rsidRDefault="008A5B45" w:rsidP="007B64C7" w:rsidR="008A5B45">
      <w:pPr>
        <w:ind w:firstLine="708" w:left="3540"/>
        <w:jc w:val="right"/>
      </w:pPr>
      <w:r>
        <w:t xml:space="preserve">                                       Valentina Gabud</w:t>
      </w:r>
    </w:p>
    <w:p w:rsidRDefault="008A5B45" w:rsidP="00B70073" w:rsidR="008A5B45" w:rsidRPr="00D459F2">
      <w:pPr>
        <w:rPr>
          <w:b/>
        </w:rPr>
      </w:pPr>
    </w:p>
    <w:sectPr w:rsidR="008A5B45" w:rsidRPr="00D459F2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54DC" w:rsidP="000B54DC" w:rsidR="000B54DC">
      <w:r>
        <w:separator/>
      </w:r>
    </w:p>
  </w:endnote>
  <w:endnote w:id="0" w:type="continuationSeparator">
    <w:p w:rsidRDefault="000B54DC" w:rsidP="000B54DC" w:rsidR="000B54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54DC" w:rsidP="000B54DC" w:rsidR="000B54DC">
      <w:r>
        <w:separator/>
      </w:r>
    </w:p>
  </w:footnote>
  <w:footnote w:id="0" w:type="continuationSeparator">
    <w:p w:rsidRDefault="000B54DC" w:rsidP="000B54DC" w:rsidR="000B54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54DC" w:rsidR="000B54DC">
    <w:pPr>
      <w:pStyle w:val="Zaglavlje"/>
    </w:pPr>
    <w:r>
      <w:t xml:space="preserve">                  </w:t>
    </w:r>
    <w:r w:rsidRPr="005C096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0962"/>
    <w:rsid w:val="000B54DC"/>
    <w:rsid w:val="001D0962"/>
    <w:rsid w:val="008A5B45"/>
    <w:rsid w:val="00A4084E"/>
    <w:rsid w:val="00B70073"/>
    <w:rsid w:val="00C5524C"/>
    <w:rsid w:val="00DE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B54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54D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B54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54DC"/>
  </w:style>
  <w:style w:styleId="Podnoje" w:type="paragraph">
    <w:name w:val="footer"/>
    <w:basedOn w:val="Normal"/>
    <w:link w:val="PodnojeChar"/>
    <w:uiPriority w:val="99"/>
    <w:unhideWhenUsed/>
    <w:rsid w:val="000B54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54DC"/>
  </w:style>
  <w:style w:styleId="Tekstrezerviranogmjesta" w:type="character">
    <w:name w:val="Placeholder Text"/>
    <w:basedOn w:val="Zadanifontodlomka"/>
    <w:uiPriority w:val="99"/>
    <w:semiHidden/>
    <w:rsid w:val="008A5B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B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B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B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B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B54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54D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B54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54DC"/>
  </w:style>
  <w:style w:styleId="Podnoje" w:type="paragraph">
    <w:name w:val="footer"/>
    <w:basedOn w:val="Normal"/>
    <w:link w:val="PodnojeChar"/>
    <w:uiPriority w:val="99"/>
    <w:unhideWhenUsed/>
    <w:rsid w:val="000B54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54DC"/>
  </w:style>
  <w:style w:styleId="Tekstrezerviranogmjesta" w:type="character">
    <w:name w:val="Placeholder Text"/>
    <w:basedOn w:val="Zadanifontodlomka"/>
    <w:uiPriority w:val="99"/>
    <w:semiHidden/>
    <w:rsid w:val="008A5B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B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B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B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B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-stečajni upravitelj
- e oglasna ploča suda</izvorni_sadrzaj>
    <derivirana_varijabla naziv="DomainObject.Primjedba_1">DNA:
-stečajni upravitelj
- e oglasna ploča suda</derivirana_varijabla>
  </DomainObject.Primjedba>
  <DomainObject.Oznaka>
    <izvorni_sadrzaj>St-3815/2016-44</izvorni_sadrzaj>
    <derivirana_varijabla naziv="DomainObject.Oznaka_1">St-3815/2016-44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3815</izvorni_sadrzaj>
    <derivirana_varijabla naziv="DomainObject.Predmet.Broj_1">3815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St-3815/2016</izvorni_sadrzaj>
    <derivirana_varijabla naziv="DomainObject.Predmet.OznakaBroj_1">St-3815/2016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ARHITEKTURA TRI d.o.o. zastupanog po punomoćniku Krešimir Ivanišević</izvorni_sadrzaj>
    <derivirana_varijabla naziv="DomainObject.Predmet.ProtustrankaFormated_1">  ARHITEKTURA TRI d.o.o. zastupanog po punomoćniku Krešimir Ivanišević</derivirana_varijabla>
  </DomainObject.Predmet.ProtustrankaFormated>
  <DomainObject.Predmet.ProtustrankaFormatedOIB>
    <izvorni_sadrzaj>  ARHITEKTURA TRI d.o.o., OIB 88650851743 zastupanog po punomoćniku Krešimir Ivanišević</izvorni_sadrzaj>
    <derivirana_varijabla naziv="DomainObject.Predmet.ProtustrankaFormatedOIB_1">  ARHITEKTURA TRI d.o.o., OIB 88650851743 zastupanog po punomoćniku Krešimir Ivanišević</derivirana_varijabla>
  </DomainObject.Predmet.ProtustrankaFormatedOIB>
  <DomainObject.Predmet.ProtustrankaFormatedWithAdress>
    <izvorni_sadrzaj> ARHITEKTURA TRI d.o.o., Mesnička 25, 10000 Zagreb zastupanog po punomoćniku Krešimir Ivanišević</izvorni_sadrzaj>
    <derivirana_varijabla naziv="DomainObject.Predmet.ProtustrankaFormatedWithAdress_1"> ARHITEKTURA TRI d.o.o., Mesnička 25, 10000 Zagreb zastupanog po punomoćniku Krešimir Ivanišević</derivirana_varijabla>
  </DomainObject.Predmet.ProtustrankaFormatedWithAdress>
  <DomainObject.Predmet.ProtustrankaFormatedWithAdressOIB>
    <izvorni_sadrzaj> ARHITEKTURA TRI d.o.o., OIB 88650851743, Mesnička 25, 10000 Zagreb zastupanog po punomoćniku Krešimir Ivanišević</izvorni_sadrzaj>
    <derivirana_varijabla naziv="DomainObject.Predmet.ProtustrankaFormatedWithAdressOIB_1"> ARHITEKTURA TRI d.o.o., OIB 88650851743, Mesnička 25, 10000 Zagreb zastupanog po punomoćniku Krešimir Ivanišević</derivirana_varijabla>
  </DomainObject.Predmet.ProtustrankaFormatedWithAdressOIB>
  <DomainObject.Predmet.ProtustrankaWithAdress>
    <izvorni_sadrzaj>ARHITEKTURA TRI d.o.o. Mesnička 25, 10000 Zagreb</izvorni_sadrzaj>
    <derivirana_varijabla naziv="DomainObject.Predmet.ProtustrankaWithAdress_1">ARHITEKTURA TRI d.o.o. Mesnička 25, 10000 Zagreb</derivirana_varijabla>
  </DomainObject.Predmet.ProtustrankaWithAdress>
  <DomainObject.Predmet.ProtustrankaWithAdressOIB>
    <izvorni_sadrzaj>ARHITEKTURA TRI d.o.o., OIB 88650851743, Mesnička 25, 10000 Zagreb</izvorni_sadrzaj>
    <derivirana_varijabla naziv="DomainObject.Predmet.ProtustrankaWithAdressOIB_1">ARHITEKTURA TRI d.o.o., OIB 88650851743, Mesnička 25, 10000 Zagreb</derivirana_varijabla>
  </DomainObject.Predmet.ProtustrankaWithAdressOIB>
  <DomainObject.Predmet.ProtustrankaNazivFormated>
    <izvorni_sadrzaj>ARHITEKTURA TRI d.o.o.</izvorni_sadrzaj>
    <derivirana_varijabla naziv="DomainObject.Predmet.ProtustrankaNazivFormated_1">ARHITEKTURA TRI d.o.o.</derivirana_varijabla>
  </DomainObject.Predmet.ProtustrankaNazivFormated>
  <DomainObject.Predmet.ProtustrankaNazivFormatedOIB>
    <izvorni_sadrzaj>ARHITEKTURA TRI d.o.o., OIB 88650851743</izvorni_sadrzaj>
    <derivirana_varijabla naziv="DomainObject.Predmet.ProtustrankaNazivFormatedOIB_1">ARHITEKTURA TRI d.o.o., OIB 88650851743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ARHITEKTURA TRI d.o.o. zastupanog po punomoćniku Krešimir Ivanišević</item>
    </izvorni_sadrzaj>
    <derivirana_varijabla naziv="DomainObject.Predmet.ProtuStrankaListFormated_1">
      <item>ARHITEKTURA TRI d.o.o. zastupanog po punomoćniku Krešimir Ivanišević</item>
    </derivirana_varijabla>
  </DomainObject.Predmet.ProtuStrankaListFormated>
  <DomainObject.Predmet.ProtuStrankaListFormatedOIB>
    <izvorni_sadrzaj>
      <item>ARHITEKTURA TRI d.o.o., OIB 88650851743 zastupanog po punomoćniku Krešimir Ivanišević</item>
    </izvorni_sadrzaj>
    <derivirana_varijabla naziv="DomainObject.Predmet.ProtuStrankaListFormatedOIB_1">
      <item>ARHITEKTURA TRI d.o.o., OIB 88650851743 zastupanog po punomoćniku Krešimir Ivanišević</item>
    </derivirana_varijabla>
  </DomainObject.Predmet.ProtuStrankaListFormatedOIB>
  <DomainObject.Predmet.ProtuStrankaListFormatedWithAdress>
    <izvorni_sadrzaj>
      <item>ARHITEKTURA TRI d.o.o., Mesnička 25, 10000 Zagreb zastupanog po punomoćniku Krešimir Ivanišević</item>
    </izvorni_sadrzaj>
    <derivirana_varijabla naziv="DomainObject.Predmet.ProtuStrankaListFormatedWithAdress_1">
      <item>ARHITEKTURA TRI d.o.o., Mesnička 25, 10000 Zagreb zastupanog po punomoćniku Krešimir Ivanišević</item>
    </derivirana_varijabla>
  </DomainObject.Predmet.ProtuStrankaListFormatedWithAdress>
  <DomainObject.Predmet.ProtuStrankaListFormatedWithAdressOIB>
    <izvorni_sadrzaj>
      <item>ARHITEKTURA TRI d.o.o., OIB 88650851743, Mesnička 25, 10000 Zagreb zastupanog po punomoćniku Krešimir Ivanišević</item>
    </izvorni_sadrzaj>
    <derivirana_varijabla naziv="DomainObject.Predmet.ProtuStrankaListFormatedWithAdressOIB_1">
      <item>ARHITEKTURA TRI d.o.o., OIB 88650851743, Mesnička 25, 10000 Zagreb zastupanog po punomoćniku Krešimir Ivanišević</item>
    </derivirana_varijabla>
  </DomainObject.Predmet.ProtuStrankaListFormatedWithAdressOIB>
  <DomainObject.Predmet.ProtuStrankaListNazivFormated>
    <izvorni_sadrzaj>
      <item>ARHITEKTURA TRI d.o.o.</item>
    </izvorni_sadrzaj>
    <derivirana_varijabla naziv="DomainObject.Predmet.ProtuStrankaListNazivFormated_1">
      <item>ARHITEKTURA TRI d.o.o.</item>
    </derivirana_varijabla>
  </DomainObject.Predmet.ProtuStrankaListNazivFormated>
  <DomainObject.Predmet.ProtuStrankaListNazivFormatedOIB>
    <izvorni_sadrzaj>
      <item>ARHITEKTURA TRI d.o.o., OIB 88650851743</item>
    </izvorni_sadrzaj>
    <derivirana_varijabla naziv="DomainObject.Predmet.ProtuStrankaListNazivFormatedOIB_1">
      <item>ARHITEKTURA TRI d.o.o., OIB 88650851743</item>
    </derivirana_varijabla>
  </DomainObject.Predmet.ProtuStrankaListNazivFormatedOIB>
  <DomainObject.Predmet.OstaliListFormated>
    <izvorni_sadrzaj>
      <item>Krešimir Ivanišević punomoćnik sudionika u postupku ARHITEKTURA TRI d.o.o.</item>
      <item>Raiffeisenbank Austria d.d.</item>
    </izvorni_sadrzaj>
    <derivirana_varijabla naziv="DomainObject.Predmet.OstaliListFormated_1">
      <item>Krešimir Ivanišević punomoćnik sudionika u postupku ARHITEKTURA TRI d.o.o.</item>
      <item>Raiffeisenbank Austria d.d.</item>
    </derivirana_varijabla>
  </DomainObject.Predmet.OstaliListFormated>
  <DomainObject.Predmet.OstaliListFormatedOIB>
    <izvorni_sadrzaj>
      <item>Krešimir Ivanišević, OIB 39143389393 punomoćnik sudionika u postupku ARHITEKTURA TRI d.o.o.</item>
      <item>Raiffeisenbank Austria d.d., OIB 53056966535</item>
    </izvorni_sadrzaj>
    <derivirana_varijabla naziv="DomainObject.Predmet.OstaliListFormatedOIB_1">
      <item>Krešimir Ivanišević, OIB 39143389393 punomoćnik sudionika u postupku ARHITEKTURA TRI d.o.o.</item>
      <item>Raiffeisenbank Austria d.d., OIB 53056966535</item>
    </derivirana_varijabla>
  </DomainObject.Predmet.OstaliListFormatedOIB>
  <DomainObject.Predmet.OstaliListFormatedWithAdress>
    <izvorni_sadrzaj>
      <item>Krešimir Ivanišević, Mesnička Ulica 25, 10000 Zagreb punomoćnik sudionika u postupku ARHITEKTURA TRI d.o.o.</item>
      <item>Raiffeisenbank Austria d.d., Magazinska cesta 69, 10000 Zagreb</item>
    </izvorni_sadrzaj>
    <derivirana_varijabla naziv="DomainObject.Predmet.OstaliListFormatedWithAdress_1">
      <item>Krešimir Ivanišević, Mesnička Ulica 25, 10000 Zagreb punomoćnik sudionika u postupku ARHITEKTURA TRI d.o.o.</item>
      <item>Raiffeisenbank Austria d.d., Magazinska cesta 69, 10000 Zagreb</item>
    </derivirana_varijabla>
  </DomainObject.Predmet.OstaliListFormatedWithAdress>
  <DomainObject.Predmet.OstaliListFormatedWithAdressOIB>
    <izvorni_sadrzaj>
      <item>Krešimir Ivanišević, OIB 39143389393, Mesnička Ulica 25, 10000 Zagreb punomoćnik sudionika u postupku ARHITEKTURA TRI d.o.o.</item>
      <item>Raiffeisenbank Austria d.d., OIB 53056966535, Magazinska cesta 69, 10000 Zagreb</item>
    </izvorni_sadrzaj>
    <derivirana_varijabla naziv="DomainObject.Predmet.OstaliListFormatedWithAdressOIB_1">
      <item>Krešimir Ivanišević, OIB 39143389393, Mesnička Ulica 25, 10000 Zagreb punomoćnik sudionika u postupku ARHITEKTURA TRI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Krešimir Ivanišević</item>
      <item>Raiffeisenbank Austria d.d.</item>
    </izvorni_sadrzaj>
    <derivirana_varijabla naziv="DomainObject.Predmet.OstaliListNazivFormated_1">
      <item>Krešimir Ivanišević</item>
      <item>Raiffeisenbank Austria d.d.</item>
    </derivirana_varijabla>
  </DomainObject.Predmet.OstaliListNazivFormated>
  <DomainObject.Predmet.OstaliListNazivFormatedOIB>
    <izvorni_sadrzaj>
      <item>Krešimir Ivanišević, OIB 39143389393</item>
      <item>Raiffeisenbank Austria d.d., OIB 53056966535</item>
    </izvorni_sadrzaj>
    <derivirana_varijabla naziv="DomainObject.Predmet.OstaliListNazivFormatedOIB_1">
      <item>Krešimir Ivanišević, OIB 39143389393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St-3815/2016-44</izvorni_sadrzaj>
    <derivirana_varijabla naziv="DomainObject.PoslovniBrojDokumenta_1">St-3815/2016-44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ARHITEKTURA TRI d.o.o.</izvorni_sadrzaj>
    <derivirana_varijabla naziv="DomainObject.Predmet.ProtustrankaIDrugi_1">ARHITEKTURA TRI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ARHITEKTURA TRI d.o.o., OIB 88650851743, Mesnička 25, 10000 Zagreb</izvorni_sadrzaj>
    <derivirana_varijabla naziv="DomainObject.Predmet.ProtustrankaIDrugiAdressOIB_1">ARHITEKTURA TRI d.o.o., OIB 88650851743, Mesnička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ARHITEKTURA TRI d.o.o.</item>
      <item>Krešimir Ivanišević</item>
      <item>Raiffeisenbank Austria d.d.</item>
    </izvorni_sadrzaj>
    <derivirana_varijabla naziv="DomainObject.Predmet.SudioniciListNaziv_1">
      <item>FINA Regionalni centar Zagreb</item>
      <item>ARHITEKTURA TRI d.o.o.</item>
      <item>Krešimir Ivanišević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ARHITEKTURA TRI d.o.o., OIB 88650851743, Mesnička 25,10000 Zagreb</item>
      <item>Krešimir Ivanišević, OIB 39143389393, Mesnička Ulica 25,10000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ARHITEKTURA TRI d.o.o., OIB 88650851743, Mesnička 25,10000 Zagreb</item>
      <item>Krešimir Ivanišević, OIB 39143389393, Mesnička Ulica 25,10000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88650851743</item>
      <item>, OIB 39143389393</item>
      <item>, OIB 53056966535</item>
    </izvorni_sadrzaj>
    <derivirana_varijabla naziv="DomainObject.Predmet.SudioniciListNazivOIB_1">
      <item>, OIB 85821130368</item>
      <item>, OIB 88650851743</item>
      <item>, OIB 39143389393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179</properties:Words>
  <properties:Characters>922</properties:Characters>
  <properties:Lines>39</properties:Lines>
  <properties:Paragraphs>15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2018-09-20T13:28:00Z</dcterms:created>
  <dc:creator>Nikolina Dorić Hadžisejdić</dc:creator>
  <dc:description/>
  <cp:keywords/>
  <cp:lastModifiedBy>Valentina Gabud</cp:lastModifiedBy>
  <cp:lastPrinted>2018-09-24T09:50:00Z</cp:lastPrinted>
  <dcterms:modified xmlns:xsi="http://www.w3.org/2001/XMLSchema-instance" xsi:type="dcterms:W3CDTF">2018-09-24T09:52:00Z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St-3815/2016-44 / Odluka - Zaključak (19._zaključak-poziv_st_up_da_ispita_tražbinu._zaključak-poziv_st_up_da_ispita_tražbinu)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