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b783" w14:paraId="d5ab783" w:rsidRDefault="00362606" w:rsidP="00560F4A" w:rsidR="00B83015" w:rsidRPr="00BE5058">
      <w:pPr>
        <w:jc w:val="both"/>
        <w15:collapsed w:val="false"/>
        <w:rPr>
          <w:rFonts w:eastAsia="MS Mincho"/>
        </w:rPr>
      </w:pPr>
      <w:bookmarkStart w:name="_GoBack" w:id="0"/>
      <w:bookmarkEnd w:id="0"/>
      <w:r>
        <w:rPr>
          <w:rFonts w:eastAsia="MS Mincho"/>
        </w:rPr>
        <w:t xml:space="preserve"> </w:t>
      </w:r>
    </w:p>
    <w:p w:rsidRDefault="001D37B4" w:rsidP="00560F4A" w:rsidR="001D37B4">
      <w:pPr>
        <w:jc w:val="both"/>
        <w:rPr>
          <w:rFonts w:eastAsia="MS Mincho"/>
        </w:rPr>
      </w:pPr>
    </w:p>
    <w:p w:rsidRDefault="00D00A58" w:rsidP="00D00A58" w:rsidR="00D00A58" w:rsidRPr="00D00A58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D00A58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0A58" w:rsidP="00D00A58" w:rsidR="00D00A58" w:rsidRPr="00D00A58">
      <w:pPr>
        <w:jc w:val="both"/>
        <w:rPr>
          <w:bCs/>
          <w:sz w:val="20"/>
          <w:szCs w:val="20"/>
        </w:rPr>
      </w:pPr>
      <w:r w:rsidRPr="00D00A58">
        <w:rPr>
          <w:rFonts w:eastAsia="MS Mincho"/>
          <w:bCs/>
        </w:rPr>
        <w:t>REPUBLIKA HRVATSKA</w:t>
      </w:r>
    </w:p>
    <w:p w:rsidRDefault="00D00A58" w:rsidP="00D00A58" w:rsidR="00D00A58" w:rsidRPr="00D00A58">
      <w:pPr>
        <w:jc w:val="both"/>
        <w:rPr>
          <w:bCs/>
          <w:sz w:val="20"/>
          <w:szCs w:val="20"/>
        </w:rPr>
      </w:pPr>
      <w:r w:rsidRPr="00D00A58">
        <w:rPr>
          <w:rFonts w:eastAsia="MS Mincho"/>
          <w:bCs/>
        </w:rPr>
        <w:t>TRGOVAČKI SUD U RIJECI</w:t>
      </w:r>
    </w:p>
    <w:p w:rsidRDefault="00D00A58" w:rsidP="00D00A58" w:rsidR="00D00A58" w:rsidRPr="00D00A58">
      <w:pPr>
        <w:jc w:val="both"/>
        <w:rPr>
          <w:bCs/>
          <w:sz w:val="20"/>
          <w:szCs w:val="20"/>
        </w:rPr>
      </w:pPr>
      <w:r w:rsidRPr="00D00A58">
        <w:rPr>
          <w:rFonts w:eastAsia="MS Mincho"/>
          <w:bCs/>
        </w:rPr>
        <w:t xml:space="preserve">      Rijeka, Zadarska 1 i 3</w:t>
      </w:r>
    </w:p>
    <w:p w:rsidRDefault="00D00A58" w:rsidP="00D00A58" w:rsidR="00D00A58" w:rsidRPr="00D00A58">
      <w:pPr>
        <w:spacing w:lineRule="auto" w:line="276" w:after="200"/>
        <w:jc w:val="both"/>
        <w:rPr>
          <w:bCs/>
          <w:sz w:val="20"/>
          <w:szCs w:val="20"/>
        </w:rPr>
      </w:pPr>
    </w:p>
    <w:p w:rsidRDefault="00467BBD" w:rsidP="00467BBD" w:rsidR="00467BBD">
      <w:pPr>
        <w:jc w:val="both"/>
        <w:rPr>
          <w:rFonts w:eastAsia="MS Mincho"/>
        </w:rPr>
      </w:pPr>
    </w:p>
    <w:p w:rsidRDefault="00467BBD" w:rsidP="00467BBD" w:rsidR="00467BBD" w:rsidRPr="00923AFD">
      <w:pPr>
        <w:jc w:val="both"/>
        <w:rPr>
          <w:rFonts w:eastAsia="MS Mincho"/>
        </w:rPr>
      </w:pPr>
      <w:r w:rsidRPr="00BE5058">
        <w:rPr>
          <w:rFonts w:eastAsia="MS Mincho"/>
        </w:rPr>
        <w:tab/>
      </w:r>
      <w:r w:rsidRPr="0091163D">
        <w:rPr>
          <w:rFonts w:eastAsia="MS Mincho"/>
        </w:rPr>
        <w:t xml:space="preserve">Trgovački sud u Rijeci, po </w:t>
      </w:r>
      <w:proofErr w:type="spellStart"/>
      <w:r w:rsidRPr="0091163D">
        <w:rPr>
          <w:rFonts w:eastAsia="MS Mincho"/>
        </w:rPr>
        <w:t>Liljani</w:t>
      </w:r>
      <w:proofErr w:type="spellEnd"/>
      <w:r w:rsidRPr="0091163D">
        <w:rPr>
          <w:rFonts w:eastAsia="MS Mincho"/>
        </w:rPr>
        <w:t xml:space="preserve"> Ugrin stečajnom sucu u predmetu provođenja stečajnog postupka nad </w:t>
      </w:r>
      <w:r w:rsidRPr="00A57099">
        <w:t>dužnik</w:t>
      </w:r>
      <w:r>
        <w:t xml:space="preserve">om </w:t>
      </w:r>
      <w:r w:rsidRPr="007830F1">
        <w:t>PURIS, poljoprivredna, prehrambena, trgovačka i ugostiteljska djelatnost, dioničko društvo u stečaju Pazin, Hrvatskog Narodnog Preporoda 2 (</w:t>
      </w:r>
      <w:r>
        <w:t xml:space="preserve"> </w:t>
      </w:r>
      <w:r w:rsidRPr="007830F1">
        <w:t>OIB: 31015447714 )</w:t>
      </w:r>
      <w:r>
        <w:t xml:space="preserve"> </w:t>
      </w:r>
      <w:r w:rsidRPr="0091163D">
        <w:rPr>
          <w:rFonts w:eastAsia="MS Mincho"/>
        </w:rPr>
        <w:t xml:space="preserve">dana </w:t>
      </w:r>
      <w:r w:rsidR="000064D1">
        <w:t>7. ožujka 2016</w:t>
      </w:r>
      <w:r w:rsidRPr="0091163D">
        <w:t>.</w:t>
      </w:r>
      <w:r w:rsidRPr="0091163D">
        <w:rPr>
          <w:rFonts w:eastAsia="MS Mincho"/>
        </w:rPr>
        <w:t xml:space="preserve"> temeljem </w:t>
      </w:r>
      <w:r>
        <w:rPr>
          <w:rFonts w:eastAsia="MS Mincho"/>
        </w:rPr>
        <w:t xml:space="preserve">odredbe </w:t>
      </w:r>
      <w:r w:rsidRPr="0091163D">
        <w:t>člank</w:t>
      </w:r>
      <w:r>
        <w:t>e</w:t>
      </w:r>
      <w:r w:rsidRPr="0091163D">
        <w:t xml:space="preserve"> 164. stavak 1. Stečajnog zakona („Narodne novine“ br. 44/96, 29/99, 129/00, </w:t>
      </w:r>
      <w:r w:rsidRPr="00923AFD">
        <w:t>123/03, 82/06, 116/10, 25/12 i 133/12)</w:t>
      </w:r>
      <w:r>
        <w:t xml:space="preserve"> primjenom </w:t>
      </w:r>
      <w:r w:rsidRPr="0091163D">
        <w:t xml:space="preserve">odredbe </w:t>
      </w:r>
      <w:r w:rsidRPr="0091163D">
        <w:rPr>
          <w:rFonts w:eastAsia="MS Mincho"/>
        </w:rPr>
        <w:t xml:space="preserve">članka 101. stavak </w:t>
      </w:r>
      <w:r>
        <w:rPr>
          <w:rFonts w:eastAsia="MS Mincho"/>
        </w:rPr>
        <w:t>2</w:t>
      </w:r>
      <w:r w:rsidRPr="0091163D">
        <w:rPr>
          <w:rFonts w:eastAsia="MS Mincho"/>
        </w:rPr>
        <w:t>.</w:t>
      </w:r>
      <w:r>
        <w:rPr>
          <w:rFonts w:eastAsia="MS Mincho"/>
        </w:rPr>
        <w:t xml:space="preserve"> i članka 119. </w:t>
      </w:r>
      <w:r w:rsidRPr="008C2DAD">
        <w:t xml:space="preserve">Ovršnog zakona (Narodne novine br. 57/96, 29/99, 42/00 - Odluka USRH, 173/03, 194/03 - </w:t>
      </w:r>
      <w:proofErr w:type="spellStart"/>
      <w:r w:rsidRPr="008C2DAD">
        <w:t>ispr</w:t>
      </w:r>
      <w:proofErr w:type="spellEnd"/>
      <w:r w:rsidRPr="008C2DAD">
        <w:t>., 151/04, 88/05, 121/05, 67/08) u vezi članka 369.</w:t>
      </w:r>
      <w:r>
        <w:t xml:space="preserve"> </w:t>
      </w:r>
      <w:r w:rsidRPr="008C2DAD">
        <w:t xml:space="preserve">Ovršnog zakona ( Narodne novine br. </w:t>
      </w:r>
      <w:r>
        <w:t xml:space="preserve">broj </w:t>
      </w:r>
      <w:hyperlink r:id="rId11" w:history="true">
        <w:r w:rsidRPr="00E32B08">
          <w:t>112/12</w:t>
        </w:r>
      </w:hyperlink>
      <w:r w:rsidRPr="00E32B08">
        <w:t xml:space="preserve">, </w:t>
      </w:r>
      <w:hyperlink r:id="rId12" w:history="true">
        <w:r w:rsidRPr="00E32B08">
          <w:t>25/13</w:t>
        </w:r>
      </w:hyperlink>
      <w:r w:rsidRPr="00E32B08">
        <w:t xml:space="preserve">, </w:t>
      </w:r>
      <w:hyperlink r:id="rId13" w:history="true">
        <w:r w:rsidRPr="00E32B08">
          <w:t>93/14</w:t>
        </w:r>
      </w:hyperlink>
      <w:r w:rsidRPr="008C2DAD">
        <w:t>)</w:t>
      </w:r>
      <w:r>
        <w:t xml:space="preserve"> </w:t>
      </w:r>
      <w:r w:rsidRPr="00923AFD">
        <w:t xml:space="preserve"> donio je slijedeći</w:t>
      </w:r>
    </w:p>
    <w:p w:rsidRDefault="00467BBD" w:rsidP="00467BBD" w:rsidR="00467BBD">
      <w:pPr>
        <w:jc w:val="both"/>
        <w:rPr>
          <w:rFonts w:eastAsia="MS Mincho"/>
        </w:rPr>
      </w:pPr>
    </w:p>
    <w:p w:rsidRDefault="00467BBD" w:rsidP="00467BBD" w:rsidR="00467BBD" w:rsidRPr="00923AFD">
      <w:pPr>
        <w:jc w:val="both"/>
        <w:rPr>
          <w:rFonts w:eastAsia="MS Mincho"/>
        </w:rPr>
      </w:pPr>
    </w:p>
    <w:p w:rsidRDefault="00467BBD" w:rsidP="00467BBD" w:rsidR="00467BBD" w:rsidRPr="00923AFD">
      <w:pPr>
        <w:jc w:val="center"/>
        <w:rPr>
          <w:rFonts w:eastAsia="MS Mincho"/>
        </w:rPr>
      </w:pPr>
      <w:r w:rsidRPr="00923AFD">
        <w:rPr>
          <w:rFonts w:eastAsia="MS Mincho"/>
        </w:rPr>
        <w:t>Z A K L J U Č A K</w:t>
      </w:r>
    </w:p>
    <w:p w:rsidRDefault="00467BBD" w:rsidP="00467BBD" w:rsidR="00467BBD" w:rsidRPr="00923AFD">
      <w:pPr>
        <w:jc w:val="center"/>
        <w:rPr>
          <w:rFonts w:eastAsia="MS Mincho"/>
        </w:rPr>
      </w:pPr>
    </w:p>
    <w:p w:rsidRDefault="00467BBD" w:rsidP="00467BBD" w:rsidR="00467BBD" w:rsidRPr="00923AFD">
      <w:pPr>
        <w:jc w:val="center"/>
        <w:rPr>
          <w:rFonts w:eastAsia="MS Mincho"/>
        </w:rPr>
      </w:pPr>
    </w:p>
    <w:p w:rsidRDefault="00467BBD" w:rsidP="00467BBD" w:rsidR="00467BBD" w:rsidRPr="00923AFD">
      <w:pPr>
        <w:jc w:val="both"/>
        <w:rPr>
          <w:rFonts w:eastAsia="MS Mincho"/>
        </w:rPr>
      </w:pPr>
      <w:r w:rsidRPr="00923AFD">
        <w:t>I.</w:t>
      </w:r>
      <w:r w:rsidRPr="00923AFD">
        <w:tab/>
        <w:t xml:space="preserve">Utvrđuje se da </w:t>
      </w:r>
      <w:r>
        <w:t xml:space="preserve">je </w:t>
      </w:r>
      <w:r w:rsidRPr="00923AFD">
        <w:t>k</w:t>
      </w:r>
      <w:r w:rsidRPr="00923AFD">
        <w:rPr>
          <w:rFonts w:eastAsia="MS Mincho"/>
        </w:rPr>
        <w:t>up</w:t>
      </w:r>
      <w:r>
        <w:rPr>
          <w:rFonts w:eastAsia="MS Mincho"/>
        </w:rPr>
        <w:t>a</w:t>
      </w:r>
      <w:r w:rsidRPr="00923AFD">
        <w:rPr>
          <w:rFonts w:eastAsia="MS Mincho"/>
        </w:rPr>
        <w:t>c</w:t>
      </w:r>
      <w:r>
        <w:rPr>
          <w:rFonts w:eastAsia="MS Mincho"/>
        </w:rPr>
        <w:t xml:space="preserve"> </w:t>
      </w:r>
      <w:r w:rsidR="00FC66B1">
        <w:t xml:space="preserve">G I P građevinarstvo, trgovina i usluge d.o.o. </w:t>
      </w:r>
      <w:proofErr w:type="spellStart"/>
      <w:r w:rsidR="00FC66B1">
        <w:t>Karojba</w:t>
      </w:r>
      <w:proofErr w:type="spellEnd"/>
      <w:r w:rsidR="00FC66B1">
        <w:t xml:space="preserve">, </w:t>
      </w:r>
      <w:proofErr w:type="spellStart"/>
      <w:r w:rsidR="00FC66B1">
        <w:t>Pilati</w:t>
      </w:r>
      <w:proofErr w:type="spellEnd"/>
      <w:r w:rsidR="00FC66B1">
        <w:t xml:space="preserve"> 86/b (OIB 50726838773 )</w:t>
      </w:r>
      <w:r w:rsidRPr="00923AFD">
        <w:t xml:space="preserve"> </w:t>
      </w:r>
      <w:proofErr w:type="spellStart"/>
      <w:r w:rsidRPr="00923AFD">
        <w:rPr>
          <w:lang w:val="it-IT"/>
        </w:rPr>
        <w:t>položio</w:t>
      </w:r>
      <w:proofErr w:type="spellEnd"/>
      <w:r w:rsidRPr="00923AFD">
        <w:rPr>
          <w:lang w:val="it-IT"/>
        </w:rPr>
        <w:t xml:space="preserve"> </w:t>
      </w:r>
      <w:proofErr w:type="spellStart"/>
      <w:r w:rsidRPr="00923AFD">
        <w:rPr>
          <w:lang w:val="it-IT"/>
        </w:rPr>
        <w:t>kupovninu</w:t>
      </w:r>
      <w:proofErr w:type="spellEnd"/>
      <w:r w:rsidRPr="00923AFD">
        <w:rPr>
          <w:lang w:val="it-IT"/>
        </w:rPr>
        <w:t xml:space="preserve"> u </w:t>
      </w:r>
      <w:proofErr w:type="spellStart"/>
      <w:r w:rsidRPr="00923AFD">
        <w:rPr>
          <w:lang w:val="it-IT"/>
        </w:rPr>
        <w:t>iznosu</w:t>
      </w:r>
      <w:proofErr w:type="spellEnd"/>
      <w:r w:rsidRPr="00923AFD">
        <w:rPr>
          <w:lang w:val="it-IT"/>
        </w:rPr>
        <w:t xml:space="preserve"> od </w:t>
      </w:r>
      <w:r w:rsidR="00FC66B1">
        <w:rPr>
          <w:bCs/>
        </w:rPr>
        <w:t>1.532.018,20</w:t>
      </w:r>
      <w:r w:rsidR="00FC66B1">
        <w:t xml:space="preserve"> </w:t>
      </w:r>
      <w:r w:rsidRPr="00EF474A">
        <w:rPr>
          <w:iCs/>
        </w:rPr>
        <w:t>kn</w:t>
      </w:r>
      <w:r w:rsidRPr="00923AFD">
        <w:t xml:space="preserve"> </w:t>
      </w:r>
      <w:proofErr w:type="spellStart"/>
      <w:r w:rsidRPr="00923AFD">
        <w:rPr>
          <w:lang w:val="it-IT"/>
        </w:rPr>
        <w:t>sukladno</w:t>
      </w:r>
      <w:proofErr w:type="spellEnd"/>
      <w:r w:rsidRPr="00923AFD">
        <w:rPr>
          <w:lang w:val="it-IT"/>
        </w:rPr>
        <w:t xml:space="preserve"> </w:t>
      </w:r>
      <w:proofErr w:type="spellStart"/>
      <w:r>
        <w:rPr>
          <w:lang w:val="it-IT"/>
        </w:rPr>
        <w:t>pravomoćnom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rješenju</w:t>
      </w:r>
      <w:proofErr w:type="spellEnd"/>
      <w:r>
        <w:rPr>
          <w:lang w:val="it-IT"/>
        </w:rPr>
        <w:t xml:space="preserve"> </w:t>
      </w:r>
      <w:r w:rsidRPr="00923AFD">
        <w:rPr>
          <w:lang w:val="it-IT"/>
        </w:rPr>
        <w:t xml:space="preserve">o </w:t>
      </w:r>
      <w:proofErr w:type="spellStart"/>
      <w:r w:rsidRPr="00923AFD">
        <w:rPr>
          <w:lang w:val="it-IT"/>
        </w:rPr>
        <w:t>dosudi</w:t>
      </w:r>
      <w:proofErr w:type="spellEnd"/>
      <w:r w:rsidRPr="00923AFD">
        <w:rPr>
          <w:lang w:val="it-IT"/>
        </w:rPr>
        <w:t xml:space="preserve"> </w:t>
      </w:r>
      <w:proofErr w:type="spellStart"/>
      <w:r>
        <w:rPr>
          <w:lang w:val="it-IT"/>
        </w:rPr>
        <w:t>pod</w:t>
      </w:r>
      <w:proofErr w:type="spellEnd"/>
      <w:r>
        <w:rPr>
          <w:lang w:val="it-IT"/>
        </w:rPr>
        <w:t xml:space="preserve"> </w:t>
      </w:r>
      <w:proofErr w:type="spellStart"/>
      <w:r w:rsidRPr="00923AFD">
        <w:rPr>
          <w:rFonts w:eastAsia="MS Mincho"/>
        </w:rPr>
        <w:t>posl</w:t>
      </w:r>
      <w:proofErr w:type="spellEnd"/>
      <w:r w:rsidRPr="00923AFD">
        <w:rPr>
          <w:rFonts w:eastAsia="MS Mincho"/>
        </w:rPr>
        <w:t xml:space="preserve">. br. </w:t>
      </w:r>
      <w:r w:rsidRPr="00C97F03">
        <w:rPr>
          <w:rFonts w:eastAsia="MS Mincho"/>
        </w:rPr>
        <w:t>7 St-</w:t>
      </w:r>
      <w:r>
        <w:rPr>
          <w:rFonts w:eastAsia="MS Mincho"/>
        </w:rPr>
        <w:t>241</w:t>
      </w:r>
      <w:r w:rsidRPr="00C97F03">
        <w:rPr>
          <w:rFonts w:eastAsia="MS Mincho"/>
        </w:rPr>
        <w:t>/1</w:t>
      </w:r>
      <w:r>
        <w:rPr>
          <w:rFonts w:eastAsia="MS Mincho"/>
        </w:rPr>
        <w:t>2</w:t>
      </w:r>
      <w:r w:rsidRPr="00C97F03">
        <w:rPr>
          <w:rFonts w:eastAsia="MS Mincho"/>
        </w:rPr>
        <w:t>-</w:t>
      </w:r>
      <w:r>
        <w:rPr>
          <w:rFonts w:eastAsia="MS Mincho"/>
        </w:rPr>
        <w:t>3</w:t>
      </w:r>
      <w:r w:rsidR="00FC66B1">
        <w:rPr>
          <w:rFonts w:eastAsia="MS Mincho"/>
        </w:rPr>
        <w:t>70</w:t>
      </w:r>
      <w:r w:rsidRPr="00923AFD">
        <w:t xml:space="preserve"> </w:t>
      </w:r>
      <w:r w:rsidRPr="00923AFD">
        <w:rPr>
          <w:lang w:val="it-IT"/>
        </w:rPr>
        <w:t xml:space="preserve">od </w:t>
      </w:r>
      <w:r w:rsidR="000064D1">
        <w:rPr>
          <w:lang w:val="it-IT"/>
        </w:rPr>
        <w:t>21</w:t>
      </w:r>
      <w:r>
        <w:t xml:space="preserve">. </w:t>
      </w:r>
      <w:r w:rsidR="000064D1">
        <w:t xml:space="preserve">siječnja </w:t>
      </w:r>
      <w:r>
        <w:t>2</w:t>
      </w:r>
      <w:r w:rsidRPr="006A7F13">
        <w:t>01</w:t>
      </w:r>
      <w:r w:rsidR="000064D1">
        <w:t>6</w:t>
      </w:r>
      <w:r w:rsidRPr="00923AFD">
        <w:rPr>
          <w:rFonts w:eastAsia="MS Mincho"/>
        </w:rPr>
        <w:t>.</w:t>
      </w:r>
      <w:r>
        <w:t xml:space="preserve">, pa se nekretnine </w:t>
      </w:r>
      <w:r w:rsidR="00F77995">
        <w:t xml:space="preserve">koje su predmet tog rješenja </w:t>
      </w:r>
      <w:r>
        <w:t>predaju</w:t>
      </w:r>
      <w:r w:rsidR="00F77995">
        <w:t xml:space="preserve"> kupcu</w:t>
      </w:r>
      <w:r>
        <w:t>.</w:t>
      </w:r>
    </w:p>
    <w:p w:rsidRDefault="00467BBD" w:rsidP="00467BBD" w:rsidR="00467BBD" w:rsidRPr="00923AFD">
      <w:pPr>
        <w:tabs>
          <w:tab w:pos="0" w:val="num"/>
        </w:tabs>
        <w:jc w:val="both"/>
      </w:pPr>
    </w:p>
    <w:p w:rsidRDefault="00467BBD" w:rsidP="00467BBD" w:rsidR="00467BBD">
      <w:pPr>
        <w:jc w:val="both"/>
      </w:pPr>
      <w:r>
        <w:rPr>
          <w:rFonts w:eastAsia="MS Mincho"/>
        </w:rPr>
        <w:t>II</w:t>
      </w:r>
      <w:r w:rsidRPr="00923AFD">
        <w:rPr>
          <w:rFonts w:eastAsia="MS Mincho"/>
        </w:rPr>
        <w:t>.    Određuje se upis prava vlasništva nekretnin</w:t>
      </w:r>
      <w:r w:rsidR="00362606">
        <w:rPr>
          <w:rFonts w:eastAsia="MS Mincho"/>
        </w:rPr>
        <w:t>e</w:t>
      </w:r>
      <w:r w:rsidRPr="00923AFD">
        <w:rPr>
          <w:rFonts w:eastAsia="MS Mincho"/>
        </w:rPr>
        <w:t xml:space="preserve"> </w:t>
      </w:r>
      <w:r w:rsidR="00FC66B1" w:rsidRPr="007830F1">
        <w:rPr>
          <w:bCs/>
        </w:rPr>
        <w:t>upisane</w:t>
      </w:r>
      <w:r w:rsidR="00FC66B1" w:rsidRPr="007830F1">
        <w:t xml:space="preserve"> u zemljišnim knjigama  </w:t>
      </w:r>
      <w:r w:rsidR="00FC66B1" w:rsidRPr="007830F1">
        <w:rPr>
          <w:bCs/>
        </w:rPr>
        <w:t>Općinskog suda u P</w:t>
      </w:r>
      <w:r w:rsidR="00FC66B1">
        <w:rPr>
          <w:bCs/>
        </w:rPr>
        <w:t>ulu-Pola Z</w:t>
      </w:r>
      <w:r w:rsidR="00FC66B1">
        <w:t xml:space="preserve">emljišno knjižni odjel Pazin u </w:t>
      </w:r>
      <w:r w:rsidR="00FC66B1" w:rsidRPr="007830F1">
        <w:t xml:space="preserve">z.k.ul.br. 3527 k.o. PAZIN na </w:t>
      </w:r>
      <w:proofErr w:type="spellStart"/>
      <w:r w:rsidR="00FC66B1" w:rsidRPr="007830F1">
        <w:t>k.č</w:t>
      </w:r>
      <w:proofErr w:type="spellEnd"/>
      <w:r w:rsidR="00FC66B1" w:rsidRPr="007830F1">
        <w:t xml:space="preserve">. 1135 ZGR. zgrada, </w:t>
      </w:r>
      <w:proofErr w:type="spellStart"/>
      <w:r w:rsidR="00FC66B1">
        <w:t>k</w:t>
      </w:r>
      <w:r w:rsidR="00FC66B1" w:rsidRPr="007830F1">
        <w:t>.č</w:t>
      </w:r>
      <w:proofErr w:type="spellEnd"/>
      <w:r w:rsidR="00FC66B1" w:rsidRPr="007830F1">
        <w:t xml:space="preserve">. 261 oranica, </w:t>
      </w:r>
      <w:proofErr w:type="spellStart"/>
      <w:r w:rsidR="00FC66B1">
        <w:t>k</w:t>
      </w:r>
      <w:r w:rsidR="00FC66B1" w:rsidRPr="007830F1">
        <w:t>.č</w:t>
      </w:r>
      <w:proofErr w:type="spellEnd"/>
      <w:r w:rsidR="00FC66B1" w:rsidRPr="007830F1">
        <w:t>. 631/3  dvorište površine 564 m</w:t>
      </w:r>
      <w:r w:rsidR="00FC66B1" w:rsidRPr="00B67A73">
        <w:rPr>
          <w:vertAlign w:val="superscript"/>
        </w:rPr>
        <w:t>2</w:t>
      </w:r>
      <w:r w:rsidR="00FC66B1" w:rsidRPr="007830F1">
        <w:t xml:space="preserve">, u z.k.ul.br. 3663 k.o. PAZIN na </w:t>
      </w:r>
      <w:proofErr w:type="spellStart"/>
      <w:r w:rsidR="00FC66B1" w:rsidRPr="007830F1">
        <w:t>k.č</w:t>
      </w:r>
      <w:proofErr w:type="spellEnd"/>
      <w:r w:rsidR="00FC66B1" w:rsidRPr="007830F1">
        <w:t>. 11185/6  dvorište površine 995 m</w:t>
      </w:r>
      <w:r w:rsidR="00FC66B1" w:rsidRPr="00B67A73">
        <w:rPr>
          <w:vertAlign w:val="superscript"/>
        </w:rPr>
        <w:t>2</w:t>
      </w:r>
      <w:r w:rsidR="00FC66B1">
        <w:rPr>
          <w:vertAlign w:val="superscript"/>
        </w:rPr>
        <w:t xml:space="preserve"> </w:t>
      </w:r>
      <w:r w:rsidR="00FC66B1">
        <w:t>za</w:t>
      </w:r>
      <w:r w:rsidR="00F77995">
        <w:rPr>
          <w:rFonts w:eastAsia="MS Mincho"/>
        </w:rPr>
        <w:t xml:space="preserve"> </w:t>
      </w:r>
      <w:r>
        <w:rPr>
          <w:rFonts w:eastAsia="MS Mincho"/>
        </w:rPr>
        <w:t>korist kupca</w:t>
      </w:r>
      <w:r w:rsidR="000064D1">
        <w:rPr>
          <w:rFonts w:eastAsia="MS Mincho"/>
        </w:rPr>
        <w:t xml:space="preserve">: </w:t>
      </w:r>
      <w:r>
        <w:rPr>
          <w:rFonts w:eastAsia="MS Mincho"/>
        </w:rPr>
        <w:t xml:space="preserve"> </w:t>
      </w:r>
      <w:r w:rsidR="00FC66B1">
        <w:t xml:space="preserve">G I P građevinarstvo, trgovina i usluge d.o.o. </w:t>
      </w:r>
      <w:proofErr w:type="spellStart"/>
      <w:r w:rsidR="00FC66B1">
        <w:t>Karojba</w:t>
      </w:r>
      <w:proofErr w:type="spellEnd"/>
      <w:r w:rsidR="00FC66B1">
        <w:t xml:space="preserve">, </w:t>
      </w:r>
      <w:proofErr w:type="spellStart"/>
      <w:r w:rsidR="00FC66B1">
        <w:t>Pilati</w:t>
      </w:r>
      <w:proofErr w:type="spellEnd"/>
      <w:r w:rsidR="00FC66B1">
        <w:t xml:space="preserve"> 86/b (OIB 50726838773 )</w:t>
      </w:r>
      <w:r>
        <w:t>.</w:t>
      </w:r>
    </w:p>
    <w:p w:rsidRDefault="00362606" w:rsidP="00467BBD" w:rsidR="00362606">
      <w:pPr>
        <w:autoSpaceDE w:val="false"/>
        <w:autoSpaceDN w:val="false"/>
        <w:adjustRightInd w:val="false"/>
        <w:jc w:val="both"/>
        <w:rPr>
          <w:rFonts w:eastAsia="MS Mincho"/>
        </w:rPr>
      </w:pPr>
    </w:p>
    <w:p w:rsidRDefault="00467BBD" w:rsidP="00467BBD" w:rsidR="00467BBD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C767FE">
        <w:rPr>
          <w:rFonts w:eastAsia="MS Mincho"/>
        </w:rPr>
        <w:t>III.</w:t>
      </w:r>
      <w:r w:rsidRPr="00C767FE">
        <w:rPr>
          <w:rFonts w:eastAsia="MS Mincho"/>
        </w:rPr>
        <w:tab/>
        <w:t xml:space="preserve">Određuje se </w:t>
      </w:r>
      <w:r w:rsidRPr="00C767FE">
        <w:t xml:space="preserve">da će se u zemljišnoj knjizi brisati upisana prava i tereti </w:t>
      </w:r>
      <w:r w:rsidR="00F77995">
        <w:t xml:space="preserve">na nekretninama pobliže opisanim pod točkom II. izreke ovog zaključka </w:t>
      </w:r>
      <w:r w:rsidRPr="00C767FE">
        <w:rPr>
          <w:rFonts w:eastAsia="MS Mincho"/>
        </w:rPr>
        <w:t xml:space="preserve">kako slijedi: </w:t>
      </w:r>
    </w:p>
    <w:p w:rsidRDefault="00D67533" w:rsidP="00D67533" w:rsidR="00D67533" w:rsidRPr="00907E2F">
      <w:pPr>
        <w:pStyle w:val="Bezproreda"/>
        <w:rPr>
          <w:sz w:val="24"/>
          <w:szCs w:val="24"/>
        </w:rPr>
      </w:pPr>
      <w:r w:rsidRPr="00907E2F">
        <w:rPr>
          <w:sz w:val="24"/>
          <w:szCs w:val="24"/>
        </w:rPr>
        <w:t xml:space="preserve">pod brojem  </w:t>
      </w:r>
      <w:r w:rsidRPr="00AA04E7">
        <w:rPr>
          <w:sz w:val="24"/>
          <w:szCs w:val="24"/>
        </w:rPr>
        <w:t>Z-82/05</w:t>
      </w:r>
      <w:r w:rsidRPr="00907E2F">
        <w:rPr>
          <w:sz w:val="24"/>
          <w:szCs w:val="24"/>
        </w:rPr>
        <w:t xml:space="preserve"> od </w:t>
      </w:r>
      <w:r w:rsidRPr="00907E2F">
        <w:rPr>
          <w:bCs w:val="false"/>
          <w:sz w:val="24"/>
          <w:szCs w:val="24"/>
        </w:rPr>
        <w:t xml:space="preserve">11.siječnja 2005. temeljem  Aneksa br.1 Ugovora o odobrenju okvira za financijsko praćenje broj:311-02/2004 sa Sporazumom o osiguranju novčane tražbine zasnivanjem založnog prava na nekretnini od 09.12.2004.g. </w:t>
      </w:r>
      <w:proofErr w:type="spellStart"/>
      <w:r w:rsidRPr="00907E2F">
        <w:rPr>
          <w:bCs w:val="false"/>
          <w:sz w:val="24"/>
          <w:szCs w:val="24"/>
        </w:rPr>
        <w:t>solemniziran</w:t>
      </w:r>
      <w:proofErr w:type="spellEnd"/>
      <w:r w:rsidRPr="00907E2F">
        <w:rPr>
          <w:bCs w:val="false"/>
          <w:sz w:val="24"/>
          <w:szCs w:val="24"/>
        </w:rPr>
        <w:t xml:space="preserve"> po Javnom bilježniku pod posl.br. OU-545/04-2,  založno pravo -</w:t>
      </w:r>
      <w:r w:rsidR="00AA04E7">
        <w:rPr>
          <w:bCs w:val="false"/>
          <w:sz w:val="24"/>
          <w:szCs w:val="24"/>
        </w:rPr>
        <w:t xml:space="preserve"> </w:t>
      </w:r>
      <w:r w:rsidRPr="00907E2F">
        <w:rPr>
          <w:bCs w:val="false"/>
          <w:sz w:val="24"/>
          <w:szCs w:val="24"/>
        </w:rPr>
        <w:t xml:space="preserve">zajedničke hipoteke na teret </w:t>
      </w:r>
      <w:proofErr w:type="spellStart"/>
      <w:r w:rsidRPr="00907E2F">
        <w:rPr>
          <w:bCs w:val="false"/>
          <w:sz w:val="24"/>
          <w:szCs w:val="24"/>
        </w:rPr>
        <w:t>kč</w:t>
      </w:r>
      <w:proofErr w:type="spellEnd"/>
      <w:r w:rsidRPr="00907E2F">
        <w:rPr>
          <w:bCs w:val="false"/>
          <w:sz w:val="24"/>
          <w:szCs w:val="24"/>
        </w:rPr>
        <w:t xml:space="preserve">. 652/6, 679/7, 679/8, 679/10, 11185/6, 11186/4, 11186/5, 11186/6 upisane u A, vlasništvo Purisa d.d.Pazin , za iznos glavnice od 2.150.000.- EUR sa ugovorenom kamatom, rokom otplate i sporednim potraživanjima kako je navedeno u Ugovoru i </w:t>
      </w:r>
      <w:r w:rsidRPr="00907E2F">
        <w:rPr>
          <w:bCs w:val="false"/>
          <w:sz w:val="24"/>
          <w:szCs w:val="24"/>
        </w:rPr>
        <w:lastRenderedPageBreak/>
        <w:t xml:space="preserve">zabilježbe ovršnosti tražbine, u korist: </w:t>
      </w:r>
      <w:r w:rsidRPr="00907E2F">
        <w:rPr>
          <w:sz w:val="24"/>
          <w:szCs w:val="24"/>
        </w:rPr>
        <w:t>HYPO ALPE - ADRIA - BANK D.D. ZAGREB, PODRUŽNICA POREČ, VUKOVARSKA 19</w:t>
      </w:r>
    </w:p>
    <w:p w:rsidRDefault="00D67533" w:rsidP="00D67533" w:rsidR="00D67533" w:rsidRPr="00907E2F">
      <w:pPr>
        <w:pStyle w:val="Bezproreda"/>
        <w:rPr>
          <w:bCs w:val="false"/>
          <w:sz w:val="24"/>
          <w:szCs w:val="24"/>
        </w:rPr>
      </w:pPr>
      <w:r w:rsidRPr="00907E2F">
        <w:rPr>
          <w:bCs w:val="false"/>
          <w:sz w:val="24"/>
          <w:szCs w:val="24"/>
        </w:rPr>
        <w:t>kao i  zajedničko založno pravo uknjiženo u zk.ul.14457 k.o. Osijek - kao glavna hipoteka.</w:t>
      </w:r>
    </w:p>
    <w:p w:rsidRDefault="00D67533" w:rsidP="00D67533" w:rsidR="00D67533" w:rsidRPr="00907E2F">
      <w:pPr>
        <w:pStyle w:val="Bezproreda"/>
        <w:rPr>
          <w:sz w:val="24"/>
          <w:szCs w:val="24"/>
        </w:rPr>
      </w:pPr>
      <w:r w:rsidRPr="00907E2F">
        <w:rPr>
          <w:bCs w:val="false"/>
          <w:sz w:val="24"/>
          <w:szCs w:val="24"/>
        </w:rPr>
        <w:t xml:space="preserve">pod brojem broj Z-3595/07 od 19. prosinca 2007.  temeljem  Aneksa broj 3 Ugovora o odobrenju okvira za financijsko plaćanje broj:311-02/2004 sa Sporazumom o osiguranju novčane tražbine zasnivanjem založnog prava na nekretninama od 18.12.2007.g. </w:t>
      </w:r>
      <w:proofErr w:type="spellStart"/>
      <w:r w:rsidRPr="00907E2F">
        <w:rPr>
          <w:bCs w:val="false"/>
          <w:sz w:val="24"/>
          <w:szCs w:val="24"/>
        </w:rPr>
        <w:t>solemniziran</w:t>
      </w:r>
      <w:proofErr w:type="spellEnd"/>
      <w:r w:rsidRPr="00907E2F">
        <w:rPr>
          <w:bCs w:val="false"/>
          <w:sz w:val="24"/>
          <w:szCs w:val="24"/>
        </w:rPr>
        <w:t xml:space="preserve"> po Javnom bilježniku pod </w:t>
      </w:r>
      <w:proofErr w:type="spellStart"/>
      <w:r w:rsidRPr="00907E2F">
        <w:rPr>
          <w:bCs w:val="false"/>
          <w:sz w:val="24"/>
          <w:szCs w:val="24"/>
        </w:rPr>
        <w:t>posl</w:t>
      </w:r>
      <w:proofErr w:type="spellEnd"/>
      <w:r w:rsidRPr="00907E2F">
        <w:rPr>
          <w:bCs w:val="false"/>
          <w:sz w:val="24"/>
          <w:szCs w:val="24"/>
        </w:rPr>
        <w:t xml:space="preserve">. br. OV-10467/07  založno pravo na teret kč.652/6, 679/7, 679/8, 679/10, 11185/6, 11186/4, 11186/5, 11186/6 upisane u A, vlasništvo Purisa d.d.Pazin kao sporedni </w:t>
      </w:r>
      <w:proofErr w:type="spellStart"/>
      <w:r w:rsidRPr="00907E2F">
        <w:rPr>
          <w:bCs w:val="false"/>
          <w:sz w:val="24"/>
          <w:szCs w:val="24"/>
        </w:rPr>
        <w:t>uložci</w:t>
      </w:r>
      <w:proofErr w:type="spellEnd"/>
      <w:r w:rsidRPr="00907E2F">
        <w:rPr>
          <w:bCs w:val="false"/>
          <w:sz w:val="24"/>
          <w:szCs w:val="24"/>
        </w:rPr>
        <w:t>, za iznos glavnice od 850.000,00 EUR (</w:t>
      </w:r>
      <w:proofErr w:type="spellStart"/>
      <w:r w:rsidRPr="00907E2F">
        <w:rPr>
          <w:bCs w:val="false"/>
          <w:sz w:val="24"/>
          <w:szCs w:val="24"/>
        </w:rPr>
        <w:t>osamstopedesettisuća</w:t>
      </w:r>
      <w:proofErr w:type="spellEnd"/>
      <w:r w:rsidRPr="00907E2F">
        <w:rPr>
          <w:bCs w:val="false"/>
          <w:sz w:val="24"/>
          <w:szCs w:val="24"/>
        </w:rPr>
        <w:t xml:space="preserve"> i 00/100) sa ugovorenom kamatom, rokom otplate i sporednim potraživanjima kako je navedeno u Aneksu Ugovora, u korist: </w:t>
      </w:r>
      <w:r w:rsidRPr="00907E2F">
        <w:rPr>
          <w:sz w:val="24"/>
          <w:szCs w:val="24"/>
        </w:rPr>
        <w:t>HYPO ALPE - ADRIA - BANK D.D. ZAGREB, PODRUŽNICA POREČ, VUKOVARSKA 19</w:t>
      </w:r>
    </w:p>
    <w:p w:rsidRDefault="00D67533" w:rsidP="00D67533" w:rsidR="00D67533" w:rsidRPr="00907E2F">
      <w:pPr>
        <w:pStyle w:val="Bezproreda"/>
        <w:rPr>
          <w:sz w:val="24"/>
          <w:szCs w:val="24"/>
        </w:rPr>
      </w:pPr>
      <w:r w:rsidRPr="00907E2F">
        <w:rPr>
          <w:sz w:val="24"/>
          <w:szCs w:val="24"/>
        </w:rPr>
        <w:t xml:space="preserve">kao i pod istim Z  </w:t>
      </w:r>
      <w:r w:rsidRPr="00907E2F">
        <w:rPr>
          <w:bCs w:val="false"/>
          <w:sz w:val="24"/>
          <w:szCs w:val="24"/>
        </w:rPr>
        <w:t xml:space="preserve">zajedničko založno pravo uknjiženo u </w:t>
      </w:r>
      <w:proofErr w:type="spellStart"/>
      <w:r w:rsidRPr="00907E2F">
        <w:rPr>
          <w:bCs w:val="false"/>
          <w:sz w:val="24"/>
          <w:szCs w:val="24"/>
        </w:rPr>
        <w:t>zk.ul</w:t>
      </w:r>
      <w:proofErr w:type="spellEnd"/>
      <w:r w:rsidRPr="00907E2F">
        <w:rPr>
          <w:bCs w:val="false"/>
          <w:sz w:val="24"/>
          <w:szCs w:val="24"/>
        </w:rPr>
        <w:t>. broj 3664 i 3817 k.o. Pazin i 1694 k. o. Sv. Petar u Šumi kao sporedne hipoteke i u zk.ul.br. 14457 k.o. Osijek - kao glavna hipoteka</w:t>
      </w:r>
      <w:r w:rsidR="00AA04E7">
        <w:rPr>
          <w:bCs w:val="false"/>
          <w:sz w:val="24"/>
          <w:szCs w:val="24"/>
        </w:rPr>
        <w:t>;</w:t>
      </w:r>
    </w:p>
    <w:p w:rsidRDefault="00AA04E7" w:rsidP="00AA04E7" w:rsidR="00AA04E7" w:rsidRPr="00C767FE">
      <w:pPr>
        <w:jc w:val="both"/>
        <w:rPr>
          <w:bCs/>
        </w:rPr>
      </w:pPr>
      <w:r w:rsidRPr="00C767FE">
        <w:rPr>
          <w:bCs/>
        </w:rPr>
        <w:t xml:space="preserve">pod brojem </w:t>
      </w:r>
      <w:r w:rsidRPr="005860C4">
        <w:t>Z-3379/08</w:t>
      </w:r>
      <w:r w:rsidRPr="00C767FE">
        <w:rPr>
          <w:bCs/>
        </w:rPr>
        <w:t xml:space="preserve"> od </w:t>
      </w:r>
      <w:r w:rsidRPr="005860C4">
        <w:t>19.</w:t>
      </w:r>
      <w:r w:rsidRPr="00C767FE">
        <w:rPr>
          <w:bCs/>
        </w:rPr>
        <w:t xml:space="preserve"> prosinca </w:t>
      </w:r>
      <w:r w:rsidRPr="005860C4">
        <w:t>2008.</w:t>
      </w:r>
      <w:r w:rsidRPr="00C767FE">
        <w:rPr>
          <w:bCs/>
        </w:rPr>
        <w:t xml:space="preserve"> na </w:t>
      </w:r>
      <w:r w:rsidRPr="005860C4">
        <w:t xml:space="preserve">temelju Ugovora o kreditu broj: 311-74/2008 sa sporazumom o osiguranju novčane tražbine od 16.12.2008.g. </w:t>
      </w:r>
      <w:proofErr w:type="spellStart"/>
      <w:r w:rsidRPr="005860C4">
        <w:t>solemniziranog</w:t>
      </w:r>
      <w:proofErr w:type="spellEnd"/>
      <w:r w:rsidRPr="005860C4">
        <w:t xml:space="preserve"> kod javnog bilježnika Marije Blečić iz Pazina dana 18.12.2008.g. pod posl.br. OV-10243/2008 založno pravo na teret k.č.broj 400 </w:t>
      </w:r>
      <w:proofErr w:type="spellStart"/>
      <w:r w:rsidRPr="005860C4">
        <w:t>zgr</w:t>
      </w:r>
      <w:proofErr w:type="spellEnd"/>
      <w:r w:rsidRPr="005860C4">
        <w:t>., 1387/1, 1389/1, 1389/2, 1389/3 i 1390 upisanim u A, vlasništvo PURIS d.d. Pazin za iznos glavnice u kunskoj protuvrijednosti od 4.550.000,- EUR (</w:t>
      </w:r>
      <w:proofErr w:type="spellStart"/>
      <w:r w:rsidRPr="005860C4">
        <w:t>četirimilijunapetstopedeset</w:t>
      </w:r>
      <w:proofErr w:type="spellEnd"/>
      <w:r w:rsidRPr="005860C4">
        <w:t>- tisuća eura) sa ugovorenom kamatom, rokom otplate i sporednim potraživanjima kako je navedeno u Ugovoru, u korist:</w:t>
      </w:r>
      <w:r w:rsidRPr="00C767FE">
        <w:rPr>
          <w:bCs/>
        </w:rPr>
        <w:t xml:space="preserve"> </w:t>
      </w:r>
      <w:r w:rsidRPr="005860C4">
        <w:t>HYPO ALPE-ADRIA-BANK D.D. ZAGREB, PODRUŽNICA POREČ, OIB:14036333877 POREČ, VUKOVARSKA 19</w:t>
      </w:r>
      <w:r w:rsidRPr="00C767FE">
        <w:t>;</w:t>
      </w:r>
    </w:p>
    <w:p w:rsidRDefault="00AA04E7" w:rsidP="00AA04E7" w:rsidR="00AA04E7" w:rsidRPr="00C767FE">
      <w:pPr>
        <w:jc w:val="both"/>
        <w:rPr>
          <w:bCs/>
        </w:rPr>
      </w:pPr>
      <w:r w:rsidRPr="00C767FE">
        <w:rPr>
          <w:bCs/>
        </w:rPr>
        <w:t xml:space="preserve">pod brojem </w:t>
      </w:r>
      <w:r w:rsidRPr="005860C4">
        <w:t>Z-1173/14</w:t>
      </w:r>
      <w:r w:rsidRPr="00C767FE">
        <w:rPr>
          <w:bCs/>
        </w:rPr>
        <w:t xml:space="preserve"> od </w:t>
      </w:r>
      <w:r w:rsidRPr="005860C4">
        <w:t>7.</w:t>
      </w:r>
      <w:r w:rsidRPr="00C767FE">
        <w:rPr>
          <w:bCs/>
        </w:rPr>
        <w:t xml:space="preserve"> srpnja </w:t>
      </w:r>
      <w:r w:rsidRPr="005860C4">
        <w:t>2014.</w:t>
      </w:r>
      <w:r w:rsidRPr="00C767FE">
        <w:rPr>
          <w:bCs/>
        </w:rPr>
        <w:t xml:space="preserve"> </w:t>
      </w:r>
      <w:r w:rsidRPr="00C767FE">
        <w:t>n</w:t>
      </w:r>
      <w:r w:rsidRPr="005860C4">
        <w:t xml:space="preserve">a temelju Ugovora o ustupu tražbine od 30. travnja 2014.g. </w:t>
      </w:r>
      <w:proofErr w:type="spellStart"/>
      <w:r w:rsidRPr="005860C4">
        <w:t>solemniziranog</w:t>
      </w:r>
      <w:proofErr w:type="spellEnd"/>
      <w:r w:rsidRPr="005860C4">
        <w:t xml:space="preserve"> kod javnog bilježnika Mladena Matoša u Zagrebu pod br. OV-5057/14 upisuje se prijenos založnog prava (hipoteke) upisanog pod poslovnim brojem Z-3379/08 na k.č.broj 400 </w:t>
      </w:r>
      <w:proofErr w:type="spellStart"/>
      <w:r w:rsidRPr="005860C4">
        <w:t>zgr</w:t>
      </w:r>
      <w:proofErr w:type="spellEnd"/>
      <w:r w:rsidRPr="005860C4">
        <w:t>., 1387/1, 1389/1, 1389/2, 1389/3, 1390 upisane u A, s hipotekarnog vjerovnika HYPO ALPE-ADRIA-BANK d.d., Zagreb, Podružnica Poreč, OIB: 14036333877, Poreč, Vukovarska 19, u korist predlagatelja:</w:t>
      </w:r>
      <w:r w:rsidRPr="00C767FE">
        <w:rPr>
          <w:bCs/>
        </w:rPr>
        <w:t xml:space="preserve"> </w:t>
      </w:r>
      <w:r w:rsidRPr="005860C4">
        <w:t>H-ABDUCO D.O.O. ZAGREB, SLAVONSKA AVENIJA 6A OIB: 13667298928</w:t>
      </w:r>
      <w:r>
        <w:t>;</w:t>
      </w:r>
    </w:p>
    <w:p w:rsidRDefault="00AA04E7" w:rsidP="00AA04E7" w:rsidR="00AA04E7" w:rsidRPr="00C767FE">
      <w:pPr>
        <w:jc w:val="both"/>
        <w:rPr>
          <w:bCs/>
        </w:rPr>
      </w:pPr>
      <w:r w:rsidRPr="00C767FE">
        <w:rPr>
          <w:bCs/>
        </w:rPr>
        <w:t xml:space="preserve">pod brojem </w:t>
      </w:r>
      <w:r w:rsidRPr="005860C4">
        <w:t>Z-177/09</w:t>
      </w:r>
      <w:r w:rsidRPr="00C767FE">
        <w:rPr>
          <w:bCs/>
        </w:rPr>
        <w:t xml:space="preserve"> od </w:t>
      </w:r>
      <w:r w:rsidRPr="005860C4">
        <w:t>8.</w:t>
      </w:r>
      <w:r w:rsidRPr="00C767FE">
        <w:rPr>
          <w:bCs/>
        </w:rPr>
        <w:t xml:space="preserve"> siječnja </w:t>
      </w:r>
      <w:r w:rsidRPr="005860C4">
        <w:t>2009.</w:t>
      </w:r>
      <w:r w:rsidRPr="00C767FE">
        <w:rPr>
          <w:bCs/>
        </w:rPr>
        <w:t xml:space="preserve"> n</w:t>
      </w:r>
      <w:r w:rsidRPr="005860C4">
        <w:t xml:space="preserve">a temelju Sporazuma radi osiguranja novčane tražbine zasnivanjem založnog prava na nekretninama </w:t>
      </w:r>
      <w:proofErr w:type="spellStart"/>
      <w:r w:rsidRPr="005860C4">
        <w:t>solemniziranog</w:t>
      </w:r>
      <w:proofErr w:type="spellEnd"/>
      <w:r w:rsidRPr="005860C4">
        <w:t xml:space="preserve"> kod Javnog bilježnika u Pazinu Marije Blečić dana 30. prosinca 2008.g. pod </w:t>
      </w:r>
      <w:proofErr w:type="spellStart"/>
      <w:r w:rsidRPr="005860C4">
        <w:t>posl</w:t>
      </w:r>
      <w:proofErr w:type="spellEnd"/>
      <w:r w:rsidRPr="005860C4">
        <w:t xml:space="preserve">. br. OV- 10523/2008. pravo zaloga na teret </w:t>
      </w:r>
      <w:proofErr w:type="spellStart"/>
      <w:r w:rsidRPr="005860C4">
        <w:t>k.č</w:t>
      </w:r>
      <w:proofErr w:type="spellEnd"/>
      <w:r w:rsidRPr="005860C4">
        <w:t xml:space="preserve">. 400 </w:t>
      </w:r>
      <w:proofErr w:type="spellStart"/>
      <w:r w:rsidRPr="005860C4">
        <w:t>zgr</w:t>
      </w:r>
      <w:proofErr w:type="spellEnd"/>
      <w:r w:rsidRPr="005860C4">
        <w:t xml:space="preserve">., 1387/1, 1389/1, 1389/2, 1389/3, 1390 upisane u A u vlasništvu Puris d.d. Pazin, Hrvatskog narodnog preporoda 2, Pazin, za kreditno potraživanje u visini glavnice u kunskoj protuvrijednosti od 8.929.824,00 EUR (slovima </w:t>
      </w:r>
      <w:proofErr w:type="spellStart"/>
      <w:r w:rsidRPr="005860C4">
        <w:t>osammilijunadevetstodvadesetdevettisućaosamstodvadeset</w:t>
      </w:r>
      <w:proofErr w:type="spellEnd"/>
      <w:r>
        <w:t xml:space="preserve"> </w:t>
      </w:r>
      <w:r w:rsidRPr="005860C4">
        <w:t>četiri eura), sa ugovorenom kamatom, rokom otplate i sporednim potraživanjima kako je navedeno u Ugovoru na ime</w:t>
      </w:r>
      <w:r w:rsidRPr="00C767FE">
        <w:rPr>
          <w:bCs/>
        </w:rPr>
        <w:t xml:space="preserve">: </w:t>
      </w:r>
      <w:r w:rsidRPr="005860C4">
        <w:t>HYPO ALPE - ADRIA - BANK INTERNATIONAL AG REPUBLIKA AUSTRIJA, KLAGENFURT, ALPEN - ADRIA - PLATZ 1</w:t>
      </w:r>
      <w:r>
        <w:t>;</w:t>
      </w:r>
    </w:p>
    <w:p w:rsidRDefault="00AA04E7" w:rsidP="00AA04E7" w:rsidR="00AA04E7" w:rsidRPr="00C767FE">
      <w:pPr>
        <w:jc w:val="both"/>
        <w:rPr>
          <w:bCs/>
        </w:rPr>
      </w:pPr>
      <w:r w:rsidRPr="00C767FE">
        <w:rPr>
          <w:bCs/>
        </w:rPr>
        <w:t xml:space="preserve">pod </w:t>
      </w:r>
      <w:r w:rsidRPr="005860C4">
        <w:t>broj</w:t>
      </w:r>
      <w:r w:rsidRPr="00C767FE">
        <w:rPr>
          <w:bCs/>
        </w:rPr>
        <w:t xml:space="preserve">em </w:t>
      </w:r>
      <w:r w:rsidRPr="005860C4">
        <w:t xml:space="preserve"> Z-177/09</w:t>
      </w:r>
      <w:r w:rsidRPr="00C767FE">
        <w:rPr>
          <w:bCs/>
        </w:rPr>
        <w:t xml:space="preserve"> od </w:t>
      </w:r>
      <w:r w:rsidRPr="005860C4">
        <w:t>8.</w:t>
      </w:r>
      <w:r w:rsidRPr="00C767FE">
        <w:rPr>
          <w:bCs/>
        </w:rPr>
        <w:t xml:space="preserve"> siječnja </w:t>
      </w:r>
      <w:r w:rsidRPr="005860C4">
        <w:t>2009.</w:t>
      </w:r>
      <w:r w:rsidRPr="00C767FE">
        <w:rPr>
          <w:bCs/>
        </w:rPr>
        <w:t xml:space="preserve"> u</w:t>
      </w:r>
      <w:r w:rsidRPr="005860C4">
        <w:t>pis</w:t>
      </w:r>
      <w:r w:rsidRPr="00C767FE">
        <w:rPr>
          <w:bCs/>
        </w:rPr>
        <w:t xml:space="preserve">anu </w:t>
      </w:r>
      <w:r w:rsidRPr="005860C4">
        <w:t>zabilježb</w:t>
      </w:r>
      <w:r w:rsidRPr="00C767FE">
        <w:t>u</w:t>
      </w:r>
      <w:r w:rsidRPr="005860C4">
        <w:t xml:space="preserve"> zajedničkog založnog prava u </w:t>
      </w:r>
      <w:proofErr w:type="spellStart"/>
      <w:r w:rsidRPr="005860C4">
        <w:t>zk</w:t>
      </w:r>
      <w:proofErr w:type="spellEnd"/>
      <w:r w:rsidRPr="005860C4">
        <w:t xml:space="preserve">. ul. broj 569 k.o. </w:t>
      </w:r>
      <w:proofErr w:type="spellStart"/>
      <w:r w:rsidRPr="005860C4">
        <w:t>Svetvinčenat</w:t>
      </w:r>
      <w:proofErr w:type="spellEnd"/>
      <w:r w:rsidRPr="005860C4">
        <w:t xml:space="preserve"> kao glavni uložak i u </w:t>
      </w:r>
      <w:proofErr w:type="spellStart"/>
      <w:r w:rsidRPr="005860C4">
        <w:t>zk.ul</w:t>
      </w:r>
      <w:proofErr w:type="spellEnd"/>
      <w:r w:rsidRPr="005860C4">
        <w:t xml:space="preserve">. 862 k.o. Motovunski </w:t>
      </w:r>
      <w:proofErr w:type="spellStart"/>
      <w:r w:rsidRPr="005860C4">
        <w:t>Novaki</w:t>
      </w:r>
      <w:proofErr w:type="spellEnd"/>
      <w:r w:rsidRPr="005860C4">
        <w:t xml:space="preserve">,u </w:t>
      </w:r>
      <w:proofErr w:type="spellStart"/>
      <w:r w:rsidRPr="005860C4">
        <w:t>zk.ul</w:t>
      </w:r>
      <w:proofErr w:type="spellEnd"/>
      <w:r w:rsidRPr="005860C4">
        <w:t xml:space="preserve">. 1165 k.o. Motovunski </w:t>
      </w:r>
      <w:proofErr w:type="spellStart"/>
      <w:r w:rsidRPr="005860C4">
        <w:t>Novaki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 xml:space="preserve">. 888 k.o. </w:t>
      </w:r>
      <w:proofErr w:type="spellStart"/>
      <w:r w:rsidRPr="005860C4">
        <w:t>Trviž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 xml:space="preserve">. 1126 k.o. </w:t>
      </w:r>
      <w:proofErr w:type="spellStart"/>
      <w:r w:rsidRPr="005860C4">
        <w:t>Beram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 xml:space="preserve">. 870 k.o. </w:t>
      </w:r>
      <w:proofErr w:type="spellStart"/>
      <w:r w:rsidRPr="005860C4">
        <w:t>Beram</w:t>
      </w:r>
      <w:proofErr w:type="spellEnd"/>
      <w:r w:rsidRPr="005860C4">
        <w:t xml:space="preserve">,u </w:t>
      </w:r>
      <w:proofErr w:type="spellStart"/>
      <w:r w:rsidRPr="005860C4">
        <w:t>zk.ul</w:t>
      </w:r>
      <w:proofErr w:type="spellEnd"/>
      <w:r w:rsidRPr="005860C4">
        <w:t xml:space="preserve">. 3663 k.o. Pazin, u </w:t>
      </w:r>
      <w:proofErr w:type="spellStart"/>
      <w:r w:rsidRPr="005860C4">
        <w:t>zk.ul</w:t>
      </w:r>
      <w:proofErr w:type="spellEnd"/>
      <w:r w:rsidRPr="005860C4">
        <w:t xml:space="preserve">. 3817 k.o. Pazin,u </w:t>
      </w:r>
      <w:proofErr w:type="spellStart"/>
      <w:r w:rsidRPr="005860C4">
        <w:t>zk.ul</w:t>
      </w:r>
      <w:proofErr w:type="spellEnd"/>
      <w:r w:rsidRPr="005860C4">
        <w:t xml:space="preserve">. </w:t>
      </w:r>
      <w:r w:rsidRPr="005860C4">
        <w:lastRenderedPageBreak/>
        <w:t xml:space="preserve">3517 k.o. Pazin, u </w:t>
      </w:r>
      <w:proofErr w:type="spellStart"/>
      <w:r w:rsidRPr="005860C4">
        <w:t>zk.ul</w:t>
      </w:r>
      <w:proofErr w:type="spellEnd"/>
      <w:r w:rsidRPr="005860C4">
        <w:t xml:space="preserve">. 3664 k.o. Pazin,u </w:t>
      </w:r>
      <w:proofErr w:type="spellStart"/>
      <w:r w:rsidRPr="005860C4">
        <w:t>zk.ul</w:t>
      </w:r>
      <w:proofErr w:type="spellEnd"/>
      <w:r w:rsidRPr="005860C4">
        <w:t xml:space="preserve">. 1694 k.o. </w:t>
      </w:r>
      <w:proofErr w:type="spellStart"/>
      <w:r w:rsidRPr="005860C4">
        <w:t>Sv.Petar</w:t>
      </w:r>
      <w:proofErr w:type="spellEnd"/>
      <w:r w:rsidRPr="005860C4">
        <w:t xml:space="preserve"> u Šumi, u </w:t>
      </w:r>
      <w:proofErr w:type="spellStart"/>
      <w:r w:rsidRPr="005860C4">
        <w:t>zk.ul</w:t>
      </w:r>
      <w:proofErr w:type="spellEnd"/>
      <w:r w:rsidRPr="005860C4">
        <w:t xml:space="preserve">. 1690 k.o. </w:t>
      </w:r>
      <w:proofErr w:type="spellStart"/>
      <w:r w:rsidRPr="005860C4">
        <w:t>Sv.Petar</w:t>
      </w:r>
      <w:proofErr w:type="spellEnd"/>
      <w:r w:rsidRPr="005860C4">
        <w:t xml:space="preserve"> u Šumi, u </w:t>
      </w:r>
      <w:proofErr w:type="spellStart"/>
      <w:r w:rsidRPr="005860C4">
        <w:t>zk.ul</w:t>
      </w:r>
      <w:proofErr w:type="spellEnd"/>
      <w:r w:rsidRPr="005860C4">
        <w:t xml:space="preserve">. 1831 k.o. </w:t>
      </w:r>
      <w:proofErr w:type="spellStart"/>
      <w:r w:rsidRPr="005860C4">
        <w:t>Sv.Petar</w:t>
      </w:r>
      <w:proofErr w:type="spellEnd"/>
      <w:r w:rsidRPr="005860C4">
        <w:t xml:space="preserve"> u Šumi, u </w:t>
      </w:r>
      <w:proofErr w:type="spellStart"/>
      <w:r w:rsidRPr="005860C4">
        <w:t>zk.ul</w:t>
      </w:r>
      <w:proofErr w:type="spellEnd"/>
      <w:r w:rsidRPr="005860C4">
        <w:t xml:space="preserve">. 3527 k.o. Pazin, u </w:t>
      </w:r>
      <w:proofErr w:type="spellStart"/>
      <w:r w:rsidRPr="005860C4">
        <w:t>zk.ul</w:t>
      </w:r>
      <w:proofErr w:type="spellEnd"/>
      <w:r w:rsidRPr="005860C4">
        <w:t xml:space="preserve">. 2066 k.o. Pazin, u </w:t>
      </w:r>
      <w:proofErr w:type="spellStart"/>
      <w:r w:rsidRPr="005860C4">
        <w:t>zk.ul</w:t>
      </w:r>
      <w:proofErr w:type="spellEnd"/>
      <w:r w:rsidRPr="005860C4">
        <w:t xml:space="preserve">. 1727 k.o. Pazin, </w:t>
      </w:r>
      <w:proofErr w:type="spellStart"/>
      <w:r w:rsidRPr="005860C4">
        <w:t>zk.ul</w:t>
      </w:r>
      <w:proofErr w:type="spellEnd"/>
      <w:r w:rsidRPr="005860C4">
        <w:t xml:space="preserve">. 1165 k.o. </w:t>
      </w:r>
      <w:proofErr w:type="spellStart"/>
      <w:r w:rsidRPr="005860C4">
        <w:t>Tinjan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 xml:space="preserve">. 1436 k.o. </w:t>
      </w:r>
      <w:proofErr w:type="spellStart"/>
      <w:r w:rsidRPr="005860C4">
        <w:t>Tinjan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 xml:space="preserve">. 1876 k.o. </w:t>
      </w:r>
      <w:proofErr w:type="spellStart"/>
      <w:r w:rsidRPr="005860C4">
        <w:t>Tinjan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 xml:space="preserve">. 3877 k.o. Pazin, u </w:t>
      </w:r>
      <w:proofErr w:type="spellStart"/>
      <w:r w:rsidRPr="005860C4">
        <w:t>zk.ul</w:t>
      </w:r>
      <w:proofErr w:type="spellEnd"/>
      <w:r w:rsidRPr="005860C4">
        <w:t xml:space="preserve">. 1641 k.o. </w:t>
      </w:r>
      <w:proofErr w:type="spellStart"/>
      <w:r w:rsidRPr="005860C4">
        <w:t>Tinjan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 xml:space="preserve">. 1276 k.o. </w:t>
      </w:r>
      <w:proofErr w:type="spellStart"/>
      <w:r w:rsidRPr="005860C4">
        <w:t>Sv.Petar</w:t>
      </w:r>
      <w:proofErr w:type="spellEnd"/>
      <w:r w:rsidRPr="005860C4">
        <w:t xml:space="preserve"> u Šumi, </w:t>
      </w:r>
      <w:proofErr w:type="spellStart"/>
      <w:r w:rsidRPr="005860C4">
        <w:t>zk.ul</w:t>
      </w:r>
      <w:proofErr w:type="spellEnd"/>
      <w:r w:rsidRPr="005860C4">
        <w:t xml:space="preserve">. 1652 k.o. </w:t>
      </w:r>
      <w:proofErr w:type="spellStart"/>
      <w:r w:rsidRPr="005860C4">
        <w:t>Sv.Petar</w:t>
      </w:r>
      <w:proofErr w:type="spellEnd"/>
      <w:r w:rsidRPr="005860C4">
        <w:t xml:space="preserve"> u Šumi, u </w:t>
      </w:r>
      <w:proofErr w:type="spellStart"/>
      <w:r w:rsidRPr="005860C4">
        <w:t>zk.ul</w:t>
      </w:r>
      <w:proofErr w:type="spellEnd"/>
      <w:r w:rsidRPr="005860C4">
        <w:t xml:space="preserve">. 1264 k.o. Motovun, u </w:t>
      </w:r>
      <w:proofErr w:type="spellStart"/>
      <w:r w:rsidRPr="005860C4">
        <w:t>zk.ul</w:t>
      </w:r>
      <w:proofErr w:type="spellEnd"/>
      <w:r w:rsidRPr="005860C4">
        <w:t xml:space="preserve">. 2194 k.o. Pazin, u </w:t>
      </w:r>
      <w:proofErr w:type="spellStart"/>
      <w:r w:rsidRPr="005860C4">
        <w:t>zk.ul</w:t>
      </w:r>
      <w:proofErr w:type="spellEnd"/>
      <w:r w:rsidRPr="005860C4">
        <w:t xml:space="preserve">. 3615 k.o. Pazin, u </w:t>
      </w:r>
      <w:proofErr w:type="spellStart"/>
      <w:r w:rsidRPr="005860C4">
        <w:t>zk.ul</w:t>
      </w:r>
      <w:proofErr w:type="spellEnd"/>
      <w:r w:rsidRPr="005860C4">
        <w:t xml:space="preserve">. 1919 k.o. Pazin, u </w:t>
      </w:r>
      <w:proofErr w:type="spellStart"/>
      <w:r w:rsidRPr="005860C4">
        <w:t>zk.ul</w:t>
      </w:r>
      <w:proofErr w:type="spellEnd"/>
      <w:r w:rsidRPr="005860C4">
        <w:t xml:space="preserve">. 1258 k.o. Pazin, u </w:t>
      </w:r>
      <w:proofErr w:type="spellStart"/>
      <w:r w:rsidRPr="005860C4">
        <w:t>zk.ul</w:t>
      </w:r>
      <w:proofErr w:type="spellEnd"/>
      <w:r w:rsidRPr="005860C4">
        <w:t xml:space="preserve">. 3665 k.o. Pazin, u </w:t>
      </w:r>
      <w:proofErr w:type="spellStart"/>
      <w:r w:rsidRPr="005860C4">
        <w:t>zk.ul</w:t>
      </w:r>
      <w:proofErr w:type="spellEnd"/>
      <w:r w:rsidRPr="005860C4">
        <w:t xml:space="preserve">. 716 k.o. Pazinski </w:t>
      </w:r>
      <w:proofErr w:type="spellStart"/>
      <w:r w:rsidRPr="005860C4">
        <w:t>Novaki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 xml:space="preserve">. 975 k.o. </w:t>
      </w:r>
      <w:proofErr w:type="spellStart"/>
      <w:r w:rsidRPr="005860C4">
        <w:t>Trviž</w:t>
      </w:r>
      <w:proofErr w:type="spellEnd"/>
      <w:r w:rsidRPr="005860C4">
        <w:t xml:space="preserve"> u </w:t>
      </w:r>
      <w:proofErr w:type="spellStart"/>
      <w:r w:rsidRPr="005860C4">
        <w:t>zk.ul</w:t>
      </w:r>
      <w:proofErr w:type="spellEnd"/>
      <w:r w:rsidRPr="005860C4">
        <w:t xml:space="preserve">. 630 k.o. </w:t>
      </w:r>
      <w:proofErr w:type="spellStart"/>
      <w:r w:rsidRPr="005860C4">
        <w:t>Muntrilj</w:t>
      </w:r>
      <w:proofErr w:type="spellEnd"/>
      <w:r w:rsidRPr="005860C4">
        <w:t xml:space="preserve">, u </w:t>
      </w:r>
      <w:proofErr w:type="spellStart"/>
      <w:r w:rsidRPr="005860C4">
        <w:t>zk.ul</w:t>
      </w:r>
      <w:proofErr w:type="spellEnd"/>
      <w:r w:rsidRPr="005860C4">
        <w:t xml:space="preserve">. 3994 k.o. Pazin, u </w:t>
      </w:r>
      <w:proofErr w:type="spellStart"/>
      <w:r w:rsidRPr="005860C4">
        <w:t>zk</w:t>
      </w:r>
      <w:proofErr w:type="spellEnd"/>
      <w:r w:rsidRPr="005860C4">
        <w:t xml:space="preserve">. ul.14457 k.o. Osijek, u </w:t>
      </w:r>
      <w:proofErr w:type="spellStart"/>
      <w:r w:rsidRPr="005860C4">
        <w:t>zk</w:t>
      </w:r>
      <w:proofErr w:type="spellEnd"/>
      <w:r w:rsidRPr="005860C4">
        <w:t xml:space="preserve">. ul. 1865 k.o. </w:t>
      </w:r>
      <w:proofErr w:type="spellStart"/>
      <w:r w:rsidRPr="005860C4">
        <w:t>Prnjani</w:t>
      </w:r>
      <w:proofErr w:type="spellEnd"/>
      <w:r w:rsidRPr="005860C4">
        <w:t xml:space="preserve">, u </w:t>
      </w:r>
      <w:proofErr w:type="spellStart"/>
      <w:r w:rsidRPr="005860C4">
        <w:t>zk</w:t>
      </w:r>
      <w:proofErr w:type="spellEnd"/>
      <w:r w:rsidRPr="005860C4">
        <w:t xml:space="preserve">. ul. 1457 k.o. </w:t>
      </w:r>
      <w:proofErr w:type="spellStart"/>
      <w:r w:rsidRPr="005860C4">
        <w:t>Prnjani</w:t>
      </w:r>
      <w:proofErr w:type="spellEnd"/>
      <w:r w:rsidRPr="005860C4">
        <w:t xml:space="preserve">, </w:t>
      </w:r>
      <w:proofErr w:type="spellStart"/>
      <w:r w:rsidRPr="005860C4">
        <w:t>zk</w:t>
      </w:r>
      <w:proofErr w:type="spellEnd"/>
      <w:r w:rsidRPr="005860C4">
        <w:t xml:space="preserve">. ul. 3842 k.o. Žminj, </w:t>
      </w:r>
      <w:proofErr w:type="spellStart"/>
      <w:r w:rsidRPr="005860C4">
        <w:t>zk</w:t>
      </w:r>
      <w:proofErr w:type="spellEnd"/>
      <w:r w:rsidRPr="005860C4">
        <w:t xml:space="preserve">. ul. 3994 k.o. Grad Bjelovar, </w:t>
      </w:r>
      <w:proofErr w:type="spellStart"/>
      <w:r w:rsidRPr="005860C4">
        <w:t>zk</w:t>
      </w:r>
      <w:proofErr w:type="spellEnd"/>
      <w:r w:rsidRPr="005860C4">
        <w:t>. ul. 12341 k.o. Osijek - kao sporedni uložak</w:t>
      </w:r>
      <w:r>
        <w:t>;</w:t>
      </w:r>
    </w:p>
    <w:p w:rsidRDefault="00AA04E7" w:rsidP="00AA04E7" w:rsidR="00AA04E7" w:rsidRPr="00C767FE">
      <w:pPr>
        <w:jc w:val="both"/>
        <w:rPr>
          <w:bCs/>
        </w:rPr>
      </w:pPr>
      <w:r w:rsidRPr="00C767FE">
        <w:rPr>
          <w:bCs/>
        </w:rPr>
        <w:t xml:space="preserve">pod brojem </w:t>
      </w:r>
      <w:r w:rsidRPr="005860C4">
        <w:t>Z-1525/09</w:t>
      </w:r>
      <w:r w:rsidRPr="00C767FE">
        <w:rPr>
          <w:bCs/>
        </w:rPr>
        <w:t xml:space="preserve"> od </w:t>
      </w:r>
      <w:r w:rsidRPr="005860C4">
        <w:t>27.</w:t>
      </w:r>
      <w:r w:rsidRPr="00C767FE">
        <w:rPr>
          <w:bCs/>
        </w:rPr>
        <w:t xml:space="preserve"> travnja </w:t>
      </w:r>
      <w:r w:rsidRPr="005860C4">
        <w:t>2009.</w:t>
      </w:r>
      <w:r w:rsidRPr="00C767FE">
        <w:rPr>
          <w:bCs/>
        </w:rPr>
        <w:t xml:space="preserve"> n</w:t>
      </w:r>
      <w:r w:rsidRPr="005860C4">
        <w:t xml:space="preserve">a temelju Ugovora o kreditu broj 311-51003677 sa sporazumom o osiguranju novčane tražbine </w:t>
      </w:r>
      <w:proofErr w:type="spellStart"/>
      <w:r w:rsidRPr="005860C4">
        <w:t>solemniziranog</w:t>
      </w:r>
      <w:proofErr w:type="spellEnd"/>
      <w:r w:rsidRPr="005860C4">
        <w:t xml:space="preserve"> kod Javnog bilježnika u Pazinu Nataše </w:t>
      </w:r>
      <w:proofErr w:type="spellStart"/>
      <w:r w:rsidRPr="005860C4">
        <w:t>Jeromela</w:t>
      </w:r>
      <w:proofErr w:type="spellEnd"/>
      <w:r w:rsidRPr="005860C4">
        <w:t xml:space="preserve"> </w:t>
      </w:r>
      <w:proofErr w:type="spellStart"/>
      <w:r w:rsidRPr="005860C4">
        <w:t>Mauše</w:t>
      </w:r>
      <w:proofErr w:type="spellEnd"/>
      <w:r w:rsidRPr="005860C4">
        <w:t xml:space="preserve"> dana 24. travnja 2009.g. pod </w:t>
      </w:r>
      <w:proofErr w:type="spellStart"/>
      <w:r w:rsidRPr="005860C4">
        <w:t>posl</w:t>
      </w:r>
      <w:proofErr w:type="spellEnd"/>
      <w:r w:rsidRPr="005860C4">
        <w:t xml:space="preserve">. br. OV- 998/2009. pravo zaloga na teret </w:t>
      </w:r>
      <w:proofErr w:type="spellStart"/>
      <w:r w:rsidRPr="005860C4">
        <w:t>k.č</w:t>
      </w:r>
      <w:proofErr w:type="spellEnd"/>
      <w:r w:rsidRPr="005860C4">
        <w:t xml:space="preserve">. 400 </w:t>
      </w:r>
      <w:proofErr w:type="spellStart"/>
      <w:r w:rsidRPr="005860C4">
        <w:t>zgr</w:t>
      </w:r>
      <w:proofErr w:type="spellEnd"/>
      <w:r w:rsidRPr="005860C4">
        <w:t xml:space="preserve">., 1387/1, 1389/1, 1389/2, 1389/3, 1390 upisane u A, vlasništvo Puris d.d. Pazin, Hrvatskog narodnog preporoda 2, Pazin, za kreditno potraživanje za iznos glavnice u kunskoj protuvrijednosti od 2.850.000,00 EUR (slovima </w:t>
      </w:r>
      <w:proofErr w:type="spellStart"/>
      <w:r w:rsidRPr="005860C4">
        <w:t>dvamilijunaosamstopedesettisuća</w:t>
      </w:r>
      <w:proofErr w:type="spellEnd"/>
      <w:r w:rsidRPr="005860C4">
        <w:t xml:space="preserve"> eura) sa ugovorenom kamatom, rokom otplate i sporednim potraživanjima kako je navedeno u Ugovoru na ime:</w:t>
      </w:r>
      <w:r w:rsidRPr="00C767FE">
        <w:rPr>
          <w:bCs/>
        </w:rPr>
        <w:t xml:space="preserve"> </w:t>
      </w:r>
      <w:r w:rsidRPr="005860C4">
        <w:t xml:space="preserve">HYPO ALPE-ADRIA-BANK D.D. ZAGREB, PODRUŽNICA POREČ </w:t>
      </w:r>
      <w:proofErr w:type="spellStart"/>
      <w:r w:rsidRPr="005860C4">
        <w:t>POREČ</w:t>
      </w:r>
      <w:proofErr w:type="spellEnd"/>
      <w:r w:rsidRPr="005860C4">
        <w:t>, VUKOVARSKA</w:t>
      </w:r>
      <w:r w:rsidRPr="00C767FE">
        <w:rPr>
          <w:bCs/>
        </w:rPr>
        <w:t xml:space="preserve"> </w:t>
      </w:r>
      <w:r w:rsidRPr="005860C4">
        <w:t xml:space="preserve"> 19 OIB: 14036333877</w:t>
      </w:r>
      <w:r>
        <w:t>.</w:t>
      </w:r>
    </w:p>
    <w:p w:rsidRDefault="003265F1" w:rsidP="00362606" w:rsidR="003265F1" w:rsidRPr="00C767FE">
      <w:pPr>
        <w:autoSpaceDE w:val="false"/>
        <w:autoSpaceDN w:val="false"/>
        <w:adjustRightInd w:val="false"/>
        <w:jc w:val="both"/>
        <w:rPr>
          <w:rFonts w:eastAsia="MS Mincho"/>
        </w:rPr>
      </w:pPr>
    </w:p>
    <w:p w:rsidRDefault="00467BBD" w:rsidP="00467BBD" w:rsidR="00467BBD" w:rsidRPr="00E01A3B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E01A3B">
        <w:rPr>
          <w:rFonts w:cs="Times New Roman" w:eastAsia="MS Mincho" w:hAnsi="Times New Roman" w:ascii="Times New Roman"/>
          <w:szCs w:val="24"/>
        </w:rPr>
        <w:t xml:space="preserve">Dana,  </w:t>
      </w:r>
      <w:r w:rsidR="00362606">
        <w:rPr>
          <w:rFonts w:cs="Times New Roman" w:eastAsia="MS Mincho" w:hAnsi="Times New Roman" w:ascii="Times New Roman"/>
          <w:sz w:val="22"/>
          <w:szCs w:val="22"/>
        </w:rPr>
        <w:t xml:space="preserve">7. ožujka </w:t>
      </w:r>
      <w:r w:rsidR="00362606" w:rsidRPr="00E01A3B">
        <w:rPr>
          <w:rFonts w:cs="Times New Roman" w:hAnsi="Times New Roman" w:ascii="Times New Roman"/>
        </w:rPr>
        <w:t>201</w:t>
      </w:r>
      <w:r w:rsidR="00362606">
        <w:rPr>
          <w:rFonts w:cs="Times New Roman" w:hAnsi="Times New Roman" w:ascii="Times New Roman"/>
        </w:rPr>
        <w:t>6</w:t>
      </w:r>
      <w:r w:rsidRPr="00E01A3B">
        <w:rPr>
          <w:rFonts w:cs="Times New Roman" w:hAnsi="Times New Roman" w:ascii="Times New Roman"/>
          <w:szCs w:val="24"/>
        </w:rPr>
        <w:t>.</w:t>
      </w:r>
    </w:p>
    <w:p w:rsidRDefault="00470229" w:rsidP="00467BBD" w:rsidR="00470229">
      <w:pPr>
        <w:pStyle w:val="Obinitekst"/>
        <w:ind w:left="360"/>
        <w:jc w:val="right"/>
        <w:rPr>
          <w:rFonts w:cs="Times New Roman" w:eastAsia="MS Mincho" w:hAnsi="Times New Roman" w:ascii="Times New Roman"/>
          <w:szCs w:val="24"/>
        </w:rPr>
      </w:pPr>
    </w:p>
    <w:p w:rsidRDefault="00467BBD" w:rsidP="00467BBD" w:rsidR="00467BBD" w:rsidRPr="00923AFD">
      <w:pPr>
        <w:pStyle w:val="Obinitekst"/>
        <w:ind w:left="360"/>
        <w:jc w:val="right"/>
        <w:rPr>
          <w:rFonts w:cs="Times New Roman" w:eastAsia="MS Mincho" w:hAnsi="Times New Roman" w:ascii="Times New Roman"/>
          <w:szCs w:val="24"/>
        </w:rPr>
      </w:pPr>
      <w:r w:rsidRPr="00923AFD">
        <w:rPr>
          <w:rFonts w:cs="Times New Roman" w:eastAsia="MS Mincho" w:hAnsi="Times New Roman" w:ascii="Times New Roman"/>
          <w:szCs w:val="24"/>
        </w:rPr>
        <w:t xml:space="preserve">   </w:t>
      </w:r>
      <w:r w:rsidRPr="00923AFD">
        <w:rPr>
          <w:rFonts w:cs="Times New Roman" w:eastAsia="MS Mincho" w:hAnsi="Times New Roman" w:ascii="Times New Roman"/>
          <w:szCs w:val="24"/>
        </w:rPr>
        <w:tab/>
      </w:r>
    </w:p>
    <w:p w:rsidRDefault="00470229" w:rsidP="00470229" w:rsidR="00467BBD" w:rsidRPr="00923AFD">
      <w:pPr>
        <w:pStyle w:val="Obinitekst"/>
        <w:ind w:left="360"/>
        <w:jc w:val="center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                                                                                                               </w:t>
      </w:r>
      <w:r w:rsidR="00467BBD" w:rsidRPr="00923AFD">
        <w:rPr>
          <w:rFonts w:cs="Times New Roman" w:eastAsia="MS Mincho" w:hAnsi="Times New Roman" w:ascii="Times New Roman"/>
          <w:szCs w:val="24"/>
        </w:rPr>
        <w:t>Stečajni sudac</w:t>
      </w:r>
    </w:p>
    <w:p w:rsidRDefault="00467BBD" w:rsidP="00467BBD" w:rsidR="00467BBD" w:rsidRPr="00923AFD">
      <w:pPr>
        <w:pStyle w:val="Obinitekst"/>
        <w:ind w:firstLine="348" w:left="3192"/>
        <w:jc w:val="center"/>
        <w:rPr>
          <w:rFonts w:cs="Times New Roman" w:eastAsia="MS Mincho" w:hAnsi="Times New Roman" w:ascii="Times New Roman"/>
          <w:szCs w:val="24"/>
        </w:rPr>
      </w:pPr>
      <w:r w:rsidRPr="00923AFD">
        <w:rPr>
          <w:rFonts w:cs="Times New Roman" w:eastAsia="MS Mincho" w:hAnsi="Times New Roman" w:ascii="Times New Roman"/>
          <w:szCs w:val="24"/>
        </w:rPr>
        <w:t xml:space="preserve">                                                         Liljana Ugrin</w:t>
      </w:r>
    </w:p>
    <w:p w:rsidRDefault="00467BBD" w:rsidP="00467BBD" w:rsidR="00467BBD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470229" w:rsidP="00467BBD" w:rsidR="00470229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470229" w:rsidP="00467BBD" w:rsidR="00470229" w:rsidRPr="00923AFD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467BBD" w:rsidP="00467BBD" w:rsidR="00467BBD" w:rsidRPr="00923AFD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467BBD" w:rsidP="00467BBD" w:rsidR="00467BBD" w:rsidRPr="00923AFD">
      <w:pPr>
        <w:pStyle w:val="Obinitekst"/>
        <w:rPr>
          <w:rFonts w:cs="Times New Roman" w:eastAsia="MS Mincho" w:hAnsi="Times New Roman" w:ascii="Times New Roman"/>
          <w:szCs w:val="24"/>
        </w:rPr>
      </w:pPr>
      <w:r w:rsidRPr="00923AFD">
        <w:rPr>
          <w:rFonts w:cs="Times New Roman" w:eastAsia="MS Mincho" w:hAnsi="Times New Roman" w:ascii="Times New Roman"/>
          <w:szCs w:val="24"/>
        </w:rPr>
        <w:t xml:space="preserve">POUKA O PRAVNOM LIJEKU </w:t>
      </w:r>
    </w:p>
    <w:p w:rsidRDefault="00467BBD" w:rsidP="00467BBD" w:rsidR="00467BBD" w:rsidRPr="00923AFD">
      <w:pPr>
        <w:jc w:val="both"/>
      </w:pPr>
      <w:r w:rsidRPr="00923AFD">
        <w:rPr>
          <w:rFonts w:eastAsia="MS Mincho"/>
        </w:rPr>
        <w:t>Protiv  ovog  zaključka nije dopuštena  žalba  ( članak  11. stavak 9. SZ ).</w:t>
      </w:r>
      <w:r w:rsidRPr="00923AFD">
        <w:t xml:space="preserve"> </w:t>
      </w:r>
    </w:p>
    <w:p w:rsidRDefault="00467BBD" w:rsidP="00467BBD" w:rsidR="00467BBD">
      <w:pPr>
        <w:jc w:val="both"/>
        <w:rPr>
          <w:rFonts w:eastAsia="MS Mincho"/>
        </w:rPr>
      </w:pPr>
    </w:p>
    <w:p w:rsidRDefault="00467BBD" w:rsidP="00467BBD" w:rsidR="00467BBD">
      <w:pPr>
        <w:jc w:val="both"/>
        <w:rPr>
          <w:rFonts w:eastAsia="MS Mincho"/>
        </w:rPr>
      </w:pPr>
    </w:p>
    <w:p w:rsidRDefault="00467BBD" w:rsidP="00467BBD" w:rsidR="00467BBD" w:rsidRPr="00923AFD">
      <w:pPr>
        <w:jc w:val="both"/>
        <w:rPr>
          <w:rFonts w:eastAsia="MS Mincho"/>
        </w:rPr>
      </w:pPr>
    </w:p>
    <w:p w:rsidRDefault="00467BBD" w:rsidP="00467BBD" w:rsidR="00467BBD">
      <w:pPr>
        <w:jc w:val="both"/>
        <w:rPr>
          <w:rFonts w:eastAsia="MS Mincho"/>
        </w:rPr>
      </w:pPr>
      <w:r w:rsidRPr="00923AFD">
        <w:rPr>
          <w:rFonts w:eastAsia="MS Mincho"/>
        </w:rPr>
        <w:t>DNA</w:t>
      </w:r>
    </w:p>
    <w:p w:rsidRDefault="001236AE" w:rsidP="00467BBD" w:rsidR="001236AE">
      <w:pPr>
        <w:jc w:val="both"/>
        <w:rPr>
          <w:rFonts w:eastAsia="MS Mincho"/>
        </w:rPr>
      </w:pPr>
    </w:p>
    <w:p w:rsidRDefault="00467BBD" w:rsidP="00F77995" w:rsidR="00F77995">
      <w:pPr>
        <w:jc w:val="both"/>
        <w:rPr>
          <w:rFonts w:eastAsia="MS Mincho"/>
        </w:rPr>
      </w:pPr>
      <w:r w:rsidRPr="00923AFD">
        <w:rPr>
          <w:rFonts w:eastAsia="MS Mincho"/>
        </w:rPr>
        <w:t>Zaključak dostaviti</w:t>
      </w:r>
      <w:r w:rsidR="00F77995">
        <w:rPr>
          <w:rFonts w:eastAsia="MS Mincho"/>
        </w:rPr>
        <w:t>:</w:t>
      </w:r>
    </w:p>
    <w:p w:rsidRDefault="00F77995" w:rsidP="00F77995" w:rsidR="00F77995">
      <w:pPr>
        <w:jc w:val="both"/>
      </w:pPr>
      <w:r>
        <w:rPr>
          <w:rFonts w:eastAsia="MS Mincho"/>
        </w:rPr>
        <w:t xml:space="preserve">- </w:t>
      </w:r>
      <w:r w:rsidR="00467BBD" w:rsidRPr="00F77995">
        <w:rPr>
          <w:rFonts w:eastAsia="MS Mincho"/>
        </w:rPr>
        <w:t xml:space="preserve">zemljišnoknjižnom odjelu </w:t>
      </w:r>
      <w:r>
        <w:t>Općinskog suda u Puli Zemljišnoknjižni odjel Pazin</w:t>
      </w:r>
    </w:p>
    <w:p w:rsidRDefault="00F77995" w:rsidP="00467BBD" w:rsidR="00916F5E">
      <w:pPr>
        <w:jc w:val="both"/>
        <w:rPr>
          <w:rFonts w:eastAsia="MS Mincho"/>
        </w:rPr>
      </w:pPr>
      <w:r>
        <w:rPr>
          <w:rFonts w:eastAsia="MS Mincho"/>
        </w:rPr>
        <w:t xml:space="preserve">- </w:t>
      </w:r>
      <w:r w:rsidR="00467BBD" w:rsidRPr="00F77995">
        <w:rPr>
          <w:rFonts w:eastAsia="MS Mincho"/>
        </w:rPr>
        <w:t>kupc</w:t>
      </w:r>
      <w:r>
        <w:rPr>
          <w:rFonts w:eastAsia="MS Mincho"/>
        </w:rPr>
        <w:t xml:space="preserve">u </w:t>
      </w:r>
      <w:r w:rsidR="00916F5E">
        <w:rPr>
          <w:rFonts w:eastAsia="MS Mincho"/>
        </w:rPr>
        <w:t>GIP</w:t>
      </w:r>
    </w:p>
    <w:p w:rsidRDefault="00F77995" w:rsidP="00467BBD" w:rsidR="00467BBD" w:rsidRPr="00923AFD">
      <w:pPr>
        <w:jc w:val="both"/>
        <w:rPr>
          <w:rFonts w:eastAsia="MS Mincho"/>
        </w:rPr>
      </w:pPr>
      <w:r>
        <w:rPr>
          <w:rFonts w:eastAsia="MS Mincho"/>
        </w:rPr>
        <w:t xml:space="preserve">- </w:t>
      </w:r>
      <w:r w:rsidR="00467BBD" w:rsidRPr="00923AFD">
        <w:rPr>
          <w:rFonts w:eastAsia="MS Mincho"/>
        </w:rPr>
        <w:t xml:space="preserve">stečajnom upravitelju   </w:t>
      </w:r>
    </w:p>
    <w:p w:rsidRDefault="00467BBD" w:rsidP="00467BBD" w:rsidR="00467BBD" w:rsidRPr="00290C2B">
      <w:pPr>
        <w:jc w:val="both"/>
        <w:rPr>
          <w:rFonts w:eastAsia="MS Mincho"/>
          <w:sz w:val="22"/>
          <w:szCs w:val="22"/>
        </w:rPr>
      </w:pPr>
      <w:r>
        <w:rPr>
          <w:rFonts w:eastAsia="MS Mincho"/>
          <w:sz w:val="22"/>
          <w:szCs w:val="22"/>
        </w:rPr>
        <w:t xml:space="preserve">                                     </w:t>
      </w:r>
    </w:p>
    <w:p w:rsidRDefault="00467BBD" w:rsidP="00467BBD" w:rsidR="00467BBD" w:rsidRPr="00E01A3B">
      <w:pPr>
        <w:pStyle w:val="Obinitekst"/>
        <w:rPr>
          <w:rFonts w:cs="Times New Roman" w:eastAsia="MS Mincho" w:hAnsi="Times New Roman" w:ascii="Times New Roman"/>
        </w:rPr>
      </w:pPr>
      <w:r w:rsidRPr="00E01A3B">
        <w:rPr>
          <w:rFonts w:cs="Times New Roman" w:eastAsia="MS Mincho" w:hAnsi="Times New Roman" w:ascii="Times New Roman"/>
          <w:sz w:val="22"/>
          <w:szCs w:val="22"/>
        </w:rPr>
        <w:t xml:space="preserve">U Rijeci, </w:t>
      </w:r>
      <w:r w:rsidR="00362606">
        <w:rPr>
          <w:rFonts w:cs="Times New Roman" w:eastAsia="MS Mincho" w:hAnsi="Times New Roman" w:ascii="Times New Roman"/>
          <w:sz w:val="22"/>
          <w:szCs w:val="22"/>
        </w:rPr>
        <w:t xml:space="preserve">7. ožujka </w:t>
      </w:r>
      <w:r w:rsidRPr="00E01A3B">
        <w:rPr>
          <w:rFonts w:cs="Times New Roman" w:hAnsi="Times New Roman" w:ascii="Times New Roman"/>
        </w:rPr>
        <w:t>201</w:t>
      </w:r>
      <w:r w:rsidR="00362606">
        <w:rPr>
          <w:rFonts w:cs="Times New Roman" w:hAnsi="Times New Roman" w:ascii="Times New Roman"/>
        </w:rPr>
        <w:t>6</w:t>
      </w:r>
      <w:r w:rsidRPr="00E01A3B">
        <w:rPr>
          <w:rFonts w:cs="Times New Roman" w:hAnsi="Times New Roman" w:ascii="Times New Roman"/>
          <w:sz w:val="22"/>
          <w:szCs w:val="22"/>
        </w:rPr>
        <w:t>.</w:t>
      </w:r>
    </w:p>
    <w:p w:rsidRDefault="00467BBD" w:rsidP="00560F4A" w:rsidR="00467BBD">
      <w:pPr>
        <w:jc w:val="center"/>
        <w:rPr>
          <w:rFonts w:eastAsia="MS Mincho"/>
        </w:rPr>
      </w:pPr>
    </w:p>
    <w:sectPr w:rsidR="00467BBD">
      <w:headerReference w:type="default" r:id="rId14"/>
      <w:footerReference w:type="even" r:id="rId15"/>
      <w:footerReference w:type="default" r:id="rId16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4C37" w:rsidR="002A4C37">
      <w:r>
        <w:separator/>
      </w:r>
    </w:p>
  </w:endnote>
  <w:endnote w:id="0" w:type="continuationSeparator">
    <w:p w:rsidRDefault="002A4C37" w:rsidR="002A4C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737289">
    <w:pPr>
      <w:pStyle w:val="Podnoje"/>
      <w:ind w:right="360"/>
      <w:jc w:val="center"/>
    </w:pPr>
    <w:r w:rsidRPr="00737289">
      <w:rPr>
        <w:rStyle w:val="Brojstranice"/>
      </w:rPr>
      <w:fldChar w:fldCharType="begin"/>
    </w:r>
    <w:r w:rsidRPr="00737289">
      <w:rPr>
        <w:rStyle w:val="Brojstranice"/>
      </w:rPr>
      <w:instrText xml:space="preserve"> PAGE </w:instrText>
    </w:r>
    <w:r w:rsidRPr="00737289">
      <w:rPr>
        <w:rStyle w:val="Brojstranice"/>
      </w:rPr>
      <w:fldChar w:fldCharType="separate"/>
    </w:r>
    <w:r w:rsidR="0082550C">
      <w:rPr>
        <w:rStyle w:val="Brojstranice"/>
        <w:noProof/>
      </w:rPr>
      <w:t>1</w:t>
    </w:r>
    <w:r w:rsidRPr="00737289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4C37" w:rsidR="002A4C37">
      <w:r>
        <w:separator/>
      </w:r>
    </w:p>
  </w:footnote>
  <w:footnote w:id="0" w:type="continuationSeparator">
    <w:p w:rsidRDefault="002A4C37" w:rsidR="002A4C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B79" w:rsidP="00312B79" w:rsidR="006029A7" w:rsidRPr="00312B79">
    <w:pPr>
      <w:pStyle w:val="Zaglavlje"/>
      <w:jc w:val="right"/>
      <w:rPr>
        <w:rFonts w:eastAsia="MS Mincho"/>
      </w:rPr>
    </w:pPr>
    <w:proofErr w:type="spellStart"/>
    <w:r w:rsidRPr="00C97F03">
      <w:rPr>
        <w:rFonts w:eastAsia="MS Mincho"/>
      </w:rPr>
      <w:t>Posl</w:t>
    </w:r>
    <w:proofErr w:type="spellEnd"/>
    <w:r w:rsidRPr="00C97F03">
      <w:rPr>
        <w:rFonts w:eastAsia="MS Mincho"/>
      </w:rPr>
      <w:t>. br. 7 St-</w:t>
    </w:r>
    <w:r>
      <w:rPr>
        <w:rFonts w:eastAsia="MS Mincho"/>
      </w:rPr>
      <w:t>241</w:t>
    </w:r>
    <w:r w:rsidRPr="00C97F03">
      <w:rPr>
        <w:rFonts w:eastAsia="MS Mincho"/>
      </w:rPr>
      <w:t>/1</w:t>
    </w:r>
    <w:r>
      <w:rPr>
        <w:rFonts w:eastAsia="MS Mincho"/>
      </w:rPr>
      <w:t>2</w:t>
    </w:r>
    <w:r w:rsidRPr="00C97F03">
      <w:rPr>
        <w:rFonts w:eastAsia="MS Mincho"/>
      </w:rPr>
      <w:t>-</w:t>
    </w:r>
    <w:r w:rsidR="00D00A58">
      <w:rPr>
        <w:rFonts w:eastAsia="MS Mincho"/>
      </w:rPr>
      <w:t>417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8AB7B01"/>
    <w:multiLevelType w:val="hybridMultilevel"/>
    <w:tmpl w:val="7ED8A47C"/>
    <w:lvl w:tplc="B770CB3E" w:ilvl="0">
      <w:start w:val="3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1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4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240E"/>
    <w:rsid w:val="000064D1"/>
    <w:rsid w:val="0002088D"/>
    <w:rsid w:val="00024036"/>
    <w:rsid w:val="00026F6C"/>
    <w:rsid w:val="00041BFB"/>
    <w:rsid w:val="00060A07"/>
    <w:rsid w:val="00096CC9"/>
    <w:rsid w:val="000B22E1"/>
    <w:rsid w:val="000E26CB"/>
    <w:rsid w:val="000E6256"/>
    <w:rsid w:val="000F5B47"/>
    <w:rsid w:val="00101E6C"/>
    <w:rsid w:val="001046D7"/>
    <w:rsid w:val="00120AD4"/>
    <w:rsid w:val="001236AE"/>
    <w:rsid w:val="00130020"/>
    <w:rsid w:val="00141A68"/>
    <w:rsid w:val="00143BD5"/>
    <w:rsid w:val="00161E0A"/>
    <w:rsid w:val="00162216"/>
    <w:rsid w:val="00173D9F"/>
    <w:rsid w:val="00182D59"/>
    <w:rsid w:val="0018627F"/>
    <w:rsid w:val="00191468"/>
    <w:rsid w:val="0019484A"/>
    <w:rsid w:val="00195225"/>
    <w:rsid w:val="001B3B66"/>
    <w:rsid w:val="001D0CC4"/>
    <w:rsid w:val="001D17AF"/>
    <w:rsid w:val="001D37B4"/>
    <w:rsid w:val="001D39CC"/>
    <w:rsid w:val="001E6A13"/>
    <w:rsid w:val="001E748F"/>
    <w:rsid w:val="001F09FB"/>
    <w:rsid w:val="001F1B51"/>
    <w:rsid w:val="00215C3D"/>
    <w:rsid w:val="00216A28"/>
    <w:rsid w:val="00240134"/>
    <w:rsid w:val="00247EBE"/>
    <w:rsid w:val="00255AB6"/>
    <w:rsid w:val="00277C97"/>
    <w:rsid w:val="002811C6"/>
    <w:rsid w:val="0028439F"/>
    <w:rsid w:val="0028452A"/>
    <w:rsid w:val="002960AE"/>
    <w:rsid w:val="002A2C9D"/>
    <w:rsid w:val="002A3573"/>
    <w:rsid w:val="002A4C37"/>
    <w:rsid w:val="002B31D3"/>
    <w:rsid w:val="002B490A"/>
    <w:rsid w:val="002B6D2C"/>
    <w:rsid w:val="002C5497"/>
    <w:rsid w:val="002E50CC"/>
    <w:rsid w:val="00306CC2"/>
    <w:rsid w:val="00306FA7"/>
    <w:rsid w:val="00312303"/>
    <w:rsid w:val="00312B79"/>
    <w:rsid w:val="00320A17"/>
    <w:rsid w:val="003265F1"/>
    <w:rsid w:val="00340779"/>
    <w:rsid w:val="0034338B"/>
    <w:rsid w:val="003531A6"/>
    <w:rsid w:val="00355E0A"/>
    <w:rsid w:val="0035752D"/>
    <w:rsid w:val="00362606"/>
    <w:rsid w:val="00362F32"/>
    <w:rsid w:val="00366F33"/>
    <w:rsid w:val="00371E30"/>
    <w:rsid w:val="00373EA4"/>
    <w:rsid w:val="003833E2"/>
    <w:rsid w:val="00395B44"/>
    <w:rsid w:val="00397FA2"/>
    <w:rsid w:val="003A069B"/>
    <w:rsid w:val="003A0BD9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E1330"/>
    <w:rsid w:val="003F1B81"/>
    <w:rsid w:val="003F24EE"/>
    <w:rsid w:val="004058A2"/>
    <w:rsid w:val="00414B7B"/>
    <w:rsid w:val="004214CE"/>
    <w:rsid w:val="00426C0B"/>
    <w:rsid w:val="00434D4E"/>
    <w:rsid w:val="00440644"/>
    <w:rsid w:val="00441E76"/>
    <w:rsid w:val="00446AA5"/>
    <w:rsid w:val="00461D2F"/>
    <w:rsid w:val="00465154"/>
    <w:rsid w:val="00467BBD"/>
    <w:rsid w:val="00470229"/>
    <w:rsid w:val="00470AD6"/>
    <w:rsid w:val="004772A5"/>
    <w:rsid w:val="0048429E"/>
    <w:rsid w:val="004A1983"/>
    <w:rsid w:val="004A1BE4"/>
    <w:rsid w:val="004B1373"/>
    <w:rsid w:val="004C040D"/>
    <w:rsid w:val="004C1E4E"/>
    <w:rsid w:val="004D5E1F"/>
    <w:rsid w:val="004E4FE4"/>
    <w:rsid w:val="004F07B7"/>
    <w:rsid w:val="004F5A45"/>
    <w:rsid w:val="004F663F"/>
    <w:rsid w:val="00505436"/>
    <w:rsid w:val="00506E61"/>
    <w:rsid w:val="00511EF8"/>
    <w:rsid w:val="005261F6"/>
    <w:rsid w:val="00530A15"/>
    <w:rsid w:val="00535ABA"/>
    <w:rsid w:val="005427D9"/>
    <w:rsid w:val="00560F4A"/>
    <w:rsid w:val="00575813"/>
    <w:rsid w:val="00577842"/>
    <w:rsid w:val="00577D53"/>
    <w:rsid w:val="00590C88"/>
    <w:rsid w:val="005B0722"/>
    <w:rsid w:val="005B29E8"/>
    <w:rsid w:val="005B5957"/>
    <w:rsid w:val="005B74C7"/>
    <w:rsid w:val="005C3461"/>
    <w:rsid w:val="005C5C5D"/>
    <w:rsid w:val="005C62EE"/>
    <w:rsid w:val="005D2021"/>
    <w:rsid w:val="005E3723"/>
    <w:rsid w:val="005F0319"/>
    <w:rsid w:val="006029A7"/>
    <w:rsid w:val="006055E7"/>
    <w:rsid w:val="006143C9"/>
    <w:rsid w:val="00615190"/>
    <w:rsid w:val="006314A2"/>
    <w:rsid w:val="0063372A"/>
    <w:rsid w:val="006551C7"/>
    <w:rsid w:val="006579E0"/>
    <w:rsid w:val="006779AA"/>
    <w:rsid w:val="00686A16"/>
    <w:rsid w:val="006A2170"/>
    <w:rsid w:val="006B1E76"/>
    <w:rsid w:val="006B775C"/>
    <w:rsid w:val="006C59C7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2656B"/>
    <w:rsid w:val="00737289"/>
    <w:rsid w:val="00742B34"/>
    <w:rsid w:val="00746B83"/>
    <w:rsid w:val="00750791"/>
    <w:rsid w:val="00755503"/>
    <w:rsid w:val="0076347E"/>
    <w:rsid w:val="00765816"/>
    <w:rsid w:val="00773B48"/>
    <w:rsid w:val="00775364"/>
    <w:rsid w:val="0078063F"/>
    <w:rsid w:val="007841AE"/>
    <w:rsid w:val="0079051A"/>
    <w:rsid w:val="0079377B"/>
    <w:rsid w:val="007A5639"/>
    <w:rsid w:val="007A5A94"/>
    <w:rsid w:val="007B1256"/>
    <w:rsid w:val="007C3990"/>
    <w:rsid w:val="007F0FFD"/>
    <w:rsid w:val="007F5BBE"/>
    <w:rsid w:val="007F5F43"/>
    <w:rsid w:val="00800CB2"/>
    <w:rsid w:val="00820DA4"/>
    <w:rsid w:val="0082550C"/>
    <w:rsid w:val="00826666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A3581"/>
    <w:rsid w:val="008A72C9"/>
    <w:rsid w:val="008B07C7"/>
    <w:rsid w:val="008B0997"/>
    <w:rsid w:val="008B4CEB"/>
    <w:rsid w:val="008B7C14"/>
    <w:rsid w:val="008D6FEA"/>
    <w:rsid w:val="008F5D52"/>
    <w:rsid w:val="008F5F99"/>
    <w:rsid w:val="008F7746"/>
    <w:rsid w:val="00910B82"/>
    <w:rsid w:val="0091163D"/>
    <w:rsid w:val="00916F5E"/>
    <w:rsid w:val="00923AFD"/>
    <w:rsid w:val="00931CA2"/>
    <w:rsid w:val="00932992"/>
    <w:rsid w:val="0093765B"/>
    <w:rsid w:val="009551C6"/>
    <w:rsid w:val="0095698C"/>
    <w:rsid w:val="00992A59"/>
    <w:rsid w:val="00996C60"/>
    <w:rsid w:val="009B2C69"/>
    <w:rsid w:val="009C3DA9"/>
    <w:rsid w:val="009D0D2B"/>
    <w:rsid w:val="009D0EFE"/>
    <w:rsid w:val="009D5E9D"/>
    <w:rsid w:val="009F00E3"/>
    <w:rsid w:val="009F5BF1"/>
    <w:rsid w:val="00A257F8"/>
    <w:rsid w:val="00A43949"/>
    <w:rsid w:val="00A51A72"/>
    <w:rsid w:val="00A52A86"/>
    <w:rsid w:val="00A54846"/>
    <w:rsid w:val="00A8193A"/>
    <w:rsid w:val="00A81F61"/>
    <w:rsid w:val="00A928E2"/>
    <w:rsid w:val="00A947DA"/>
    <w:rsid w:val="00AA04E7"/>
    <w:rsid w:val="00AA44F6"/>
    <w:rsid w:val="00AD01ED"/>
    <w:rsid w:val="00AE281A"/>
    <w:rsid w:val="00AE4B73"/>
    <w:rsid w:val="00B23E83"/>
    <w:rsid w:val="00B266F6"/>
    <w:rsid w:val="00B316AA"/>
    <w:rsid w:val="00B402B6"/>
    <w:rsid w:val="00B50A69"/>
    <w:rsid w:val="00B50ABF"/>
    <w:rsid w:val="00B51B6D"/>
    <w:rsid w:val="00B530AB"/>
    <w:rsid w:val="00B80D94"/>
    <w:rsid w:val="00B83015"/>
    <w:rsid w:val="00BA1A6A"/>
    <w:rsid w:val="00BA69BA"/>
    <w:rsid w:val="00BA7660"/>
    <w:rsid w:val="00BC2533"/>
    <w:rsid w:val="00BE42F8"/>
    <w:rsid w:val="00BE5058"/>
    <w:rsid w:val="00BE7EC5"/>
    <w:rsid w:val="00BF096C"/>
    <w:rsid w:val="00BF2DC5"/>
    <w:rsid w:val="00C1214D"/>
    <w:rsid w:val="00C3422C"/>
    <w:rsid w:val="00C45189"/>
    <w:rsid w:val="00C50EC9"/>
    <w:rsid w:val="00C54E12"/>
    <w:rsid w:val="00C60639"/>
    <w:rsid w:val="00C641BB"/>
    <w:rsid w:val="00C64266"/>
    <w:rsid w:val="00C667C9"/>
    <w:rsid w:val="00C6798A"/>
    <w:rsid w:val="00C767FE"/>
    <w:rsid w:val="00C9374D"/>
    <w:rsid w:val="00C9453F"/>
    <w:rsid w:val="00CB53D0"/>
    <w:rsid w:val="00CC153B"/>
    <w:rsid w:val="00CC1908"/>
    <w:rsid w:val="00CC39A9"/>
    <w:rsid w:val="00CC56A1"/>
    <w:rsid w:val="00CD1A75"/>
    <w:rsid w:val="00CE70F7"/>
    <w:rsid w:val="00CF0C42"/>
    <w:rsid w:val="00CF36A6"/>
    <w:rsid w:val="00D00A58"/>
    <w:rsid w:val="00D34550"/>
    <w:rsid w:val="00D43763"/>
    <w:rsid w:val="00D51CBD"/>
    <w:rsid w:val="00D549A5"/>
    <w:rsid w:val="00D6561C"/>
    <w:rsid w:val="00D67533"/>
    <w:rsid w:val="00D7451F"/>
    <w:rsid w:val="00D751C3"/>
    <w:rsid w:val="00D83834"/>
    <w:rsid w:val="00D83E4A"/>
    <w:rsid w:val="00D954AA"/>
    <w:rsid w:val="00D97C39"/>
    <w:rsid w:val="00DA040B"/>
    <w:rsid w:val="00DA0DD3"/>
    <w:rsid w:val="00DA75DA"/>
    <w:rsid w:val="00DB72B5"/>
    <w:rsid w:val="00DB739D"/>
    <w:rsid w:val="00DC3B94"/>
    <w:rsid w:val="00DC4797"/>
    <w:rsid w:val="00DD3865"/>
    <w:rsid w:val="00DD4606"/>
    <w:rsid w:val="00DE1D3F"/>
    <w:rsid w:val="00DE2FC7"/>
    <w:rsid w:val="00DE7AA5"/>
    <w:rsid w:val="00DE7CDC"/>
    <w:rsid w:val="00E00DED"/>
    <w:rsid w:val="00E20120"/>
    <w:rsid w:val="00E2796D"/>
    <w:rsid w:val="00E354F9"/>
    <w:rsid w:val="00E377D2"/>
    <w:rsid w:val="00E37C24"/>
    <w:rsid w:val="00E63A81"/>
    <w:rsid w:val="00E66B18"/>
    <w:rsid w:val="00E70277"/>
    <w:rsid w:val="00E737C3"/>
    <w:rsid w:val="00E73980"/>
    <w:rsid w:val="00E74441"/>
    <w:rsid w:val="00E82997"/>
    <w:rsid w:val="00E835A0"/>
    <w:rsid w:val="00E94256"/>
    <w:rsid w:val="00EA6A12"/>
    <w:rsid w:val="00EB0D65"/>
    <w:rsid w:val="00EB0F90"/>
    <w:rsid w:val="00EB22D6"/>
    <w:rsid w:val="00EB2691"/>
    <w:rsid w:val="00EC09BA"/>
    <w:rsid w:val="00EC4949"/>
    <w:rsid w:val="00EE4BE3"/>
    <w:rsid w:val="00EF0CDF"/>
    <w:rsid w:val="00EF196C"/>
    <w:rsid w:val="00EF2110"/>
    <w:rsid w:val="00EF474A"/>
    <w:rsid w:val="00EF5562"/>
    <w:rsid w:val="00F21C77"/>
    <w:rsid w:val="00F23C4C"/>
    <w:rsid w:val="00F33D33"/>
    <w:rsid w:val="00F54E30"/>
    <w:rsid w:val="00F5529E"/>
    <w:rsid w:val="00F77995"/>
    <w:rsid w:val="00F80886"/>
    <w:rsid w:val="00F97728"/>
    <w:rsid w:val="00F97A8E"/>
    <w:rsid w:val="00FA252A"/>
    <w:rsid w:val="00FC4CA3"/>
    <w:rsid w:val="00FC66B1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Bezproreda" w:type="paragraph">
    <w:name w:val="No Spacing"/>
    <w:uiPriority w:val="1"/>
    <w:qFormat/>
    <w:rsid w:val="001E6A1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00A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00A5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55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550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50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50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50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styleId="Bezproreda" w:type="paragraph">
    <w:name w:val="No Spacing"/>
    <w:uiPriority w:val="1"/>
    <w:qFormat/>
    <w:rsid w:val="001E6A1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D00A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00A5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55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550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50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50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50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2854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39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017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016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015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predaja GIP</izvorni_sadrzaj>
    <derivirana_varijabla naziv="DomainObject.Primjedba_1">predaja GIP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St-241/2012</izvorni_sadrzaj>
    <derivirana_varijabla naziv="DomainObject.Predmet.OznakaBroj_1">St-241/2012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PURIS d.d.  Pazin</izvorni_sadrzaj>
    <derivirana_varijabla naziv="DomainObject.Predmet.ProtustrankaFormated_1">  PURIS d.d.  Pazin</derivirana_varijabla>
  </DomainObject.Predmet.ProtustrankaFormated>
  <DomainObject.Predmet.ProtustrankaFormatedOIB>
    <izvorni_sadrzaj>  PURIS d.d.  Pazin, OIB 31015447714</izvorni_sadrzaj>
    <derivirana_varijabla naziv="DomainObject.Predmet.ProtustrankaFormatedOIB_1">  PURIS d.d.  Pazin, OIB 31015447714</derivirana_varijabla>
  </DomainObject.Predmet.ProtustrankaFormatedOIB>
  <DomainObject.Predmet.ProtustrankaFormatedWithAdress>
    <izvorni_sadrzaj> PURIS d.d.  Pazin, Hrvatskog narodnog preporoda 2, 52 000 Pazin</izvorni_sadrzaj>
    <derivirana_varijabla naziv="DomainObject.Predmet.ProtustrankaFormatedWithAdress_1"> PURIS d.d.  Pazin, Hrvatskog narodnog preporoda 2, 52 000 Pazin</derivirana_varijabla>
  </DomainObject.Predmet.ProtustrankaFormatedWithAdress>
  <DomainObject.Predmet.ProtustrankaFormatedWithAdressOIB>
    <izvorni_sadrzaj> PURIS d.d.  Pazin, OIB 31015447714, Hrvatskog narodnog preporoda 2, 52 000 Pazin</izvorni_sadrzaj>
    <derivirana_varijabla naziv="DomainObject.Predmet.ProtustrankaFormatedWithAdressOIB_1"> PURIS d.d.  Pazin, OIB 31015447714, Hrvatskog narodnog preporoda 2, 52 000 Pazin</derivirana_varijabla>
  </DomainObject.Predmet.ProtustrankaFormatedWithAdressOIB>
  <DomainObject.Predmet.ProtustrankaWithAdress>
    <izvorni_sadrzaj>PURIS d.d.  Pazin Hrvatskog narodnog preporoda 2, 52 000 Pazin</izvorni_sadrzaj>
    <derivirana_varijabla naziv="DomainObject.Predmet.ProtustrankaWithAdress_1">PURIS d.d.  Pazin Hrvatskog narodnog preporoda 2, 52 000 Pazin</derivirana_varijabla>
  </DomainObject.Predmet.ProtustrankaWithAdress>
  <DomainObject.Predmet.ProtustrankaWithAdressOIB>
    <izvorni_sadrzaj>PURIS d.d.  Pazin, OIB 31015447714, Hrvatskog narodnog preporoda 2, 52 000 Pazin</izvorni_sadrzaj>
    <derivirana_varijabla naziv="DomainObject.Predmet.ProtustrankaWithAdressOIB_1">PURIS d.d.  Pazin, OIB 31015447714, Hrvatskog narodnog preporoda 2, 52 000 Pazin</derivirana_varijabla>
  </DomainObject.Predmet.ProtustrankaWithAdressOIB>
  <DomainObject.Predmet.ProtustrankaNazivFormated>
    <izvorni_sadrzaj>PURIS d.d.  Pazin</izvorni_sadrzaj>
    <derivirana_varijabla naziv="DomainObject.Predmet.ProtustrankaNazivFormated_1">PURIS d.d.  Pazin</derivirana_varijabla>
  </DomainObject.Predmet.ProtustrankaNazivFormated>
  <DomainObject.Predmet.ProtustrankaNazivFormatedOIB>
    <izvorni_sadrzaj>PURIS d.d.  Pazin, OIB 31015447714</izvorni_sadrzaj>
    <derivirana_varijabla naziv="DomainObject.Predmet.ProtustrankaNazivFormatedOIB_1">PURIS d.d.  Pazin, OIB 31015447714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MIODRAG ČAVIĆ</izvorni_sadrzaj>
    <derivirana_varijabla naziv="DomainObject.Predmet.StrankaFormated_1">  MIODRAG ČAVIĆ</derivirana_varijabla>
  </DomainObject.Predmet.StrankaFormated>
  <DomainObject.Predmet.StrankaFormatedOIB>
    <izvorni_sadrzaj>  MIODRAG ČAVIĆ, OIB 32439657346</izvorni_sadrzaj>
    <derivirana_varijabla naziv="DomainObject.Predmet.StrankaFormatedOIB_1">  MIODRAG ČAVIĆ, OIB 32439657346</derivirana_varijabla>
  </DomainObject.Predmet.StrankaFormatedOIB>
  <DomainObject.Predmet.StrankaFormatedWithAdress>
    <izvorni_sadrzaj> MIODRAG ČAVIĆ, Hrvatskog narodnog preporoda 2, 52 000 Pazin</izvorni_sadrzaj>
    <derivirana_varijabla naziv="DomainObject.Predmet.StrankaFormatedWithAdress_1"> MIODRAG ČAVIĆ, Hrvatskog narodnog preporoda 2, 52 000 Pazin</derivirana_varijabla>
  </DomainObject.Predmet.StrankaFormatedWithAdress>
  <DomainObject.Predmet.StrankaFormatedWithAdressOIB>
    <izvorni_sadrzaj> MIODRAG ČAVIĆ, OIB 32439657346, Hrvatskog narodnog preporoda 2, 52 000 Pazin</izvorni_sadrzaj>
    <derivirana_varijabla naziv="DomainObject.Predmet.StrankaFormatedWithAdressOIB_1"> MIODRAG ČAVIĆ, OIB 32439657346, Hrvatskog narodnog preporoda 2, 52 000 Pazin</derivirana_varijabla>
  </DomainObject.Predmet.StrankaFormatedWithAdressOIB>
  <DomainObject.Predmet.StrankaWithAdress>
    <izvorni_sadrzaj>MIODRAG ČAVIĆ Hrvatskog narodnog preporoda 2,52 000 Pazin</izvorni_sadrzaj>
    <derivirana_varijabla naziv="DomainObject.Predmet.StrankaWithAdress_1">MIODRAG ČAVIĆ Hrvatskog narodnog preporoda 2,52 000 Pazin</derivirana_varijabla>
  </DomainObject.Predmet.StrankaWithAdress>
  <DomainObject.Predmet.StrankaWithAdressOIB>
    <izvorni_sadrzaj>MIODRAG ČAVIĆ, OIB 32439657346, Hrvatskog narodnog preporoda 2,52 000 Pazin</izvorni_sadrzaj>
    <derivirana_varijabla naziv="DomainObject.Predmet.StrankaWithAdressOIB_1">MIODRAG ČAVIĆ, OIB 32439657346, Hrvatskog narodnog preporoda 2,52 000 Pazin</derivirana_varijabla>
  </DomainObject.Predmet.StrankaWithAdressOIB>
  <DomainObject.Predmet.StrankaNazivFormated>
    <izvorni_sadrzaj>MIODRAG ČAVIĆ</izvorni_sadrzaj>
    <derivirana_varijabla naziv="DomainObject.Predmet.StrankaNazivFormated_1">MIODRAG ČAVIĆ</derivirana_varijabla>
  </DomainObject.Predmet.StrankaNazivFormated>
  <DomainObject.Predmet.StrankaNazivFormatedOIB>
    <izvorni_sadrzaj>MIODRAG ČAVIĆ, OIB 32439657346</izvorni_sadrzaj>
    <derivirana_varijabla naziv="DomainObject.Predmet.StrankaNazivFormatedOIB_1">MIODRAG ČAVIĆ, OIB 32439657346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MIODRAG ČAVIĆ</item>
    </izvorni_sadrzaj>
    <derivirana_varijabla naziv="DomainObject.Predmet.StrankaListFormated_1">
      <item>MIODRAG ČAVIĆ</item>
    </derivirana_varijabla>
  </DomainObject.Predmet.StrankaListFormated>
  <DomainObject.Predmet.StrankaListFormatedOIB>
    <izvorni_sadrzaj>
      <item>MIODRAG ČAVIĆ, OIB 32439657346</item>
    </izvorni_sadrzaj>
    <derivirana_varijabla naziv="DomainObject.Predmet.StrankaListFormatedOIB_1">
      <item>MIODRAG ČAVIĆ, OIB 32439657346</item>
    </derivirana_varijabla>
  </DomainObject.Predmet.StrankaListFormatedOIB>
  <DomainObject.Predmet.StrankaListFormatedWithAdress>
    <izvorni_sadrzaj>
      <item>MIODRAG ČAVIĆ, Hrvatskog narodnog preporoda 2, 52 000 Pazin</item>
    </izvorni_sadrzaj>
    <derivirana_varijabla naziv="DomainObject.Predmet.StrankaListFormatedWithAdress_1">
      <item>MIODRAG ČAVIĆ, Hrvatskog narodnog preporoda 2, 52 000 Pazin</item>
    </derivirana_varijabla>
  </DomainObject.Predmet.StrankaListFormatedWithAdress>
  <DomainObject.Predmet.StrankaListFormatedWithAdressOIB>
    <izvorni_sadrzaj>
      <item>MIODRAG ČAVIĆ, OIB 32439657346, Hrvatskog narodnog preporoda 2, 52 000 Pazin</item>
    </izvorni_sadrzaj>
    <derivirana_varijabla naziv="DomainObject.Predmet.StrankaListFormatedWithAdressOIB_1">
      <item>MIODRAG ČAVIĆ, OIB 32439657346, Hrvatskog narodnog preporoda 2, 52 000 Pazin</item>
    </derivirana_varijabla>
  </DomainObject.Predmet.StrankaListFormatedWithAdressOIB>
  <DomainObject.Predmet.StrankaListNazivFormated>
    <izvorni_sadrzaj>
      <item>MIODRAG ČAVIĆ</item>
    </izvorni_sadrzaj>
    <derivirana_varijabla naziv="DomainObject.Predmet.StrankaListNazivFormated_1">
      <item>MIODRAG ČAVIĆ</item>
    </derivirana_varijabla>
  </DomainObject.Predmet.StrankaListNazivFormated>
  <DomainObject.Predmet.StrankaListNazivFormatedOIB>
    <izvorni_sadrzaj>
      <item>MIODRAG ČAVIĆ, OIB 32439657346</item>
    </izvorni_sadrzaj>
    <derivirana_varijabla naziv="DomainObject.Predmet.StrankaListNazivFormatedOIB_1">
      <item>MIODRAG ČAVIĆ, OIB 32439657346</item>
    </derivirana_varijabla>
  </DomainObject.Predmet.StrankaListNazivFormatedOIB>
  <DomainObject.Predmet.ProtuStrankaListFormated>
    <izvorni_sadrzaj>
      <item>PURIS d.d.  Pazin</item>
    </izvorni_sadrzaj>
    <derivirana_varijabla naziv="DomainObject.Predmet.ProtuStrankaListFormated_1">
      <item>PURIS d.d.  Pazin</item>
    </derivirana_varijabla>
  </DomainObject.Predmet.ProtuStrankaListFormated>
  <DomainObject.Predmet.ProtuStrankaListFormatedOIB>
    <izvorni_sadrzaj>
      <item>PURIS d.d.  Pazin, OIB 31015447714</item>
    </izvorni_sadrzaj>
    <derivirana_varijabla naziv="DomainObject.Predmet.ProtuStrankaListFormatedOIB_1">
      <item>PURIS d.d.  Pazin, OIB 31015447714</item>
    </derivirana_varijabla>
  </DomainObject.Predmet.ProtuStrankaListFormatedOIB>
  <DomainObject.Predmet.ProtuStrankaListFormatedWithAdress>
    <izvorni_sadrzaj>
      <item>PURIS d.d.  Pazin, Hrvatskog narodnog preporoda 2, 52 000 Pazin</item>
    </izvorni_sadrzaj>
    <derivirana_varijabla naziv="DomainObject.Predmet.ProtuStrankaListFormatedWithAdress_1">
      <item>PURIS d.d.  Pazin, Hrvatskog narodnog preporoda 2, 52 000 Pazin</item>
    </derivirana_varijabla>
  </DomainObject.Predmet.ProtuStrankaListFormatedWithAdress>
  <DomainObject.Predmet.ProtuStrankaListFormatedWithAdressOIB>
    <izvorni_sadrzaj>
      <item>PURIS d.d.  Pazin, OIB 31015447714, Hrvatskog narodnog preporoda 2, 52 000 Pazin</item>
    </izvorni_sadrzaj>
    <derivirana_varijabla naziv="DomainObject.Predmet.ProtuStrankaListFormatedWithAdressOIB_1">
      <item>PURIS d.d.  Pazin, OIB 31015447714, Hrvatskog narodnog preporoda 2, 52 000 Pazin</item>
    </derivirana_varijabla>
  </DomainObject.Predmet.ProtuStrankaListFormatedWithAdressOIB>
  <DomainObject.Predmet.ProtuStrankaListNazivFormated>
    <izvorni_sadrzaj>
      <item>PURIS d.d.  Pazin</item>
    </izvorni_sadrzaj>
    <derivirana_varijabla naziv="DomainObject.Predmet.ProtuStrankaListNazivFormated_1">
      <item>PURIS d.d.  Pazin</item>
    </derivirana_varijabla>
  </DomainObject.Predmet.ProtuStrankaListNazivFormated>
  <DomainObject.Predmet.ProtuStrankaListNazivFormatedOIB>
    <izvorni_sadrzaj>
      <item>PURIS d.d.  Pazin, OIB 31015447714</item>
    </izvorni_sadrzaj>
    <derivirana_varijabla naziv="DomainObject.Predmet.ProtuStrankaListNazivFormatedOIB_1">
      <item>PURIS d.d.  Pazin, OIB 31015447714</item>
    </derivirana_varijabla>
  </DomainObject.Predmet.ProtuStrankaListNazivFormatedOIB>
  <DomainObject.Predmet.OstaliList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>
  <DomainObject.Predmet.OstaliList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FormatedOIB>
  <DomainObject.Predmet.OstaliListFormatedWithAdress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Šime Kurelića 22, 52000 Pazin</item>
      <item>PHOENIX FARMACIJA d.o.o., Ozaljska 95, 10000 Zagreb</item>
      <item>BELJE d.d., Sv. Ivana Krstitelja 1a, 31326 Darda</item>
      <item>ISTARSKI VODOVOD d.o.o.,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Krajiška 27, 10000 Zagreb</item>
      <item>OD Hanžeković, Radnička  cesta 22, 10000 Zagreb</item>
      <item>ZAJEDNIČKI ODVJETNIČKI URED KSENIJA GRBA I D. KESONJA, Matačićeva 1/I, 51000 Rijeka</item>
      <item>PRIMACOŠPED d.o.o.,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Šime Kurelića 20/6, 52000 Pazin</item>
      <item>Dario Lukšić, Floričići 48, 52333 Potpićan</item>
      <item>Roberto Ladavac, Šime Kurelića 3, 52000 Pazin</item>
      <item>Mirko Gortan,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ul. 25. rujna 4, Pazin</item>
      <item>POROBIJA I POROBIJA,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>
  <DomainObject.Predmet.OstaliListFormatedWithAdressOIB>
    <izvorni_sadrzaj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izvorni_sadrzaj>
    <derivirana_varijabla naziv="DomainObject.Predmet.OstaliListFormatedWithAdressOIB_1">
      <item>Hypo alpe adria bank, SLAVONSKA AVENIJA 6, 10000 Zagreb</item>
      <item>FINA Pula, 52100 Pula</item>
      <item>POREZNA UPRAVA PAZIN, 52100 Pazin</item>
      <item>ŽDO Pula, Kranjčevićeva 8, 52100 Pula</item>
      <item>MIODRAG ČAVIĆ, Sisačka 89b, 44250 Petrinja</item>
      <item>Edo Brumnić, vl. EDIT-TRANS, Grubiši 12 c, 52000 Pazin</item>
      <item>Odvjetnički ured Siniša Kolarić, A. Kačića Miošića 7, 42000 Varaždin</item>
      <item>MI - VI MAZIVA d.o.o., Varaždinska 29, 10360 Sesvete</item>
      <item>RUDOLF FRANČULA, A. K. Miošića 4, 52100 Pula</item>
      <item>Odvjetnik Mladen Novaković, Baližerka 44, 52100 Pula</item>
      <item>OPĆINA TINJAN, Tinjan 2, 52444 Tinjan</item>
      <item>ŽDO Pula, Kranjčevićeva 8, 52100 Pula</item>
      <item>KD VODOVOD I KANALIZACIJA d.o.o., Dolac 14, 51000 Rijeka</item>
      <item>OPĆINA CEROVLJE, Cerovlje 12, 52402 Cerovlje</item>
      <item>GRAD SPLIT, Branimirova obala 14, 21000 Split</item>
      <item>FOST NOVI d.o.o., OIB 59430537110, Harambašićeva 7, 10000 Zagreb</item>
      <item>ODVJETNIČKO DRUŠTVO MAĐARIĆ, Ilica 191 F, 10000 Zagreb</item>
      <item>CROATIA OSIGURANJE d.d. FILIJALA PULA, Marulićeva 1, 52100 Pula</item>
      <item>HRVOJE STRČIĆ, PROLAZ M.K.KOZULIĆ 4, 51000 Rijeka</item>
      <item>USLUGA d.o.o., OIB 03455963475, Šime Kurelića 22, 52000 Pazin</item>
      <item>PHOENIX FARMACIJA d.o.o., Ozaljska 95, 10000 Zagreb</item>
      <item>BELJE d.d., Sv. Ivana Krstitelja 1a, 31326 Darda</item>
      <item>ISTARSKI VODOVOD d.o.o., OIB 13269963589, Sv. Ivan 8, 52420 Buzet</item>
      <item>Odvjetnik Bojan Zaustović, Trg slobode 2/II, 52000 Pazin</item>
      <item>Branko Kišić, vl.obrta KIŠIĆ TRANS, Zagrebačka 10/a, 52000 Pazin</item>
      <item>OD Mikuličić, Lončarić, Bahun, Topić, Medvešćak 54, 10000 Zagreb</item>
      <item>LIBRA TEHNIČAR d.o.o., II Praćanska 6a, 10000 Zagreb</item>
      <item>Odvjetničko društvo Glamuzina i Grošeta, OIB 69402757072, Krajiška 27, 10000 Zagreb</item>
      <item>OD Hanžeković, Radnička  cesta 22, 10000 Zagreb</item>
      <item>ZAJEDNIČKI ODVJETNIČKI URED KSENIJA GRBA I D. KESONJA, Matačićeva 1/I, 51000 Rijeka</item>
      <item>PRIMACOŠPED d.o.o., OIB 92921096103, Jankomir 25, 10000 Zagreb</item>
      <item>Odv. ured Dunja Belaić Goleš, Sveti duh 2, 10000 Zagreb</item>
      <item>Mirko Gortan, vl. Obrta GORTAN, Šuškali 67, 52000 Pazin</item>
      <item>HRVATSKI VETERINARSKI INSTITUT, Savska cesta 143, 10000 Zagreb</item>
      <item>Odvjetnik Vesna Sponza, Trg na Lokvi 1, 52210 Rovinj</item>
      <item>FITTICH d.o.o., Marulićeva 12/I, 52100 Pula</item>
      <item>Autoprijevoznik Dubravko Božić, Jablan 87a, 51326 Vrbovsko</item>
      <item>KGH inženjering d.o.o., Mutilska 67, 52100 Pula</item>
      <item>Odvjetnik Goran Božić, Trg Bana J. Jelačića 3, 10000 Zagreb</item>
      <item>PACCOMMERCE d.o.o., OIB 89128547617, Šime Kurelića 20/6, 52000 Pazin</item>
      <item>Dario Lukšić, Floričići 48, 52333 Potpićan</item>
      <item>Roberto Ladavac, Šime Kurelića 3, 52000 Pazin</item>
      <item>Mirko Gortan, OIB 94841639980, ŠUŠKALI 67/A, 52000 Pazin</item>
      <item>Jasna Orešković, Keršovanijeva 3, 52100 Pula</item>
      <item>HYPO ALPE ADRIA BANK d.d. Podružnica Rijeka,, Prolaz M.K. Kozulić 1, 51000 Rijeka</item>
      <item>ODVJETNIČKO DRUŠTVO d.o.o. MAMIĆ PERIĆ REBERSKI RIMAC, Radnička cesta 80/VI, 10000 Zagreb</item>
      <item>Denis Mladenić, Petrci 41, Marinići</item>
      <item>ODVJETNIČKO DRUŠTVO VERA BAN MARKOVIĆ &amp; GORAN OKMACA, javno trgovačko društvo za obavljanje odvjetničke djelatnosti, OIB 40457761882, ul. 25. rujna 4, Pazin</item>
      <item>POROBIJA I POROBIJA, OIB 85577874038, IBLEROV TRG 10/VII, 10000 Zagreb</item>
      <item>Irene Zustović, Titov trg 6, 52220 Labin</item>
      <item>ZOU KLIBA I DR., CISCUTTIJEVA 8, Pula</item>
      <item>Luka Rimac, Radnička cesta 80, 10000 Zagreb</item>
      <item>ODVJETNIČKO DRUŠTVO ŠEBETIĆ I PARTNERI, ĐORĐIĆEVA 6, 10000 Zagreb</item>
      <item>Općinski sud u Puli zemljišno knjižni odjel, Silvije Strahimira Kranjčevića 8, 52100 Pula</item>
      <item>Općinski sud u Pazinu z.k. odjel, Franjevačke stube 2, 52000 Pazin</item>
      <item>Općinski sud u Rovinju z.k. odjel, Obala Pino Budičin 4, 52210 Rovinj</item>
      <item>Općinski sud u Osijeku z.k. odjel, Europska avenija 7, 31000 Osijek</item>
      <item>Općinski sud u Bjelovaru z.k.odjel, Josipa Jelačića 3, 43000 Bjelovar</item>
      <item>Z.K. ODJEL</item>
    </derivirana_varijabla>
  </DomainObject.Predmet.OstaliListFormatedWithAdressOIB>
  <DomainObject.Predmet.OstaliListNazivFormated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>
  <DomainObject.Predmet.OstaliListNazivFormatedOIB>
    <izvorni_sadrzaj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OstaliListNazivFormatedOIB_1"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d.o.o., OIB 59430537110</item>
      <item>ODVJETNIČKO DRUŠTVO MAĐARIĆ</item>
      <item>CROATIA OSIGURANJE d.d. FILIJALA PULA</item>
      <item>HRVOJE STRČIĆ</item>
      <item>USLUGA d.o.o., OIB 03455963475</item>
      <item>PHOENIX FARMACIJA d.o.o.</item>
      <item>BELJE d.d.</item>
      <item>ISTARSKI VODOVOD d.o.o., OIB 13269963589</item>
      <item>Odvjetnik Bojan Zaustović</item>
      <item>Branko Kišić, vl.obrta KIŠIĆ TRANS</item>
      <item>OD Mikuličić, Lončarić, Bahun, Topić</item>
      <item>LIBRA TEHNIČAR d.o.o.</item>
      <item>Odvjetničko društvo Glamuzina i Grošeta, OIB 69402757072</item>
      <item>OD Hanžeković</item>
      <item>ZAJEDNIČKI ODVJETNIČKI URED KSENIJA GRBA I D. KESONJA</item>
      <item>PRIMACOŠPED d.o.o., OIB 92921096103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d.o.o., OIB 89128547617</item>
      <item>Dario Lukšić</item>
      <item>Roberto Ladavac</item>
      <item>Mirko Gortan, OIB 94841639980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djelatnosti, OIB 40457761882</item>
      <item>POROBIJA I POROBIJA, OIB 85577874038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MIODRAG ČAVIĆ</izvorni_sadrzaj>
    <derivirana_varijabla naziv="DomainObject.Predmet.StrankaIDrugi_1">MIODRAG ČAVIĆ</derivirana_varijabla>
  </DomainObject.Predmet.StrankaIDrugi>
  <DomainObject.Predmet.ProtustrankaIDrugi>
    <izvorni_sadrzaj>PURIS d.d.  Pazin</izvorni_sadrzaj>
    <derivirana_varijabla naziv="DomainObject.Predmet.ProtustrankaIDrugi_1">PURIS d.d.  Pazin</derivirana_varijabla>
  </DomainObject.Predmet.ProtustrankaIDrugi>
  <DomainObject.Predmet.StrankaIDrugiAdressOIB>
    <izvorni_sadrzaj>MIODRAG ČAVIĆ, OIB 32439657346, Hrvatskog narodnog preporoda 2, 52 000 Pazin</izvorni_sadrzaj>
    <derivirana_varijabla naziv="DomainObject.Predmet.StrankaIDrugiAdressOIB_1">MIODRAG ČAVIĆ, OIB 32439657346, Hrvatskog narodnog preporoda 2, 52 000 Pazin</derivirana_varijabla>
  </DomainObject.Predmet.StrankaIDrugiAdressOIB>
  <DomainObject.Predmet.ProtustrankaIDrugiAdressOIB>
    <izvorni_sadrzaj>PURIS d.d.  Pazin, OIB 31015447714, Hrvatskog narodnog preporoda 2, 52 000 Pazin</izvorni_sadrzaj>
    <derivirana_varijabla naziv="DomainObject.Predmet.ProtustrankaIDrugiAdressOIB_1">PURIS d.d.  Pazin, OIB 31015447714, Hrvatskog narodnog preporoda 2, 52 000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izvorni_sadrzaj>
    <derivirana_varijabla naziv="DomainObject.Predmet.SudioniciListNaziv_1">
      <item>PURIS d.d.  Pazin</item>
      <item>MIODRAG ČAVIĆ</item>
      <item>Hypo alpe adria bank</item>
      <item>FINA Pula</item>
      <item>POREZNA UPRAVA PAZIN</item>
      <item>ŽDO Pula</item>
      <item>MIODRAG ČAVIĆ</item>
      <item>Edo Brumnić, vl. EDIT-TRANS</item>
      <item>Odvjetnički ured Siniša Kolarić</item>
      <item>MI - VI MAZIVA d.o.o.</item>
      <item>RUDOLF FRANČULA</item>
      <item>Odvjetnik Mladen Novaković</item>
      <item>OPĆINA TINJAN</item>
      <item>ŽDO Pula</item>
      <item>KD VODOVOD I KANALIZACIJA d.o.o.</item>
      <item>OPĆINA CEROVLJE</item>
      <item>GRAD SPLIT</item>
      <item>FOST NOVI d.o.o.</item>
      <item>ODVJETNIČKO DRUŠTVO MAĐARIĆ</item>
      <item>CROATIA OSIGURANJE d.d. FILIJALA PULA</item>
      <item>HRVOJE STRČIĆ</item>
      <item>USLUGA d.o.o.</item>
      <item>PHOENIX FARMACIJA d.o.o.</item>
      <item>BELJE d.d.</item>
      <item>ISTARSKI VODOVOD d.o.o.</item>
      <item>Odvjetnik Bojan Zaustović</item>
      <item>Branko Kišić, vl.obrta KIŠIĆ TRANS</item>
      <item>OD Mikuličić, Lončarić, Bahun, Topić</item>
      <item>LIBRA TEHNIČAR d.o.o.</item>
      <item>Odvjetničko društvo Glamuzina i Grošeta</item>
      <item>OD Hanžeković</item>
      <item>ZAJEDNIČKI ODVJETNIČKI URED KSENIJA GRBA I D. KESONJA</item>
      <item>PRIMACOŠPED d.o.o.</item>
      <item>Odv. ured Dunja Belaić Goleš</item>
      <item>Mirko Gortan, vl. Obrta GORTAN</item>
      <item>HRVATSKI VETERINARSKI INSTITUT</item>
      <item>Odvjetnik Vesna Sponza</item>
      <item>FITTICH d.o.o.</item>
      <item>Autoprijevoznik Dubravko Božić</item>
      <item>KGH inženjering d.o.o.</item>
      <item>Odvjetnik Goran Božić</item>
      <item>PACCOMMERCE d.o.o.</item>
      <item>Dario Lukšić</item>
      <item>Roberto Ladavac</item>
      <item>Mirko Gortan</item>
      <item>Jasna Orešković</item>
      <item>HYPO ALPE ADRIA BANK d.d. Podružnica Rijeka,</item>
      <item>ODVJETNIČKO DRUŠTVO d.o.o. MAMIĆ PERIĆ REBERSKI RIMAC</item>
      <item>Denis Mladenić</item>
      <item>ODVJETNIČKO DRUŠTVO VERA BAN MARKOVIĆ &amp; GORAN OKMACA, javno trgovačko društvo za obavljanje odvjetničke djelatnosti</item>
      <item>POROBIJA I POROBIJA</item>
      <item>Irene Zustović</item>
      <item>ZOU KLIBA I DR.</item>
      <item>Luka Rimac</item>
      <item>ODVJETNIČKO DRUŠTVO ŠEBETIĆ I PARTNERI</item>
      <item>Općinski sud u Puli zemljišno knjižni odjel</item>
      <item>Općinski sud u Pazinu z.k. odjel</item>
      <item>Općinski sud u Rovinju z.k. odjel</item>
      <item>Općinski sud u Osijeku z.k. odjel</item>
      <item>Općinski sud u Bjelovaru z.k.odjel</item>
      <item>Z.K. ODJEL</item>
    </derivirana_varijabla>
  </DomainObject.Predmet.SudioniciListNaziv>
  <DomainObject.Predmet.SudioniciListAdressOIB>
    <izvorni_sadrzaj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izvorni_sadrzaj>
    <derivirana_varijabla naziv="DomainObject.Predmet.SudioniciListAdressOIB_1">
      <item>PURIS d.d.  Pazin, OIB 31015447714, Hrvatskog narodnog preporoda 2,52 000 Pazin</item>
      <item>MIODRAG ČAVIĆ, OIB 32439657346, Hrvatskog narodnog preporoda 2,52 000 Pazin</item>
      <item>Hypo alpe adria bank, SLAVONSKA AVENIJA 6,10000 Zagreb</item>
      <item>FINA Pula, 52100 Pula</item>
      <item>POREZNA UPRAVA PAZIN, 52100 Pazin</item>
      <item>ŽDO Pula, Kranjčevićeva 8,52100 Pula</item>
      <item>MIODRAG ČAVIĆ, Sisačka 89b,44250 Petrinja</item>
      <item>Edo Brumnić, vl. EDIT-TRANS, Grubiši 12 c,52000 Pazin</item>
      <item>Odvjetnički ured Siniša Kolarić, A. Kačića Miošića 7,42000 Varaždin</item>
      <item>MI - VI MAZIVA d.o.o., Varaždinska 29,10360 Sesvete</item>
      <item>RUDOLF FRANČULA, A. K. Miošića 4,52100 Pula</item>
      <item>Odvjetnik Mladen Novaković, Baližerka 44,52100 Pula</item>
      <item>OPĆINA TINJAN, Tinjan 2,52444 Tinjan</item>
      <item>ŽDO Pula, Kranjčevićeva 8,52100 Pula</item>
      <item>KD VODOVOD I KANALIZACIJA d.o.o., Dolac 14,51000 Rijeka</item>
      <item>OPĆINA CEROVLJE, Cerovlje 12,52402 Cerovlje</item>
      <item>GRAD SPLIT, Branimirova obala 14,21000 Split</item>
      <item>FOST NOVI d.o.o., OIB 59430537110, Harambašićeva 7,10000 Zagreb</item>
      <item>ODVJETNIČKO DRUŠTVO MAĐARIĆ, Ilica 191 F,10000 Zagreb</item>
      <item>CROATIA OSIGURANJE d.d. FILIJALA PULA, Marulićeva 1,52100 Pula</item>
      <item>HRVOJE STRČIĆ, PROLAZ M.K.KOZULIĆ 4,51000 Rijeka</item>
      <item>USLUGA d.o.o., OIB 03455963475, Šime Kurelića 22,52000 Pazin</item>
      <item>PHOENIX FARMACIJA d.o.o., Ozaljska 95,10000 Zagreb</item>
      <item>BELJE d.d., Sv. Ivana Krstitelja 1a,31326 Darda</item>
      <item>ISTARSKI VODOVOD d.o.o., OIB 13269963589, Sv. Ivan 8,52420 Buzet</item>
      <item>Odvjetnik Bojan Zaustović, Trg slobode 2/II,52000 Pazin</item>
      <item>Branko Kišić, vl.obrta KIŠIĆ TRANS, Zagrebačka 10/a,52000 Pazin</item>
      <item>OD Mikuličić, Lončarić, Bahun, Topić, Medvešćak 54,10000 Zagreb</item>
      <item>LIBRA TEHNIČAR d.o.o., II Praćanska 6a,10000 Zagreb</item>
      <item>Odvjetničko društvo Glamuzina i Grošeta, OIB 69402757072, Krajiška 27,10000 Zagreb</item>
      <item>OD Hanžeković, Radnička  cesta 22,10000 Zagreb</item>
      <item>ZAJEDNIČKI ODVJETNIČKI URED KSENIJA GRBA I D. KESONJA, Matačićeva 1/I,51000 Rijeka</item>
      <item>PRIMACOŠPED d.o.o., OIB 92921096103, Jankomir 25,10000 Zagreb</item>
      <item>Odv. ured Dunja Belaić Goleš, Sveti duh 2,10000 Zagreb</item>
      <item>Mirko Gortan, vl. Obrta GORTAN, Šuškali 67,52000 Pazin</item>
      <item>HRVATSKI VETERINARSKI INSTITUT, Savska cesta 143,10000 Zagreb</item>
      <item>Odvjetnik Vesna Sponza, Trg na Lokvi 1,52210 Rovinj</item>
      <item>FITTICH d.o.o., Marulićeva 12/I,52100 Pula</item>
      <item>Autoprijevoznik Dubravko Božić, Jablan 87a,51326 Vrbovsko</item>
      <item>KGH inženjering d.o.o., Mutilska 67,52100 Pula</item>
      <item>Odvjetnik Goran Božić, Trg Bana J. Jelačića 3,10000 Zagreb</item>
      <item>PACCOMMERCE d.o.o., OIB 89128547617, Šime Kurelića 20/6,52000 Pazin</item>
      <item>Dario Lukšić, Floričići 48,52333 Potpićan</item>
      <item>Roberto Ladavac, Šime Kurelića 3,52000 Pazin</item>
      <item>Mirko Gortan, OIB 94841639980, ŠUŠKALI 67/A,52000 Pazin</item>
      <item>Jasna Orešković, Keršovanijeva 3,52100 Pula</item>
      <item>HYPO ALPE ADRIA BANK d.d. Podružnica Rijeka,, Prolaz M.K. Kozulić 1,51000 Rijeka</item>
      <item>ODVJETNIČKO DRUŠTVO d.o.o. MAMIĆ PERIĆ REBERSKI RIMAC, Radnička cesta 80/VI,10000 Zagreb</item>
      <item>Denis Mladenić, Petrci 41,Marinići</item>
      <item>ODVJETNIČKO DRUŠTVO VERA BAN MARKOVIĆ &amp; GORAN OKMACA, javno trgovačko društvo za obavljanje odvjetničke djelatnosti, OIB 40457761882, ul. 25. rujna 4,Pazin</item>
      <item>POROBIJA I POROBIJA, OIB 85577874038, IBLEROV TRG 10/VII,10000 Zagreb</item>
      <item>Irene Zustović, Titov trg 6,52220 Labin</item>
      <item>ZOU KLIBA I DR., CISCUTTIJEVA 8,Pula</item>
      <item>Luka Rimac, Radnička cesta 80,10000 Zagreb</item>
      <item>ODVJETNIČKO DRUŠTVO ŠEBETIĆ I PARTNERI, ĐORĐIĆEVA 6,10000 Zagreb</item>
      <item>Općinski sud u Puli zemljišno knjižni odjel, Silvije Strahimira Kranjčevića 8,52100 Pula</item>
      <item>Općinski sud u Pazinu z.k. odjel, Franjevačke stube 2,52000 Pazin</item>
      <item>Općinski sud u Rovinju z.k. odjel, Obala Pino Budičin 4,52210 Rovinj</item>
      <item>Općinski sud u Osijeku z.k. odjel, Europska avenija 7,31000 Osijek</item>
      <item>Općinski sud u Bjelovaru z.k.odjel, Josipa Jelačića 3,43000 Bjelovar</item>
      <item>Z.K.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31015447714</item>
      <item>, OIB 32439657346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59430537110</item>
      <item>, OIB null</item>
      <item>, OIB null</item>
      <item>, OIB null</item>
      <item>, OIB 03455963475</item>
      <item>, OIB null</item>
      <item>, OIB null</item>
      <item>, OIB 13269963589</item>
      <item>, OIB null</item>
      <item>, OIB null</item>
      <item>, OIB null</item>
      <item>, OIB null</item>
      <item>, OIB 69402757072</item>
      <item>, OIB null</item>
      <item>, OIB null</item>
      <item>, OIB 92921096103</item>
      <item>, OIB null</item>
      <item>, OIB null</item>
      <item>, OIB null</item>
      <item>, OIB null</item>
      <item>, OIB null</item>
      <item>, OIB null</item>
      <item>, OIB null</item>
      <item>, OIB null</item>
      <item>, OIB 89128547617</item>
      <item>, OIB null</item>
      <item>, OIB null</item>
      <item>, OIB 94841639980</item>
      <item>, OIB null</item>
      <item>, OIB null</item>
      <item>, OIB null</item>
      <item>, OIB null</item>
      <item>, OIB 40457761882</item>
      <item>, OIB 85577874038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08B7A-07DF-4C65-AE69-E6BABE5DE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1173</properties:Words>
  <properties:Characters>6484</properties:Characters>
  <properties:Lines>131</properties:Lines>
  <properties:Paragraphs>28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7876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2016-03-07T09:46:00Z</dcterms:created>
  <dc:creator>ministarstvo pravosuđa rh</dc:creator>
  <cp:lastModifiedBy>Tanja Fidel</cp:lastModifiedBy>
  <cp:lastPrinted>2016-03-07T09:48:00Z</cp:lastPrinted>
  <dcterms:modified xmlns:xsi="http://www.w3.org/2001/XMLSchema-instance" xsi:type="dcterms:W3CDTF">2016-03-07T11:00:00Z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