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0429" w14:paraId="6470429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4A18FB">
        <w:t xml:space="preserve"> St-16</w:t>
      </w:r>
      <w:r w:rsidR="00A20CF3">
        <w:t>57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006A1E" w:rsidRPr="004D073F">
        <w:t>TREN-DIS d.o.o., Zagreb, Pasarićeva 12, OIB: 64327153197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A20CF3">
        <w:t>103.838,86</w:t>
      </w:r>
      <w:r w:rsidR="00ED5773"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7056B"/>
    <w:rsid w:val="00075815"/>
    <w:rsid w:val="000821F9"/>
    <w:rsid w:val="000C23E7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3674A"/>
    <w:rsid w:val="00260A58"/>
    <w:rsid w:val="00263D6D"/>
    <w:rsid w:val="00264D19"/>
    <w:rsid w:val="00292776"/>
    <w:rsid w:val="00297E94"/>
    <w:rsid w:val="002A51C3"/>
    <w:rsid w:val="00325398"/>
    <w:rsid w:val="0038246E"/>
    <w:rsid w:val="0039524D"/>
    <w:rsid w:val="003B57C1"/>
    <w:rsid w:val="003D35F9"/>
    <w:rsid w:val="003E3A15"/>
    <w:rsid w:val="00413F4C"/>
    <w:rsid w:val="004A18FB"/>
    <w:rsid w:val="004B337A"/>
    <w:rsid w:val="004D7C50"/>
    <w:rsid w:val="004F3962"/>
    <w:rsid w:val="00527F88"/>
    <w:rsid w:val="0053446F"/>
    <w:rsid w:val="00572798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B68EC"/>
    <w:rsid w:val="006C14B3"/>
    <w:rsid w:val="007574B5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910A89"/>
    <w:rsid w:val="00920CA0"/>
    <w:rsid w:val="009419D8"/>
    <w:rsid w:val="00946FC6"/>
    <w:rsid w:val="00954CAD"/>
    <w:rsid w:val="00A20CF3"/>
    <w:rsid w:val="00A429FA"/>
    <w:rsid w:val="00A71431"/>
    <w:rsid w:val="00A80B0A"/>
    <w:rsid w:val="00A84C69"/>
    <w:rsid w:val="00A8736A"/>
    <w:rsid w:val="00AA243C"/>
    <w:rsid w:val="00AC4528"/>
    <w:rsid w:val="00AD027A"/>
    <w:rsid w:val="00B36E48"/>
    <w:rsid w:val="00B66CA0"/>
    <w:rsid w:val="00B82F18"/>
    <w:rsid w:val="00BC4F5B"/>
    <w:rsid w:val="00BE0672"/>
    <w:rsid w:val="00BF240D"/>
    <w:rsid w:val="00C04680"/>
    <w:rsid w:val="00C20483"/>
    <w:rsid w:val="00C836B9"/>
    <w:rsid w:val="00C958E9"/>
    <w:rsid w:val="00C96B31"/>
    <w:rsid w:val="00CB7B07"/>
    <w:rsid w:val="00CE7362"/>
    <w:rsid w:val="00D01B78"/>
    <w:rsid w:val="00D2077E"/>
    <w:rsid w:val="00D30777"/>
    <w:rsid w:val="00D66226"/>
    <w:rsid w:val="00D94805"/>
    <w:rsid w:val="00DD3C7E"/>
    <w:rsid w:val="00E811DF"/>
    <w:rsid w:val="00EC3302"/>
    <w:rsid w:val="00ED5773"/>
    <w:rsid w:val="00ED6AA8"/>
    <w:rsid w:val="00F034D3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C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C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C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C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C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C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C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C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St-1657/2015</izvorni_sadrzaj>
    <derivirana_varijabla naziv="DomainObject.Predmet.OznakaBroj_1">St-1657/2015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TREN-DIS d.o.o. zastupanog po punomoćniku ALEKSANDAR POLETTI KOPEŠIĆ</izvorni_sadrzaj>
    <derivirana_varijabla naziv="DomainObject.Predmet.ProtustrankaFormated_1">  TREN-DIS d.o.o. zastupanog po punomoćniku ALEKSANDAR POLETTI KOPEŠIĆ</derivirana_varijabla>
  </DomainObject.Predmet.ProtustrankaFormated>
  <DomainObject.Predmet.ProtustrankaFormatedOIB>
    <izvorni_sadrzaj>  TREN-DIS d.o.o., OIB 64327153197 zastupanog po punomoćniku ALEKSANDAR POLETTI KOPEŠIĆ</izvorni_sadrzaj>
    <derivirana_varijabla naziv="DomainObject.Predmet.ProtustrankaFormatedOIB_1">  TREN-DIS d.o.o., OIB 64327153197 zastupanog po punomoćniku ALEKSANDAR POLETTI KOPEŠIĆ</derivirana_varijabla>
  </DomainObject.Predmet.ProtustrankaFormatedOIB>
  <DomainObject.Predmet.ProtustrankaFormatedWithAdress>
    <izvorni_sadrzaj> TREN-DIS d.o.o., Pasarićeva 12, 10000 Zagreb zastupanog po punomoćniku ALEKSANDAR POLETTI KOPEŠIĆ</izvorni_sadrzaj>
    <derivirana_varijabla naziv="DomainObject.Predmet.ProtustrankaFormatedWithAdress_1"> TREN-DIS d.o.o., Pasarićeva 12, 10000 Zagreb zastupanog po punomoćniku ALEKSANDAR POLETTI KOPEŠIĆ</derivirana_varijabla>
  </DomainObject.Predmet.ProtustrankaFormatedWithAdress>
  <DomainObject.Predmet.ProtustrankaFormatedWithAdressOIB>
    <izvorni_sadrzaj> TREN-DIS d.o.o., OIB 64327153197, Pasarićeva 12, 10000 Zagreb zastupanog po punomoćniku ALEKSANDAR POLETTI KOPEŠIĆ</izvorni_sadrzaj>
    <derivirana_varijabla naziv="DomainObject.Predmet.ProtustrankaFormatedWithAdressOIB_1"> TREN-DIS d.o.o., OIB 64327153197, Pasarićeva 12, 10000 Zagreb zastupanog po punomoćniku ALEKSANDAR POLETTI KOPEŠIĆ</derivirana_varijabla>
  </DomainObject.Predmet.ProtustrankaFormatedWithAdressOIB>
  <DomainObject.Predmet.ProtustrankaWithAdress>
    <izvorni_sadrzaj>TREN-DIS d.o.o. Pasarićeva 12, 10000 Zagreb</izvorni_sadrzaj>
    <derivirana_varijabla naziv="DomainObject.Predmet.ProtustrankaWithAdress_1">TREN-DIS d.o.o. Pasarićeva 12, 10000 Zagreb</derivirana_varijabla>
  </DomainObject.Predmet.ProtustrankaWithAdress>
  <DomainObject.Predmet.ProtustrankaWithAdressOIB>
    <izvorni_sadrzaj>TREN-DIS d.o.o., OIB 64327153197, Pasarićeva 12, 10000 Zagreb</izvorni_sadrzaj>
    <derivirana_varijabla naziv="DomainObject.Predmet.ProtustrankaWithAdressOIB_1">TREN-DIS d.o.o., OIB 64327153197, Pasarićeva 12, 10000 Zagreb</derivirana_varijabla>
  </DomainObject.Predmet.ProtustrankaWithAdressOIB>
  <DomainObject.Predmet.ProtustrankaNazivFormated>
    <izvorni_sadrzaj>TREN-DIS d.o.o.</izvorni_sadrzaj>
    <derivirana_varijabla naziv="DomainObject.Predmet.ProtustrankaNazivFormated_1">TREN-DIS d.o.o.</derivirana_varijabla>
  </DomainObject.Predmet.ProtustrankaNazivFormated>
  <DomainObject.Predmet.ProtustrankaNazivFormatedOIB>
    <izvorni_sadrzaj>TREN-DIS d.o.o., OIB 64327153197</izvorni_sadrzaj>
    <derivirana_varijabla naziv="DomainObject.Predmet.ProtustrankaNazivFormatedOIB_1">TREN-DIS d.o.o., OIB 64327153197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TREN-DIS d.o.o. zastupanog po punomoćniku ALEKSANDAR POLETTI KOPEŠIĆ</item>
    </izvorni_sadrzaj>
    <derivirana_varijabla naziv="DomainObject.Predmet.ProtuStrankaListFormated_1">
      <item>TREN-DIS d.o.o. zastupanog po punomoćniku ALEKSANDAR POLETTI KOPEŠIĆ</item>
    </derivirana_varijabla>
  </DomainObject.Predmet.ProtuStrankaListFormated>
  <DomainObject.Predmet.ProtuStrankaListFormatedOIB>
    <izvorni_sadrzaj>
      <item>TREN-DIS d.o.o., OIB 64327153197 zastupanog po punomoćniku ALEKSANDAR POLETTI KOPEŠIĆ</item>
    </izvorni_sadrzaj>
    <derivirana_varijabla naziv="DomainObject.Predmet.ProtuStrankaListFormatedOIB_1">
      <item>TREN-DIS d.o.o., OIB 64327153197 zastupanog po punomoćniku ALEKSANDAR POLETTI KOPEŠIĆ</item>
    </derivirana_varijabla>
  </DomainObject.Predmet.ProtuStrankaListFormatedOIB>
  <DomainObject.Predmet.ProtuStrankaListFormatedWithAdress>
    <izvorni_sadrzaj>
      <item>TREN-DIS d.o.o., Pasarićeva 12, 10000 Zagreb zastupanog po punomoćniku ALEKSANDAR POLETTI KOPEŠIĆ</item>
    </izvorni_sadrzaj>
    <derivirana_varijabla naziv="DomainObject.Predmet.ProtuStrankaListFormatedWithAdress_1">
      <item>TREN-DIS d.o.o., Pasarićeva 12, 10000 Zagreb zastupanog po punomoćniku ALEKSANDAR POLETTI KOPEŠIĆ</item>
    </derivirana_varijabla>
  </DomainObject.Predmet.ProtuStrankaListFormatedWithAdress>
  <DomainObject.Predmet.ProtuStrankaListFormatedWithAdressOIB>
    <izvorni_sadrzaj>
      <item>TREN-DIS d.o.o., OIB 64327153197, Pasarićeva 12, 10000 Zagreb zastupanog po punomoćniku ALEKSANDAR POLETTI KOPEŠIĆ</item>
    </izvorni_sadrzaj>
    <derivirana_varijabla naziv="DomainObject.Predmet.ProtuStrankaListFormatedWithAdressOIB_1">
      <item>TREN-DIS d.o.o., OIB 64327153197, Pasarićeva 12, 10000 Zagreb zastupanog po punomoćniku ALEKSANDAR POLETTI KOPEŠIĆ</item>
    </derivirana_varijabla>
  </DomainObject.Predmet.ProtuStrankaListFormatedWithAdressOIB>
  <DomainObject.Predmet.ProtuStrankaListNazivFormated>
    <izvorni_sadrzaj>
      <item>TREN-DIS d.o.o.</item>
    </izvorni_sadrzaj>
    <derivirana_varijabla naziv="DomainObject.Predmet.ProtuStrankaListNazivFormated_1">
      <item>TREN-DIS d.o.o.</item>
    </derivirana_varijabla>
  </DomainObject.Predmet.ProtuStrankaListNazivFormated>
  <DomainObject.Predmet.ProtuStrankaListNazivFormatedOIB>
    <izvorni_sadrzaj>
      <item>TREN-DIS d.o.o., OIB 64327153197</item>
    </izvorni_sadrzaj>
    <derivirana_varijabla naziv="DomainObject.Predmet.ProtuStrankaListNazivFormatedOIB_1">
      <item>TREN-DIS d.o.o., OIB 64327153197</item>
    </derivirana_varijabla>
  </DomainObject.Predmet.ProtuStrankaListNazivFormatedOIB>
  <DomainObject.Predmet.OstaliListFormated>
    <izvorni_sadrzaj>
      <item>ALEKSANDAR POLETTI KOPEŠIĆ punomoćnik sudionika u postupku TREN-DIS d.o.o.</item>
    </izvorni_sadrzaj>
    <derivirana_varijabla naziv="DomainObject.Predmet.OstaliListFormated_1">
      <item>ALEKSANDAR POLETTI KOPEŠIĆ punomoćnik sudionika u postupku TREN-DIS d.o.o.</item>
    </derivirana_varijabla>
  </DomainObject.Predmet.OstaliListFormated>
  <DomainObject.Predmet.OstaliListFormatedOIB>
    <izvorni_sadrzaj>
      <item>ALEKSANDAR POLETTI KOPEŠIĆ, OIB 61938431679 punomoćnik sudionika u postupku TREN-DIS d.o.o.</item>
    </izvorni_sadrzaj>
    <derivirana_varijabla naziv="DomainObject.Predmet.OstaliListFormatedOIB_1">
      <item>ALEKSANDAR POLETTI KOPEŠIĆ, OIB 61938431679 punomoćnik sudionika u postupku TREN-DIS d.o.o.</item>
    </derivirana_varijabla>
  </DomainObject.Predmet.OstaliListFormatedOIB>
  <DomainObject.Predmet.OstaliListFormatedWithAdress>
    <izvorni_sadrzaj>
      <item>ALEKSANDAR POLETTI KOPEŠIĆ, Pantovčak 262, 10000 Zagreb punomoćnik sudionika u postupku TREN-DIS d.o.o.</item>
    </izvorni_sadrzaj>
    <derivirana_varijabla naziv="DomainObject.Predmet.OstaliListFormatedWithAdress_1">
      <item>ALEKSANDAR POLETTI KOPEŠIĆ, Pantovčak 262, 10000 Zagreb punomoćnik sudionika u postupku TREN-DIS d.o.o.</item>
    </derivirana_varijabla>
  </DomainObject.Predmet.OstaliListFormatedWithAdress>
  <DomainObject.Predmet.OstaliListFormatedWithAdressOIB>
    <izvorni_sadrzaj>
      <item>ALEKSANDAR POLETTI KOPEŠIĆ, OIB 61938431679, Pantovčak 262, 10000 Zagreb punomoćnik sudionika u postupku TREN-DIS d.o.o.</item>
    </izvorni_sadrzaj>
    <derivirana_varijabla naziv="DomainObject.Predmet.OstaliListFormatedWithAdressOIB_1">
      <item>ALEKSANDAR POLETTI KOPEŠIĆ, OIB 61938431679, Pantovčak 262, 10000 Zagreb punomoćnik sudionika u postupku TREN-DIS d.o.o.</item>
    </derivirana_varijabla>
  </DomainObject.Predmet.OstaliListFormatedWithAdressOIB>
  <DomainObject.Predmet.OstaliListNazivFormated>
    <izvorni_sadrzaj>
      <item>ALEKSANDAR POLETTI KOPEŠIĆ</item>
    </izvorni_sadrzaj>
    <derivirana_varijabla naziv="DomainObject.Predmet.OstaliListNazivFormated_1">
      <item>ALEKSANDAR POLETTI KOPEŠIĆ</item>
    </derivirana_varijabla>
  </DomainObject.Predmet.OstaliListNazivFormated>
  <DomainObject.Predmet.OstaliListNazivFormatedOIB>
    <izvorni_sadrzaj>
      <item>ALEKSANDAR POLETTI KOPEŠIĆ, OIB 61938431679</item>
    </izvorni_sadrzaj>
    <derivirana_varijabla naziv="DomainObject.Predmet.OstaliListNazivFormatedOIB_1">
      <item>ALEKSANDAR POLETTI KOPEŠIĆ, OIB 61938431679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TREN-DIS d.o.o.</izvorni_sadrzaj>
    <derivirana_varijabla naziv="DomainObject.Predmet.ProtustrankaIDrugi_1">TREN-DIS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TREN-DIS d.o.o., OIB 64327153197, Pasarićeva 12, 10000 Zagreb</izvorni_sadrzaj>
    <derivirana_varijabla naziv="DomainObject.Predmet.ProtustrankaIDrugiAdressOIB_1">TREN-DIS d.o.o., OIB 64327153197, Pasarićeva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TREN-DIS d.o.o.</item>
      <item>ALEKSANDAR POLETTI KOPEŠIĆ</item>
    </izvorni_sadrzaj>
    <derivirana_varijabla naziv="DomainObject.Predmet.SudioniciListNaziv_1">
      <item>FINA Regionalni centar Zagreb</item>
      <item>TREN-DIS d.o.o.</item>
      <item>ALEKSANDAR POLETTI KOPEŠIĆ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TREN-DIS d.o.o., OIB 64327153197, Pasarićeva 12,10000 Zagreb</item>
      <item>ALEKSANDAR POLETTI KOPEŠIĆ, OIB 61938431679, Pantovčak 262,10000 Zagreb</item>
    </izvorni_sadrzaj>
    <derivirana_varijabla naziv="DomainObject.Predmet.SudioniciListAdressOIB_1">
      <item>FINA Regionalni centar Zagreb, OIB 85821130368, Trg svibanjskih žrtava 1995. 1,10000 Zagreb</item>
      <item>TREN-DIS d.o.o., OIB 64327153197, Pasarićeva 12,10000 Zagreb</item>
      <item>ALEKSANDAR POLETTI KOPEŠIĆ, OIB 61938431679, Pantovčak 262,10000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64327153197</item>
      <item>, OIB 61938431679</item>
    </izvorni_sadrzaj>
    <derivirana_varijabla naziv="DomainObject.Predmet.SudioniciListNazivOIB_1">
      <item>, OIB 85821130368</item>
      <item>, OIB 64327153197</item>
      <item>, OIB 61938431679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1359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2016-01-14T10:35:00Z</dcterms:created>
  <dc:creator>ilukac</dc:creator>
  <cp:lastModifiedBy>Nevenka Furić</cp:lastModifiedBy>
  <cp:lastPrinted>2016-01-14T10:37:00Z</cp:lastPrinted>
  <dcterms:modified xmlns:xsi="http://www.w3.org/2001/XMLSchema-instance" xsi:type="dcterms:W3CDTF">2016-01-14T10:40:00Z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