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1028" w14:paraId="5161028" w:rsidRDefault="00AE649C" w:rsidP="00FA5B5E" w:rsidR="00AE649C" w:rsidRPr="00B76F3C">
      <w:pPr>
        <w:pStyle w:val="Naslov3"/>
        <w15:collapsed w:val="false"/>
      </w:pPr>
    </w:p>
    <w:p w:rsidRDefault="00D81D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81D46" w:rsidP="00D81D46" w:rsidR="00D81D46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St-665/2016-4.</w:t>
      </w:r>
    </w:p>
    <w:p w:rsidRDefault="00D81D46" w:rsidP="00D81D46" w:rsidR="00D81D46">
      <w:pPr>
        <w:jc w:val="both"/>
        <w:rPr>
          <w:rFonts w:cs="Arial" w:hAnsi="Arial" w:ascii="Arial"/>
          <w:b/>
        </w:rPr>
      </w:pPr>
    </w:p>
    <w:p w:rsidRDefault="00D81D46" w:rsidP="00D81D46" w:rsidR="00D81D4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81D46" w:rsidP="00D81D46" w:rsidR="00D81D46">
      <w:pPr>
        <w:jc w:val="center"/>
        <w:rPr>
          <w:rFonts w:cs="Arial" w:hAnsi="Arial" w:ascii="Arial"/>
          <w:b/>
        </w:rPr>
      </w:pPr>
    </w:p>
    <w:p w:rsidRDefault="00D81D46" w:rsidP="00D81D46" w:rsidR="00D81D4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81D46" w:rsidP="00D81D46" w:rsidR="00D81D46">
      <w:pPr>
        <w:jc w:val="both"/>
        <w:rPr>
          <w:rFonts w:cs="Arial" w:hAnsi="Arial" w:ascii="Arial"/>
        </w:rPr>
      </w:pP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MAT-GIK </w:t>
      </w:r>
      <w:proofErr w:type="spellStart"/>
      <w:r>
        <w:rPr>
          <w:rFonts w:cs="Arial" w:hAnsi="Arial" w:ascii="Arial"/>
        </w:rPr>
        <w:t>EL.INSTALACIJE</w:t>
      </w:r>
      <w:proofErr w:type="spellEnd"/>
      <w:r>
        <w:rPr>
          <w:rFonts w:cs="Arial" w:hAnsi="Arial" w:ascii="Arial"/>
        </w:rPr>
        <w:t xml:space="preserve"> j.d.o.o. za trgovinu i usluge iz </w:t>
      </w:r>
      <w:proofErr w:type="spellStart"/>
      <w:r>
        <w:rPr>
          <w:rFonts w:cs="Arial" w:hAnsi="Arial" w:ascii="Arial"/>
        </w:rPr>
        <w:t>Deanovca</w:t>
      </w:r>
      <w:proofErr w:type="spellEnd"/>
      <w:r>
        <w:rPr>
          <w:rFonts w:cs="Arial" w:hAnsi="Arial" w:ascii="Arial"/>
        </w:rPr>
        <w:t xml:space="preserve">, Josipa Badalića 49 A, MBS 080975826, OIB 63168761557, dana 12. rujna 2016. godine </w:t>
      </w:r>
    </w:p>
    <w:p w:rsidRDefault="00D81D46" w:rsidP="00D81D46" w:rsidR="00D81D46">
      <w:pPr>
        <w:jc w:val="both"/>
        <w:rPr>
          <w:rFonts w:cs="Arial" w:hAnsi="Arial" w:ascii="Arial"/>
        </w:rPr>
      </w:pPr>
    </w:p>
    <w:p w:rsidRDefault="00D81D46" w:rsidP="00D81D46" w:rsidR="00D81D46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MAT-GIK </w:t>
      </w:r>
      <w:proofErr w:type="spellStart"/>
      <w:r>
        <w:rPr>
          <w:rFonts w:cs="Arial" w:hAnsi="Arial" w:ascii="Arial"/>
        </w:rPr>
        <w:t>EL.INSTALACIJE</w:t>
      </w:r>
      <w:proofErr w:type="spellEnd"/>
      <w:r>
        <w:rPr>
          <w:rFonts w:cs="Arial" w:hAnsi="Arial" w:ascii="Arial"/>
        </w:rPr>
        <w:t xml:space="preserve"> j.d.o.o. za trgovinu i usluge iz </w:t>
      </w:r>
      <w:proofErr w:type="spellStart"/>
      <w:r>
        <w:rPr>
          <w:rFonts w:cs="Arial" w:hAnsi="Arial" w:ascii="Arial"/>
        </w:rPr>
        <w:t>Deanovca</w:t>
      </w:r>
      <w:proofErr w:type="spellEnd"/>
      <w:r>
        <w:rPr>
          <w:rFonts w:cs="Arial" w:hAnsi="Arial" w:ascii="Arial"/>
        </w:rPr>
        <w:t>, Josipa Badalića 49 A, MBS 080975826, OIB 63168761557.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II.Za stečajnog upravitelja imenuje se JUGOSLAV PURAN iz Bjelovara, Josipa Jelačića 12, OIB 70582689973.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MAT-GIK </w:t>
      </w:r>
      <w:proofErr w:type="spellStart"/>
      <w:r>
        <w:rPr>
          <w:rFonts w:cs="Arial" w:hAnsi="Arial" w:ascii="Arial"/>
        </w:rPr>
        <w:t>EL.INSTALACIJE</w:t>
      </w:r>
      <w:proofErr w:type="spellEnd"/>
      <w:r>
        <w:rPr>
          <w:rFonts w:cs="Arial" w:hAnsi="Arial" w:ascii="Arial"/>
        </w:rPr>
        <w:t xml:space="preserve"> j.d.o.o. za trgovinu i usluge iz </w:t>
      </w:r>
      <w:proofErr w:type="spellStart"/>
      <w:r>
        <w:rPr>
          <w:rFonts w:cs="Arial" w:hAnsi="Arial" w:ascii="Arial"/>
        </w:rPr>
        <w:t>Deanovca</w:t>
      </w:r>
      <w:proofErr w:type="spellEnd"/>
      <w:r>
        <w:rPr>
          <w:rFonts w:cs="Arial" w:hAnsi="Arial" w:ascii="Arial"/>
        </w:rPr>
        <w:t>, Josipa Badalića 49 A, MBS 080975826, OIB 63168761557.</w:t>
      </w:r>
    </w:p>
    <w:p w:rsidRDefault="00D81D46" w:rsidP="00D81D46" w:rsidR="00D81D4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12. rujna 2016. godine u 07,20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D81D46" w:rsidP="00D81D46" w:rsidR="00D81D46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81D46" w:rsidP="00D81D46" w:rsidR="00D81D46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sudskog registra Trgovačkog suda u Zagrebu.</w:t>
      </w:r>
    </w:p>
    <w:p w:rsidRDefault="00D81D46" w:rsidP="00D81D46" w:rsidR="00D81D46">
      <w:pPr>
        <w:jc w:val="both"/>
        <w:rPr>
          <w:rFonts w:cs="Arial" w:hAnsi="Arial" w:ascii="Arial"/>
        </w:rPr>
      </w:pPr>
    </w:p>
    <w:p w:rsidRDefault="00D81D46" w:rsidP="00D81D46" w:rsidR="00D81D4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St-665/2016-2,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81D46" w:rsidP="00D81D46" w:rsidR="00D81D46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1D46" w:rsidP="00D81D46" w:rsidR="00D81D46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D81D46" w:rsidP="00D81D46" w:rsidR="00D81D4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12. rujna 2016. godine</w:t>
      </w:r>
    </w:p>
    <w:p w:rsidRDefault="00D81D46" w:rsidP="00D81D46" w:rsidR="00D81D46">
      <w:pPr>
        <w:rPr>
          <w:rFonts w:cs="Arial" w:hAnsi="Arial" w:ascii="Arial"/>
          <w:b/>
        </w:rPr>
      </w:pPr>
    </w:p>
    <w:p w:rsidRDefault="00D81D46" w:rsidP="00D81D46" w:rsidR="00D81D46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81D46" w:rsidP="00D81D46" w:rsidR="00D81D46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D81D46" w:rsidP="00D81D46" w:rsidR="00D81D46">
      <w:pPr>
        <w:ind w:firstLine="4111"/>
        <w:jc w:val="both"/>
        <w:rPr>
          <w:rFonts w:cs="Arial" w:hAnsi="Arial" w:ascii="Arial"/>
        </w:rPr>
      </w:pP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81D46" w:rsidP="00D81D46" w:rsidR="00D81D4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D81D46" w:rsidP="00D81D46" w:rsidR="00D81D46">
      <w:pPr>
        <w:jc w:val="both"/>
        <w:rPr>
          <w:rFonts w:cs="Arial" w:hAnsi="Arial" w:ascii="Arial"/>
        </w:rPr>
      </w:pPr>
    </w:p>
    <w:p w:rsidRDefault="00D81D46" w:rsidP="00D81D46" w:rsidR="00D81D46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 dužniku-putem e-oglasne ploče suda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 putem pošte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pošte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predlagatelju FINI, Podružnica Bjelovar, stečajnom upravitelju, ŽDO Bjelovar, Porezna uprava, Ispostava Zagreb, zakonskom zastupniku dužnika-veza na dužnika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- nakon pravomoćnosti – sudskom registru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81D46" w:rsidP="00D81D46" w:rsidR="00D81D46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12.09.2016.g.</w:t>
      </w:r>
    </w:p>
    <w:p w:rsidRDefault="00D81D46" w:rsidP="00D81D46" w:rsidR="00D81D46">
      <w:pPr>
        <w:rPr>
          <w:rFonts w:cs="Arial" w:hAnsi="Arial" w:ascii="Arial"/>
        </w:rPr>
      </w:pPr>
    </w:p>
    <w:p w:rsidRDefault="00D81D46" w:rsidP="00D81D46" w:rsidR="00D81D46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1D4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991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St-665/2016-4</izvorni_sadrzaj>
    <derivirana_varijabla naziv="DomainObject.Oznaka_1">St-665/2016-4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MAT-GIK EL.INSTALACIJE j.d.o.o. zastupanog po punomoćniku Matija Vajda</izvorni_sadrzaj>
    <derivirana_varijabla naziv="DomainObject.Predmet.ProtustrankaFormated_1">  MAT-GIK EL.INSTALACIJE j.d.o.o. zastupanog po punomoćniku Matija Vajda</derivirana_varijabla>
  </DomainObject.Predmet.ProtustrankaFormated>
  <DomainObject.Predmet.ProtustrankaFormatedOIB>
    <izvorni_sadrzaj>  MAT-GIK EL.INSTALACIJE j.d.o.o., OIB 63168761557 zastupanog po punomoćniku Matija Vajda</izvorni_sadrzaj>
    <derivirana_varijabla naziv="DomainObject.Predmet.ProtustrankaFormatedOIB_1">  MAT-GIK EL.INSTALACIJE j.d.o.o., OIB 63168761557 zastupanog po punomoćniku Matija Vajda</derivirana_varijabla>
  </DomainObject.Predmet.ProtustrankaFormatedOIB>
  <DomainObject.Predmet.ProtustrankaFormatedWithAdress>
    <izvorni_sadrzaj> MAT-GIK EL.INSTALACIJE j.d.o.o., Josipa Badalića 49 /A, 10313 Deanovec zastupanog po punomoćniku Matija Vajda</izvorni_sadrzaj>
    <derivirana_varijabla naziv="DomainObject.Predmet.ProtustrankaFormatedWithAdress_1"> MAT-GIK EL.INSTALACIJE j.d.o.o., Josipa Badalića 49 /A, 10313 Deanovec zastupanog po punomoćniku Matija Vajda</derivirana_varijabla>
  </DomainObject.Predmet.ProtustrankaFormatedWithAdress>
  <DomainObject.Predmet.ProtustrankaFormatedWithAdressOIB>
    <izvorni_sadrzaj> MAT-GIK EL.INSTALACIJE j.d.o.o., OIB 63168761557, Josipa Badalića 49 /A, 10313 Deanovec zastupanog po punomoćniku Matija Vajda</izvorni_sadrzaj>
    <derivirana_varijabla naziv="DomainObject.Predmet.ProtustrankaFormatedWithAdressOIB_1"> MAT-GIK EL.INSTALACIJE j.d.o.o., OIB 63168761557, Josipa Badalića 49 /A, 10313 Deanovec zastupanog po punomoćniku Matija Vajda</derivirana_varijabla>
  </DomainObject.Predmet.ProtustrankaFormatedWithAdressOIB>
  <DomainObject.Predmet.ProtustrankaWithAdress>
    <izvorni_sadrzaj>MAT-GIK EL.INSTALACIJE j.d.o.o. Josipa Badalića 49 /A, 10313 Deanovec</izvorni_sadrzaj>
    <derivirana_varijabla naziv="DomainObject.Predmet.ProtustrankaWithAdress_1">MAT-GIK EL.INSTALACIJE j.d.o.o. Josipa Badalića 49 /A, 10313 Deanovec</derivirana_varijabla>
  </DomainObject.Predmet.ProtustrankaWithAdress>
  <DomainObject.Predmet.ProtustrankaWithAdressOIB>
    <izvorni_sadrzaj>MAT-GIK EL.INSTALACIJE j.d.o.o., OIB 63168761557, Josipa Badalića 49 /A, 10313 Deanovec</izvorni_sadrzaj>
    <derivirana_varijabla naziv="DomainObject.Predmet.ProtustrankaWithAdressOIB_1">MAT-GIK EL.INSTALACIJE j.d.o.o., OIB 63168761557, Josipa Badalića 49 /A, 10313 Deanovec</derivirana_varijabla>
  </DomainObject.Predmet.ProtustrankaWithAdressOIB>
  <DomainObject.Predmet.ProtustrankaNazivFormated>
    <izvorni_sadrzaj>MAT-GIK EL.INSTALACIJE j.d.o.o.</izvorni_sadrzaj>
    <derivirana_varijabla naziv="DomainObject.Predmet.ProtustrankaNazivFormated_1">MAT-GIK EL.INSTALACIJE j.d.o.o.</derivirana_varijabla>
  </DomainObject.Predmet.ProtustrankaNazivFormated>
  <DomainObject.Predmet.ProtustrankaNazivFormatedOIB>
    <izvorni_sadrzaj>MAT-GIK EL.INSTALACIJE j.d.o.o., OIB 63168761557</izvorni_sadrzaj>
    <derivirana_varijabla naziv="DomainObject.Predmet.ProtustrankaNazivFormatedOIB_1">MAT-GIK EL.INSTALACIJE j.d.o.o., OIB 63168761557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MAT-GIK EL.INSTALACIJE j.d.o.o. zastupanog po punomoćniku Matija Vajda</item>
    </izvorni_sadrzaj>
    <derivirana_varijabla naziv="DomainObject.Predmet.ProtuStrankaListFormated_1">
      <item>MAT-GIK EL.INSTALACIJE j.d.o.o. zastupanog po punomoćniku Matija Vajda</item>
    </derivirana_varijabla>
  </DomainObject.Predmet.ProtuStrankaListFormated>
  <DomainObject.Predmet.ProtuStrankaListFormatedOIB>
    <izvorni_sadrzaj>
      <item>MAT-GIK EL.INSTALACIJE j.d.o.o., OIB 63168761557 zastupanog po punomoćniku Matija Vajda</item>
    </izvorni_sadrzaj>
    <derivirana_varijabla naziv="DomainObject.Predmet.ProtuStrankaListFormatedOIB_1">
      <item>MAT-GIK EL.INSTALACIJE j.d.o.o., OIB 63168761557 zastupanog po punomoćniku Matija Vajda</item>
    </derivirana_varijabla>
  </DomainObject.Predmet.ProtuStrankaListFormatedOIB>
  <DomainObject.Predmet.ProtuStrankaListFormatedWithAdress>
    <izvorni_sadrzaj>
      <item>MAT-GIK EL.INSTALACIJE j.d.o.o., Josipa Badalića 49 /A, 10313 Deanovec zastupanog po punomoćniku Matija Vajda</item>
    </izvorni_sadrzaj>
    <derivirana_varijabla naziv="DomainObject.Predmet.ProtuStrankaListFormatedWithAdress_1">
      <item>MAT-GIK EL.INSTALACIJE j.d.o.o., Josipa Badalića 49 /A, 10313 Deanovec zastupanog po punomoćniku Matija Vajda</item>
    </derivirana_varijabla>
  </DomainObject.Predmet.ProtuStrankaListFormatedWithAdress>
  <DomainObject.Predmet.ProtuStrankaListFormatedWithAdressOIB>
    <izvorni_sadrzaj>
      <item>MAT-GIK EL.INSTALACIJE j.d.o.o., OIB 63168761557, Josipa Badalića 49 /A, 10313 Deanovec zastupanog po punomoćniku Matija Vajda</item>
    </izvorni_sadrzaj>
    <derivirana_varijabla naziv="DomainObject.Predmet.ProtuStrankaListFormatedWithAdressOIB_1">
      <item>MAT-GIK EL.INSTALACIJE j.d.o.o., OIB 63168761557, Josipa Badalića 49 /A, 10313 Deanovec zastupanog po punomoćniku Matija Vajda</item>
    </derivirana_varijabla>
  </DomainObject.Predmet.ProtuStrankaListFormatedWithAdressOIB>
  <DomainObject.Predmet.ProtuStrankaListNazivFormated>
    <izvorni_sadrzaj>
      <item>MAT-GIK EL.INSTALACIJE j.d.o.o.</item>
    </izvorni_sadrzaj>
    <derivirana_varijabla naziv="DomainObject.Predmet.ProtuStrankaListNazivFormated_1">
      <item>MAT-GIK EL.INSTALACIJE j.d.o.o.</item>
    </derivirana_varijabla>
  </DomainObject.Predmet.ProtuStrankaListNazivFormated>
  <DomainObject.Predmet.ProtuStrankaListNazivFormatedOIB>
    <izvorni_sadrzaj>
      <item>MAT-GIK EL.INSTALACIJE j.d.o.o., OIB 63168761557</item>
    </izvorni_sadrzaj>
    <derivirana_varijabla naziv="DomainObject.Predmet.ProtuStrankaListNazivFormatedOIB_1">
      <item>MAT-GIK EL.INSTALACIJE j.d.o.o., OIB 63168761557</item>
    </derivirana_varijabla>
  </DomainObject.Predmet.ProtuStrankaListNazivFormatedOIB>
  <DomainObject.Predmet.OstaliListFormated>
    <izvorni_sadrzaj>
      <item>Matija Vajda punomoćnik sudionika u postupku MAT-GIK EL.INSTALACIJE j.d.o.o.</item>
    </izvorni_sadrzaj>
    <derivirana_varijabla naziv="DomainObject.Predmet.OstaliListFormated_1">
      <item>Matija Vajda punomoćnik sudionika u postupku MAT-GIK EL.INSTALACIJE j.d.o.o.</item>
    </derivirana_varijabla>
  </DomainObject.Predmet.OstaliListFormated>
  <DomainObject.Predmet.OstaliListFormatedOIB>
    <izvorni_sadrzaj>
      <item>Matija Vajda, OIB 01883160578 punomoćnik sudionika u postupku MAT-GIK EL.INSTALACIJE j.d.o.o.</item>
    </izvorni_sadrzaj>
    <derivirana_varijabla naziv="DomainObject.Predmet.OstaliListFormatedOIB_1">
      <item>Matija Vajda, OIB 01883160578 punomoćnik sudionika u postupku MAT-GIK EL.INSTALACIJE j.d.o.o.</item>
    </derivirana_varijabla>
  </DomainObject.Predmet.OstaliListFormatedOIB>
  <DomainObject.Predmet.OstaliListFormatedWithAdress>
    <izvorni_sadrzaj>
      <item>Matija Vajda, Josipa Badalića 49/A, 10310 Deanovec punomoćnik sudionika u postupku MAT-GIK EL.INSTALACIJE j.d.o.o.</item>
    </izvorni_sadrzaj>
    <derivirana_varijabla naziv="DomainObject.Predmet.OstaliListFormatedWithAdress_1">
      <item>Matija Vajda, Josipa Badalića 49/A, 10310 Deanovec punomoćnik sudionika u postupku MAT-GIK EL.INSTALACIJE j.d.o.o.</item>
    </derivirana_varijabla>
  </DomainObject.Predmet.OstaliListFormatedWithAdress>
  <DomainObject.Predmet.OstaliListFormatedWithAdressOIB>
    <izvorni_sadrzaj>
      <item>Matija Vajda, OIB 01883160578, Josipa Badalića 49/A, 10310 Deanovec punomoćnik sudionika u postupku MAT-GIK EL.INSTALACIJE j.d.o.o.</item>
    </izvorni_sadrzaj>
    <derivirana_varijabla naziv="DomainObject.Predmet.OstaliListFormatedWithAdressOIB_1">
      <item>Matija Vajda, OIB 01883160578, Josipa Badalića 49/A, 10310 Deanovec punomoćnik sudionika u postupku MAT-GIK EL.INSTALACIJE j.d.o.o.</item>
    </derivirana_varijabla>
  </DomainObject.Predmet.OstaliListFormatedWithAdressOIB>
  <DomainObject.Predmet.OstaliListNazivFormated>
    <izvorni_sadrzaj>
      <item>Matija Vajda</item>
    </izvorni_sadrzaj>
    <derivirana_varijabla naziv="DomainObject.Predmet.OstaliListNazivFormated_1">
      <item>Matija Vajda</item>
    </derivirana_varijabla>
  </DomainObject.Predmet.OstaliListNazivFormated>
  <DomainObject.Predmet.OstaliListNazivFormatedOIB>
    <izvorni_sadrzaj>
      <item>Matija Vajda, OIB 01883160578</item>
    </izvorni_sadrzaj>
    <derivirana_varijabla naziv="DomainObject.Predmet.OstaliListNazivFormatedOIB_1">
      <item>Matija Vajda, OIB 01883160578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St-665/2016-4</izvorni_sadrzaj>
    <derivirana_varijabla naziv="DomainObject.PoslovniBrojDokumenta_1">St-665/2016-4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MAT-GIK EL.INSTALACIJE j.d.o.o.</izvorni_sadrzaj>
    <derivirana_varijabla naziv="DomainObject.Predmet.ProtustrankaIDrugi_1">MAT-GIK EL.INSTALACIJE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MAT-GIK EL.INSTALACIJE j.d.o.o., OIB 63168761557, Josipa Badalića 49 /A, 10313 Deanovec</izvorni_sadrzaj>
    <derivirana_varijabla naziv="DomainObject.Predmet.ProtustrankaIDrugiAdressOIB_1">MAT-GIK EL.INSTALACIJE j.d.o.o., OIB 63168761557, Josipa Badalića 49 /A, 10313 Deanovec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MAT-GIK EL.INSTALACIJE j.d.o.o.</item>
      <item>FINA Regionalni centar Zagreb</item>
      <item>Matija Vajda</item>
    </izvorni_sadrzaj>
    <derivirana_varijabla naziv="DomainObject.Predmet.SudioniciListNaziv_1">
      <item>MAT-GIK EL.INSTALACIJE j.d.o.o.</item>
      <item>FINA Regionalni centar Zagreb</item>
      <item>Matija Vajda</item>
    </derivirana_varijabla>
  </DomainObject.Predmet.SudioniciListNaziv>
  <DomainObject.Predmet.SudioniciListAdressOIB>
    <izvorni_sadrzaj>
      <item>MAT-GIK EL.INSTALACIJE j.d.o.o., OIB 63168761557, Josipa Badalića 49 /A,10313 Deanovec</item>
      <item>FINA Regionalni centar Zagreb, OIB 85821130368, Trg svibanjskih žrtava 1995. 1,10000 Zagreb</item>
      <item>Matija Vajda, OIB 01883160578, Josipa Badalića 49/A,10310 Deanovec</item>
    </izvorni_sadrzaj>
    <derivirana_varijabla naziv="DomainObject.Predmet.SudioniciListAdressOIB_1">
      <item>MAT-GIK EL.INSTALACIJE j.d.o.o., OIB 63168761557, Josipa Badalića 49 /A,10313 Deanovec</item>
      <item>FINA Regionalni centar Zagreb, OIB 85821130368, Trg svibanjskih žrtava 1995. 1,10000 Zagreb</item>
      <item>Matija Vajda, OIB 01883160578, Josipa Badalića 49/A,10310 Deanovec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D1D9F-54AC-4CAD-AFF6-E3E5ED022D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3832</properties:Characters>
  <properties:Lines>96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2016-09-12T05:13:00Z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St-665/2016-4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