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4b6d" w14:paraId="6094b6d" w:rsidRDefault="008C5A0C" w:rsidP="008C5A0C" w:rsidR="008C5A0C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0C" w:rsidP="008C5A0C" w:rsidR="008C5A0C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C5A0C" w:rsidP="008C5A0C" w:rsidR="008C5A0C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C5A0C" w:rsidP="008C5A0C" w:rsidR="008C5A0C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C05D4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C05D4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C5A0C" w:rsidP="008C5A0C" w:rsidR="008C5A0C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C5A0C" w:rsidP="008C5A0C" w:rsidR="008C5A0C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8C5A0C" w:rsidP="008C5A0C" w:rsidR="008C5A0C" w:rsidRPr="005C05D4">
      <w:pPr>
        <w:jc w:val="center"/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8C5A0C" w:rsidP="008C5A0C" w:rsidR="008C5A0C" w:rsidRPr="005C05D4">
      <w:pPr>
        <w:rPr>
          <w:rFonts w:cs="Times New Roman" w:eastAsia="Times New Roman"/>
          <w:szCs w:val="24"/>
        </w:rPr>
      </w:pPr>
    </w:p>
    <w:p w:rsidRDefault="008C5A0C" w:rsidP="008C5A0C" w:rsidR="008C5A0C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sutkinji Tamari Lakoseljac Benčić,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>pravnom osobom (dužnikom</w:t>
      </w:r>
      <w:r>
        <w:rPr>
          <w:rFonts w:cs="Times New Roman" w:eastAsia="Times New Roman"/>
          <w:szCs w:val="24"/>
        </w:rPr>
        <w:t xml:space="preserve">) RIBARSKA ZADRUGA – LIŽNJAN,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147, OIB 07833702689, MBS 040161686, odlučujući o prijedlogu za ponavljanje postupka osobe ovlaštene za zastupanje dužnika po zakonu do dana nastupanja pravnih posljedica otvaranja stečajnog postupka Mladena </w:t>
      </w:r>
      <w:proofErr w:type="spellStart"/>
      <w:r>
        <w:rPr>
          <w:rFonts w:cs="Times New Roman" w:eastAsia="Times New Roman"/>
          <w:szCs w:val="24"/>
        </w:rPr>
        <w:t>Bubića</w:t>
      </w:r>
      <w:proofErr w:type="spellEnd"/>
      <w:r>
        <w:rPr>
          <w:rFonts w:cs="Times New Roman" w:eastAsia="Times New Roman"/>
          <w:szCs w:val="24"/>
        </w:rPr>
        <w:t xml:space="preserve"> iz </w:t>
      </w:r>
      <w:proofErr w:type="spellStart"/>
      <w:r>
        <w:rPr>
          <w:rFonts w:cs="Times New Roman" w:eastAsia="Times New Roman"/>
          <w:szCs w:val="24"/>
        </w:rPr>
        <w:t>Ližnjana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18, OIB 52442502522, 8. kolovoza 2016.</w:t>
      </w:r>
    </w:p>
    <w:p w:rsidRDefault="008C5A0C" w:rsidP="008C5A0C" w:rsidR="008C5A0C" w:rsidRPr="005C05D4">
      <w:pPr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8C5A0C" w:rsidP="008C5A0C" w:rsidR="008C5A0C" w:rsidRPr="005C05D4">
      <w:pPr>
        <w:rPr>
          <w:rFonts w:cs="Times New Roman" w:eastAsia="Times New Roman"/>
          <w:szCs w:val="24"/>
        </w:rPr>
      </w:pPr>
    </w:p>
    <w:p w:rsidRDefault="008C5A0C" w:rsidP="008C5A0C" w:rsidR="008C5A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prijedlog za ponavljanje postupka od 13. srpnja 2016.</w:t>
      </w:r>
    </w:p>
    <w:p w:rsidRDefault="008C5A0C" w:rsidP="008C5A0C" w:rsidR="008C5A0C">
      <w:pPr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8C5A0C" w:rsidP="008C5A0C" w:rsidR="008C5A0C">
      <w:pPr>
        <w:ind w:firstLine="708"/>
        <w:rPr>
          <w:rFonts w:cs="Times New Roman" w:eastAsia="Times New Roman"/>
          <w:szCs w:val="24"/>
        </w:rPr>
      </w:pPr>
    </w:p>
    <w:p w:rsidRDefault="008C5A0C" w:rsidP="008C5A0C" w:rsidR="008C5A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skraćenom stečajnom postupku nad dužnikom RIBARSKA ZADRUGA – LIŽNJAN koji je pravomoćno okončan rješenjem o otvaranju i zaključenju skraćenog stečajnog postupka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St-828/2015-5 od 25. travnja 2016., osoba ovlaštena za zastupanje dužnika po zakonu do dana nastupanja pravnih posljedica otvaranja stečajnog postupka Mladen </w:t>
      </w:r>
      <w:proofErr w:type="spellStart"/>
      <w:r>
        <w:rPr>
          <w:rFonts w:cs="Times New Roman" w:eastAsia="Times New Roman"/>
          <w:szCs w:val="24"/>
        </w:rPr>
        <w:t>Bubić</w:t>
      </w:r>
      <w:proofErr w:type="spellEnd"/>
      <w:r>
        <w:rPr>
          <w:rFonts w:cs="Times New Roman" w:eastAsia="Times New Roman"/>
          <w:szCs w:val="24"/>
        </w:rPr>
        <w:t>, podnio je prijedlog za ponavljanje postupka.</w:t>
      </w:r>
    </w:p>
    <w:p w:rsidRDefault="008C5A0C" w:rsidP="008C5A0C" w:rsidR="008C5A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Budući da se prema odredbi čl. 19. st. 8. Stečajnog zakona (Narodne novine br. 71/15, nadalje SZ) u </w:t>
      </w:r>
      <w:r w:rsidRPr="008C5A0C">
        <w:rPr>
          <w:rFonts w:cs="Times New Roman" w:eastAsia="Times New Roman"/>
          <w:szCs w:val="24"/>
        </w:rPr>
        <w:t>stečajnom postupku ne može se podnijeti pr</w:t>
      </w:r>
      <w:r>
        <w:rPr>
          <w:rFonts w:cs="Times New Roman" w:eastAsia="Times New Roman"/>
          <w:szCs w:val="24"/>
        </w:rPr>
        <w:t>ijedlog za ponavljanje postupka, valjalo je odlučiti kao u izreci rješenja.</w:t>
      </w:r>
    </w:p>
    <w:p w:rsidRDefault="008C5A0C" w:rsidP="008C5A0C" w:rsidR="008C5A0C">
      <w:pPr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kolovoza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8C5A0C" w:rsidP="008C5A0C" w:rsidR="008C5A0C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tkinja</w:t>
      </w:r>
    </w:p>
    <w:p w:rsidRDefault="008C5A0C" w:rsidP="008C5A0C" w:rsidR="008C5A0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92CFE">
        <w:rPr>
          <w:rFonts w:cs="Times New Roman" w:eastAsia="Times New Roman"/>
          <w:szCs w:val="24"/>
        </w:rPr>
        <w:t>, v.r.</w:t>
      </w:r>
    </w:p>
    <w:p w:rsidRDefault="008C5A0C" w:rsidP="008C5A0C" w:rsidR="008C5A0C">
      <w:pPr>
        <w:jc w:val="left"/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8C5A0C" w:rsidP="008C5A0C" w:rsidR="008C5A0C" w:rsidRPr="008C5A0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C5A0C" w:rsidP="008C5A0C" w:rsidR="008C5A0C" w:rsidRPr="005C05D4">
      <w:pPr>
        <w:jc w:val="left"/>
        <w:rPr>
          <w:rFonts w:cs="Times New Roman" w:eastAsia="Times New Roman"/>
          <w:szCs w:val="24"/>
        </w:rPr>
      </w:pPr>
    </w:p>
    <w:p w:rsidRDefault="008C5A0C" w:rsidP="008C5A0C" w:rsidR="008C5A0C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8C5A0C" w:rsidP="008C5A0C" w:rsidR="008C5A0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Mladen </w:t>
      </w:r>
      <w:proofErr w:type="spellStart"/>
      <w:r>
        <w:rPr>
          <w:rFonts w:cs="Times New Roman" w:eastAsia="Times New Roman"/>
          <w:szCs w:val="24"/>
        </w:rPr>
        <w:t>Bubić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 18, </w:t>
      </w:r>
    </w:p>
    <w:p w:rsidRDefault="008C5A0C" w:rsidP="008C5A0C" w:rsidR="008C5A0C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872A6C" w:rsidR="004F5027" w:rsidRPr="00872A6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stečajni upravitelj Nikola Delić, Pula, </w:t>
      </w:r>
      <w:proofErr w:type="spellStart"/>
      <w:r>
        <w:rPr>
          <w:rFonts w:eastAsiaTheme="minorHAnsi"/>
          <w:lang w:eastAsia="en-US"/>
        </w:rPr>
        <w:t>Kranjčevićeva</w:t>
      </w:r>
      <w:proofErr w:type="spellEnd"/>
      <w:r>
        <w:rPr>
          <w:rFonts w:eastAsiaTheme="minorHAnsi"/>
          <w:lang w:eastAsia="en-US"/>
        </w:rPr>
        <w:t xml:space="preserve"> 16, na znanje.</w:t>
      </w:r>
    </w:p>
    <w:sectPr w:rsidSect="008C5A0C" w:rsidR="004F5027" w:rsidRPr="00872A6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0C" w:rsidP="008C5A0C" w:rsidR="008C5A0C">
      <w:r>
        <w:separator/>
      </w:r>
    </w:p>
  </w:endnote>
  <w:endnote w:id="0" w:type="continuationSeparator">
    <w:p w:rsidRDefault="008C5A0C" w:rsidP="008C5A0C" w:rsidR="008C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0C" w:rsidP="008C5A0C" w:rsidR="008C5A0C">
      <w:r>
        <w:separator/>
      </w:r>
    </w:p>
  </w:footnote>
  <w:footnote w:id="0" w:type="continuationSeparator">
    <w:p w:rsidRDefault="008C5A0C" w:rsidP="008C5A0C" w:rsidR="008C5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0C" w:rsidP="008C5A0C" w:rsidR="008C5A0C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72A6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St-631/2015-9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0C" w:rsidP="008C5A0C" w:rsidR="008C5A0C" w:rsidRPr="00D76FEF">
    <w:pPr>
      <w:pStyle w:val="Zaglavlje"/>
      <w:jc w:val="right"/>
      <w:rPr>
        <w:szCs w:val="24"/>
      </w:rPr>
    </w:pPr>
    <w:r>
      <w:rPr>
        <w:szCs w:val="24"/>
      </w:rPr>
      <w:t>9 St-828/2015-8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DA7"/>
    <w:rsid w:val="00092CFE"/>
    <w:rsid w:val="004B6DA7"/>
    <w:rsid w:val="004F5027"/>
    <w:rsid w:val="00872A6C"/>
    <w:rsid w:val="008C5A0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A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A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C5A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A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A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A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A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C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2C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2C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2C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A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A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C5A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A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A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A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A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C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2C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2C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2C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- LIŽNJAN, LIŽNJAN</izvorni_sadrzaj>
    <derivirana_varijabla naziv="DomainObject.Predmet.ProtustrankaFormated_1">  RIBARSKA ZADRUGA - LIŽNJAN, LIŽNJAN</derivirana_varijabla>
  </DomainObject.Predmet.ProtustrankaFormated>
  <DomainObject.Predmet.ProtustrankaFormatedOIB>
    <izvorni_sadrzaj>  RIBARSKA ZADRUGA - LIŽNJAN, LIŽNJAN, OIB 07833702689</izvorni_sadrzaj>
    <derivirana_varijabla naziv="DomainObject.Predmet.ProtustrankaFormatedOIB_1">  RIBARSKA ZADRUGA - LIŽNJAN, LIŽNJAN, OIB 07833702689</derivirana_varijabla>
  </DomainObject.Predmet.ProtustrankaFormatedOIB>
  <DomainObject.Predmet.ProtustrankaFormatedWithAdress>
    <izvorni_sadrzaj> RIBARSKA ZADRUGA - LIŽNJAN, LIŽNJAN, Ližnjan 147, 52204 Ližnjan</izvorni_sadrzaj>
    <derivirana_varijabla naziv="DomainObject.Predmet.ProtustrankaFormatedWithAdress_1"> RIBARSKA ZADRUGA - LIŽNJAN, LIŽNJAN, Ližnjan 147, 52204 Ližnjan</derivirana_varijabla>
  </DomainObject.Predmet.ProtustrankaFormatedWithAdress>
  <DomainObject.Predmet.ProtustrankaFormatedWithAdressOIB>
    <izvorni_sadrzaj> RIBARSKA ZADRUGA - LIŽNJAN, LIŽNJAN, OIB 07833702689, Ližnjan 147, 52204 Ližnjan</izvorni_sadrzaj>
    <derivirana_varijabla naziv="DomainObject.Predmet.ProtustrankaFormatedWithAdressOIB_1"> RIBARSKA ZADRUGA - LIŽNJAN, LIŽNJAN, OIB 07833702689, Ližnjan 147, 52204 Ližnjan</derivirana_varijabla>
  </DomainObject.Predmet.ProtustrankaFormatedWithAdressOIB>
  <DomainObject.Predmet.ProtustrankaWithAdress>
    <izvorni_sadrzaj>RIBARSKA ZADRUGA - LIŽNJAN, LIŽNJAN Ližnjan 147, 52204 Ližnjan</izvorni_sadrzaj>
    <derivirana_varijabla naziv="DomainObject.Predmet.ProtustrankaWithAdress_1">RIBARSKA ZADRUGA - LIŽNJAN, LIŽNJAN Ližnjan 147, 52204 Ližnjan</derivirana_varijabla>
  </DomainObject.Predmet.ProtustrankaWithAdress>
  <DomainObject.Predmet.ProtustrankaWithAdressOIB>
    <izvorni_sadrzaj>RIBARSKA ZADRUGA - LIŽNJAN, LIŽNJAN, OIB 07833702689, Ližnjan 147, 52204 Ližnjan</izvorni_sadrzaj>
    <derivirana_varijabla naziv="DomainObject.Predmet.ProtustrankaWithAdressOIB_1">RIBARSKA ZADRUGA - LIŽNJAN, LIŽNJAN, OIB 07833702689, Ližnjan 147, 52204 Ližnjan</derivirana_varijabla>
  </DomainObject.Predmet.ProtustrankaWithAdressOIB>
  <DomainObject.Predmet.ProtustrankaNazivFormated>
    <izvorni_sadrzaj>RIBARSKA ZADRUGA - LIŽNJAN, LIŽNJAN</izvorni_sadrzaj>
    <derivirana_varijabla naziv="DomainObject.Predmet.ProtustrankaNazivFormated_1">RIBARSKA ZADRUGA - LIŽNJAN, LIŽNJAN</derivirana_varijabla>
  </DomainObject.Predmet.ProtustrankaNazivFormated>
  <DomainObject.Predmet.ProtustrankaNazivFormatedOIB>
    <izvorni_sadrzaj>RIBARSKA ZADRUGA - LIŽNJAN, LIŽNJAN, OIB 07833702689</izvorni_sadrzaj>
    <derivirana_varijabla naziv="DomainObject.Predmet.ProtustrankaNazivFormatedOIB_1">RIBARSKA ZADRUGA - LIŽNJAN, LIŽNJAN, OIB 07833702689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25299.70</izvorni_sadrzaj>
    <derivirana_varijabla naziv="DomainObject.Predmet.TrenutnaVrijednost_1">25299.70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- LIŽNJAN, LIŽNJAN</item>
    </izvorni_sadrzaj>
    <derivirana_varijabla naziv="DomainObject.Predmet.ProtuStrankaListFormated_1">
      <item>RIBARSKA ZADRUGA - LIŽNJAN, LIŽNJAN</item>
    </derivirana_varijabla>
  </DomainObject.Predmet.ProtuStrankaListFormated>
  <DomainObject.Predmet.ProtuStrankaListFormatedOIB>
    <izvorni_sadrzaj>
      <item>RIBARSKA ZADRUGA - LIŽNJAN, LIŽNJAN, OIB 07833702689</item>
    </izvorni_sadrzaj>
    <derivirana_varijabla naziv="DomainObject.Predmet.ProtuStrankaListFormatedOIB_1">
      <item>RIBARSKA ZADRUGA - LIŽNJAN, LIŽNJAN, OIB 07833702689</item>
    </derivirana_varijabla>
  </DomainObject.Predmet.ProtuStrankaListFormatedOIB>
  <DomainObject.Predmet.ProtuStrankaListFormatedWithAdress>
    <izvorni_sadrzaj>
      <item>RIBARSKA ZADRUGA - LIŽNJAN, LIŽNJAN, Ližnjan 147, 52204 Ližnjan</item>
    </izvorni_sadrzaj>
    <derivirana_varijabla naziv="DomainObject.Predmet.ProtuStrankaListFormatedWithAdress_1">
      <item>RIBARSKA ZADRUGA - LIŽNJAN, LIŽNJAN, Ližnjan 147, 52204 Ližnjan</item>
    </derivirana_varijabla>
  </DomainObject.Predmet.ProtuStrankaListFormatedWithAdress>
  <DomainObject.Predmet.ProtuStrankaListFormatedWithAdressOIB>
    <izvorni_sadrzaj>
      <item>RIBARSKA ZADRUGA - LIŽNJAN, LIŽNJAN, OIB 07833702689, Ližnjan 147, 52204 Ližnjan</item>
    </izvorni_sadrzaj>
    <derivirana_varijabla naziv="DomainObject.Predmet.ProtuStrankaListFormatedWithAdressOIB_1">
      <item>RIBARSKA ZADRUGA - LIŽNJAN, LIŽNJAN, OIB 07833702689, Ližnjan 147, 52204 Ližnjan</item>
    </derivirana_varijabla>
  </DomainObject.Predmet.ProtuStrankaListFormatedWithAdressOIB>
  <DomainObject.Predmet.ProtuStrankaListNazivFormated>
    <izvorni_sadrzaj>
      <item>RIBARSKA ZADRUGA - LIŽNJAN, LIŽNJAN</item>
    </izvorni_sadrzaj>
    <derivirana_varijabla naziv="DomainObject.Predmet.ProtuStrankaListNazivFormated_1">
      <item>RIBARSKA ZADRUGA - LIŽNJAN, LIŽNJAN</item>
    </derivirana_varijabla>
  </DomainObject.Predmet.ProtuStrankaListNazivFormated>
  <DomainObject.Predmet.ProtuStrankaListNazivFormatedOIB>
    <izvorni_sadrzaj>
      <item>RIBARSKA ZADRUGA - LIŽNJAN, LIŽNJAN, OIB 07833702689</item>
    </izvorni_sadrzaj>
    <derivirana_varijabla naziv="DomainObject.Predmet.ProtuStrankaListNazivFormatedOIB_1">
      <item>RIBARSKA ZADRUGA - LIŽNJAN, LIŽNJAN, OIB 07833702689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- LIŽNJAN, LIŽNJAN</izvorni_sadrzaj>
    <derivirana_varijabla naziv="DomainObject.Predmet.ProtustrankaIDrugi_1">RIBARSKA ZADRUGA -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RIBARSKA ZADRUGA - LIŽNJAN, LIŽNJAN, OIB 07833702689, Ližnjan 147, 52204 Ližnjan</izvorni_sadrzaj>
    <derivirana_varijabla naziv="DomainObject.Predmet.ProtustrankaIDrugiAdressOIB_1">RIBARSKA ZADRUGA - LIŽNJAN, LIŽNJAN, OIB 07833702689, Ližnjan 147,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St-828/2015-5</izvorni_sadrzaj>
    <derivirana_varijabla naziv="DomainObject.Predmet.OdlukaRjesenje.Oznaka_1">St-828/2015-5</derivirana_varijabla>
  </DomainObject.Predmet.OdlukaRjesenje.Oznaka>
  <DomainObject.Predmet.SudioniciListNaziv>
    <izvorni_sadrzaj>
      <item>FINANCIJSKA AGENCIJA, RC RIJEKA, PODRUŽNICA PULA, PULA</item>
      <item>RIBARSKA ZADRUGA - LIŽNJAN, LIŽNJAN</item>
    </izvorni_sadrzaj>
    <derivirana_varijabla naziv="DomainObject.Predmet.SudioniciListNaziv_1">
      <item>FINANCIJSKA AGENCIJA, RC RIJEKA, PODRUŽNICA PULA, PULA</item>
      <item>RIBARSKA ZADRUGA -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RIBARSKA ZADRUGA - LIŽNJAN, LIŽNJAN, OIB 07833702689, Ližnjan 147,52204 Ližnjan</item>
    </izvorni_sadrzaj>
    <derivirana_varijabla naziv="DomainObject.Predmet.SudioniciListAdressOIB_1">
      <item>FINANCIJSKA AGENCIJA, RC RIJEKA, PODRUŽNICA PULA, PULA, OIB 85821130368, GIARDINI 5,52100 Pula</item>
      <item>RIBARSKA ZADRUGA - LIŽNJAN, LIŽNJAN, OIB 07833702689, Ližnjan 147,52204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07833702689</item>
    </izvorni_sadrzaj>
    <derivirana_varijabla naziv="DomainObject.Predmet.SudioniciListNazivOIB_1">
      <item>, OIB 85821130368</item>
      <item>, OIB 07833702689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1579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2016-08-08T11:40:00Z</dcterms:created>
  <dc:creator>Mihaela Kaligari</dc:creator>
  <dc:description/>
  <cp:keywords/>
  <cp:lastModifiedBy>Ana Jeromela</cp:lastModifiedBy>
  <cp:lastPrinted>2016-08-08T13:20:00Z</cp:lastPrinted>
  <dcterms:modified xmlns:xsi="http://www.w3.org/2001/XMLSchema-instance" xsi:type="dcterms:W3CDTF">2016-08-08T13:20:00Z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