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dacd" w14:paraId="fcddacd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2D4C47">
        <w:rPr>
          <w:rFonts w:hAnsi="Times New Roman" w:ascii="Times New Roman"/>
          <w:szCs w:val="24"/>
          <w:lang w:val="hr-HR"/>
        </w:rPr>
        <w:t>1185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D4C47" w:rsidR="00A02786" w:rsidRPr="00FA2AC8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D02DE9" w:rsidRPr="00035A16">
        <w:rPr>
          <w:rFonts w:hAnsi="Times New Roman" w:ascii="Times New Roman"/>
          <w:szCs w:val="24"/>
          <w:lang w:val="hr-HR"/>
        </w:rPr>
        <w:t xml:space="preserve"> </w:t>
      </w:r>
      <w:r w:rsidR="002D4C47" w:rsidRPr="002D4C47">
        <w:rPr>
          <w:rFonts w:hAnsi="Times New Roman" w:ascii="Times New Roman"/>
        </w:rPr>
        <w:t>VALAU USLUGE d.o.o., Zagreb, Čulinečka cesta 24 a, OIB:  10143858460, MBS: 080666342</w:t>
      </w:r>
      <w:r w:rsidR="004503D1" w:rsidRPr="00D02DE9">
        <w:rPr>
          <w:rFonts w:hAnsi="Times New Roman" w:ascii="Times New Roman"/>
          <w:szCs w:val="24"/>
          <w:lang w:val="hr-HR"/>
        </w:rPr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9778EB">
        <w:rPr>
          <w:rFonts w:hAnsi="Times New Roman" w:ascii="Times New Roman"/>
          <w:szCs w:val="24"/>
          <w:lang w:val="hr-HR"/>
        </w:rPr>
        <w:t>1</w:t>
      </w:r>
      <w:r w:rsidR="002D4C47">
        <w:rPr>
          <w:rFonts w:hAnsi="Times New Roman" w:ascii="Times New Roman"/>
          <w:szCs w:val="24"/>
          <w:lang w:val="hr-HR"/>
        </w:rPr>
        <w:t>6</w:t>
      </w:r>
      <w:r w:rsidR="009778EB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8F6B58" w:rsidR="008F6B58">
      <w:pPr>
        <w:ind w:firstLine="708"/>
        <w:jc w:val="both"/>
      </w:pPr>
      <w:r>
        <w:rPr>
          <w:rFonts w:hAnsi="Times New Roman" w:ascii="Times New Roman"/>
          <w:szCs w:val="24"/>
        </w:rPr>
        <w:t>I    Otvara se stečajni postupak nad dužnikom</w:t>
      </w:r>
      <w:r w:rsidR="008F6B58">
        <w:rPr>
          <w:rFonts w:hAnsi="Times New Roman" w:ascii="Times New Roman"/>
          <w:szCs w:val="24"/>
        </w:rPr>
        <w:t xml:space="preserve"> </w:t>
      </w:r>
      <w:r w:rsidR="008F6B58" w:rsidRPr="008F6B58">
        <w:rPr>
          <w:rFonts w:hAnsi="Times New Roman" w:ascii="Times New Roman"/>
        </w:rPr>
        <w:t>VALAU USLUGE d.o.o., Zagreb, Čulinečka cesta 24 a, OIB: 10143858460, MBS: 080666342.</w:t>
      </w:r>
    </w:p>
    <w:p w:rsidRDefault="00FA2AC8" w:rsidP="008F6B58" w:rsidR="00FA2AC8">
      <w:pPr>
        <w:ind w:firstLine="708"/>
        <w:jc w:val="both"/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F6B58">
        <w:rPr>
          <w:rFonts w:hAnsi="Times New Roman" w:ascii="Times New Roman"/>
          <w:szCs w:val="24"/>
        </w:rPr>
        <w:t>16</w:t>
      </w:r>
      <w:r w:rsidR="009778EB">
        <w:rPr>
          <w:rFonts w:hAnsi="Times New Roman" w:ascii="Times New Roman"/>
          <w:szCs w:val="24"/>
        </w:rPr>
        <w:t>. veljače</w:t>
      </w:r>
      <w:r w:rsidR="001C15BB">
        <w:rPr>
          <w:rFonts w:hAnsi="Times New Roman" w:ascii="Times New Roman"/>
          <w:szCs w:val="24"/>
        </w:rPr>
        <w:t xml:space="preserve"> </w:t>
      </w:r>
      <w:r w:rsidR="00035A16">
        <w:rPr>
          <w:rFonts w:hAnsi="Times New Roman" w:ascii="Times New Roman"/>
          <w:szCs w:val="24"/>
        </w:rPr>
        <w:t xml:space="preserve">2016. godine </w:t>
      </w:r>
      <w:r w:rsidR="001C15BB">
        <w:rPr>
          <w:rFonts w:hAnsi="Times New Roman" w:ascii="Times New Roman"/>
          <w:szCs w:val="24"/>
        </w:rPr>
        <w:t xml:space="preserve">u </w:t>
      </w:r>
      <w:r w:rsidR="008F6B58">
        <w:rPr>
          <w:rFonts w:hAnsi="Times New Roman" w:ascii="Times New Roman"/>
          <w:szCs w:val="24"/>
        </w:rPr>
        <w:t>10</w:t>
      </w:r>
      <w:r w:rsidR="001C15BB">
        <w:rPr>
          <w:rFonts w:hAnsi="Times New Roman" w:ascii="Times New Roman"/>
          <w:szCs w:val="24"/>
        </w:rPr>
        <w:t xml:space="preserve"> sati i </w:t>
      </w:r>
      <w:r w:rsidR="008F6B58">
        <w:rPr>
          <w:rFonts w:hAnsi="Times New Roman" w:ascii="Times New Roman"/>
          <w:szCs w:val="24"/>
        </w:rPr>
        <w:t>35</w:t>
      </w:r>
      <w:r w:rsidR="001C15B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8F6B58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FA2AC8">
        <w:rPr>
          <w:rFonts w:hAnsi="Times New Roman" w:ascii="Times New Roman"/>
          <w:szCs w:val="24"/>
        </w:rPr>
        <w:t xml:space="preserve"> </w:t>
      </w:r>
      <w:r w:rsidR="008F6B58">
        <w:rPr>
          <w:rFonts w:hAnsi="Times New Roman" w:ascii="Times New Roman"/>
          <w:szCs w:val="24"/>
        </w:rPr>
        <w:t>Anđelko Stankus, Jalkovec, Varaždin,  Braće Radić 20, OIB 11168088853.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8F6B58" w:rsidR="008F6B58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FA2AC8">
        <w:rPr>
          <w:rFonts w:hAnsi="Times New Roman" w:ascii="Times New Roman"/>
          <w:szCs w:val="24"/>
          <w:lang w:val="hr-HR"/>
        </w:rPr>
        <w:t xml:space="preserve"> </w:t>
      </w:r>
      <w:r w:rsidR="008F6B58" w:rsidRPr="008F6B58">
        <w:rPr>
          <w:rFonts w:hAnsi="Times New Roman" w:ascii="Times New Roman"/>
        </w:rPr>
        <w:t>VALAU USLUGE d.o.o., Zagreb, Čulinečka cesta 24 a, OIB:  10143858460, MBS: 080666342</w:t>
      </w:r>
      <w:r w:rsidR="008F6B58">
        <w:rPr>
          <w:rFonts w:hAnsi="Times New Roman" w:ascii="Times New Roman"/>
        </w:rPr>
        <w:t>.</w:t>
      </w: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FA2AC8">
        <w:rPr>
          <w:rFonts w:hAnsi="Times New Roman" w:ascii="Times New Roman"/>
          <w:lang w:val="hr-HR"/>
        </w:rPr>
        <w:t>06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FA2AC8">
        <w:rPr>
          <w:rFonts w:hAnsi="Times New Roman" w:ascii="Times New Roman"/>
          <w:lang w:val="hr-HR"/>
        </w:rPr>
        <w:t>06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8F6B58">
        <w:rPr>
          <w:rFonts w:hAnsi="Times New Roman" w:ascii="Times New Roman"/>
          <w:lang w:val="hr-HR"/>
        </w:rPr>
        <w:t>16</w:t>
      </w:r>
      <w:r w:rsidR="009778EB">
        <w:rPr>
          <w:rFonts w:hAnsi="Times New Roman" w:ascii="Times New Roman"/>
          <w:lang w:val="hr-HR"/>
        </w:rPr>
        <w:t>. veljače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1F6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  <w:r w:rsidR="009778EB">
        <w:rPr>
          <w:rFonts w:hAnsi="Times New Roman" w:ascii="Times New Roman"/>
          <w:szCs w:val="24"/>
          <w:lang w:val="hr-HR"/>
        </w:rPr>
        <w:t xml:space="preserve"> 8 dana javnost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980F60" w:rsidRPr="00980F60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9778EB">
          <w:rPr>
            <w:rFonts w:hAnsi="Times New Roman" w:ascii="Times New Roman"/>
          </w:rPr>
          <w:t xml:space="preserve">                    27. St-</w:t>
        </w:r>
        <w:r w:rsidR="008F6B58">
          <w:rPr>
            <w:rFonts w:hAnsi="Times New Roman" w:ascii="Times New Roman"/>
          </w:rPr>
          <w:t>1185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35A16"/>
    <w:rsid w:val="0018446A"/>
    <w:rsid w:val="001859C3"/>
    <w:rsid w:val="001C15BB"/>
    <w:rsid w:val="001E0E13"/>
    <w:rsid w:val="00201F62"/>
    <w:rsid w:val="00290B47"/>
    <w:rsid w:val="002D4C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631843"/>
    <w:rsid w:val="008139E9"/>
    <w:rsid w:val="008A0A2C"/>
    <w:rsid w:val="008D7665"/>
    <w:rsid w:val="008F6B58"/>
    <w:rsid w:val="00906F46"/>
    <w:rsid w:val="009237A3"/>
    <w:rsid w:val="00923F04"/>
    <w:rsid w:val="009778EB"/>
    <w:rsid w:val="00980F60"/>
    <w:rsid w:val="00991234"/>
    <w:rsid w:val="00A02786"/>
    <w:rsid w:val="00A56EB1"/>
    <w:rsid w:val="00AC5E51"/>
    <w:rsid w:val="00B4743B"/>
    <w:rsid w:val="00BA6C65"/>
    <w:rsid w:val="00BF4417"/>
    <w:rsid w:val="00CC2F6B"/>
    <w:rsid w:val="00D012D1"/>
    <w:rsid w:val="00D02DE9"/>
    <w:rsid w:val="00E22456"/>
    <w:rsid w:val="00E45A83"/>
    <w:rsid w:val="00E80772"/>
    <w:rsid w:val="00ED0E6D"/>
    <w:rsid w:val="00F03AFC"/>
    <w:rsid w:val="00F22D0E"/>
    <w:rsid w:val="00FA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80F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F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F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F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F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80F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F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F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F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F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4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83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79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48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147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08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10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1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1185</izvorni_sadrzaj>
    <derivirana_varijabla naziv="DomainObject.Predmet.Broj_1">1185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St-1185/2015</izvorni_sadrzaj>
    <derivirana_varijabla naziv="DomainObject.Predmet.OznakaBroj_1">St-1185/2015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VALAU USLUGE d.o.o. zastupanog po punomoćniku Željko Veseljak</izvorni_sadrzaj>
    <derivirana_varijabla naziv="DomainObject.Predmet.ProtustrankaFormated_1">  VALAU USLUGE d.o.o. zastupanog po punomoćniku Željko Veseljak</derivirana_varijabla>
  </DomainObject.Predmet.ProtustrankaFormated>
  <DomainObject.Predmet.ProtustrankaFormatedOIB>
    <izvorni_sadrzaj>  VALAU USLUGE d.o.o., OIB 10143858460 zastupanog po punomoćniku Željko Veseljak</izvorni_sadrzaj>
    <derivirana_varijabla naziv="DomainObject.Predmet.ProtustrankaFormatedOIB_1">  VALAU USLUGE d.o.o., OIB 10143858460 zastupanog po punomoćniku Željko Veseljak</derivirana_varijabla>
  </DomainObject.Predmet.ProtustrankaFormatedOIB>
  <DomainObject.Predmet.ProtustrankaFormatedWithAdress>
    <izvorni_sadrzaj> VALAU USLUGE d.o.o., Čulinečka cesta 24 a, 10000 Zagreb zastupanog po punomoćniku Željko Veseljak</izvorni_sadrzaj>
    <derivirana_varijabla naziv="DomainObject.Predmet.ProtustrankaFormatedWithAdress_1"> VALAU USLUGE d.o.o., Čulinečka cesta 24 a, 10000 Zagreb zastupanog po punomoćniku Željko Veseljak</derivirana_varijabla>
  </DomainObject.Predmet.ProtustrankaFormatedWithAdress>
  <DomainObject.Predmet.ProtustrankaFormatedWithAdressOIB>
    <izvorni_sadrzaj> VALAU USLUGE d.o.o., OIB 10143858460, Čulinečka cesta 24 a, 10000 Zagreb zastupanog po punomoćniku Željko Veseljak</izvorni_sadrzaj>
    <derivirana_varijabla naziv="DomainObject.Predmet.ProtustrankaFormatedWithAdressOIB_1"> VALAU USLUGE d.o.o., OIB 10143858460, Čulinečka cesta 24 a, 10000 Zagreb zastupanog po punomoćniku Željko Veseljak</derivirana_varijabla>
  </DomainObject.Predmet.ProtustrankaFormatedWithAdressOIB>
  <DomainObject.Predmet.ProtustrankaWithAdress>
    <izvorni_sadrzaj>VALAU USLUGE d.o.o. Čulinečka cesta 24 a, 10000 Zagreb</izvorni_sadrzaj>
    <derivirana_varijabla naziv="DomainObject.Predmet.ProtustrankaWithAdress_1">VALAU USLUGE d.o.o. Čulinečka cesta 24 a, 10000 Zagreb</derivirana_varijabla>
  </DomainObject.Predmet.ProtustrankaWithAdress>
  <DomainObject.Predmet.ProtustrankaWithAdressOIB>
    <izvorni_sadrzaj>VALAU USLUGE d.o.o., OIB 10143858460, Čulinečka cesta 24 a, 10000 Zagreb</izvorni_sadrzaj>
    <derivirana_varijabla naziv="DomainObject.Predmet.ProtustrankaWithAdressOIB_1">VALAU USLUGE d.o.o., OIB 10143858460, Čulinečka cesta 24 a, 10000 Zagreb</derivirana_varijabla>
  </DomainObject.Predmet.ProtustrankaWithAdressOIB>
  <DomainObject.Predmet.ProtustrankaNazivFormated>
    <izvorni_sadrzaj>VALAU USLUGE d.o.o.</izvorni_sadrzaj>
    <derivirana_varijabla naziv="DomainObject.Predmet.ProtustrankaNazivFormated_1">VALAU USLUGE d.o.o.</derivirana_varijabla>
  </DomainObject.Predmet.ProtustrankaNazivFormated>
  <DomainObject.Predmet.ProtustrankaNazivFormatedOIB>
    <izvorni_sadrzaj>VALAU USLUGE d.o.o., OIB 10143858460</izvorni_sadrzaj>
    <derivirana_varijabla naziv="DomainObject.Predmet.ProtustrankaNazivFormatedOIB_1">VALAU USLUGE d.o.o., OIB 10143858460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VALAU USLUGE d.o.o. zastupanog po punomoćniku Željko Veseljak</item>
    </izvorni_sadrzaj>
    <derivirana_varijabla naziv="DomainObject.Predmet.ProtuStrankaListFormated_1">
      <item>VALAU USLUGE d.o.o. zastupanog po punomoćniku Željko Veseljak</item>
    </derivirana_varijabla>
  </DomainObject.Predmet.ProtuStrankaListFormated>
  <DomainObject.Predmet.ProtuStrankaListFormatedOIB>
    <izvorni_sadrzaj>
      <item>VALAU USLUGE d.o.o., OIB 10143858460 zastupanog po punomoćniku Željko Veseljak</item>
    </izvorni_sadrzaj>
    <derivirana_varijabla naziv="DomainObject.Predmet.ProtuStrankaListFormatedOIB_1">
      <item>VALAU USLUGE d.o.o., OIB 10143858460 zastupanog po punomoćniku Željko Veseljak</item>
    </derivirana_varijabla>
  </DomainObject.Predmet.ProtuStrankaListFormatedOIB>
  <DomainObject.Predmet.ProtuStrankaListFormatedWithAdress>
    <izvorni_sadrzaj>
      <item>VALAU USLUGE d.o.o., Čulinečka cesta 24 a, 10000 Zagreb zastupanog po punomoćniku Željko Veseljak</item>
    </izvorni_sadrzaj>
    <derivirana_varijabla naziv="DomainObject.Predmet.ProtuStrankaListFormatedWithAdress_1">
      <item>VALAU USLUGE d.o.o., Čulinečka cesta 24 a, 10000 Zagreb zastupanog po punomoćniku Željko Veseljak</item>
    </derivirana_varijabla>
  </DomainObject.Predmet.ProtuStrankaListFormatedWithAdress>
  <DomainObject.Predmet.ProtuStrankaListFormatedWithAdressOIB>
    <izvorni_sadrzaj>
      <item>VALAU USLUGE d.o.o., OIB 10143858460, Čulinečka cesta 24 a, 10000 Zagreb zastupanog po punomoćniku Željko Veseljak</item>
    </izvorni_sadrzaj>
    <derivirana_varijabla naziv="DomainObject.Predmet.ProtuStrankaListFormatedWithAdressOIB_1">
      <item>VALAU USLUGE d.o.o., OIB 10143858460, Čulinečka cesta 24 a, 10000 Zagreb zastupanog po punomoćniku Željko Veseljak</item>
    </derivirana_varijabla>
  </DomainObject.Predmet.ProtuStrankaListFormatedWithAdressOIB>
  <DomainObject.Predmet.ProtuStrankaListNazivFormated>
    <izvorni_sadrzaj>
      <item>VALAU USLUGE d.o.o.</item>
    </izvorni_sadrzaj>
    <derivirana_varijabla naziv="DomainObject.Predmet.ProtuStrankaListNazivFormated_1">
      <item>VALAU USLUGE d.o.o.</item>
    </derivirana_varijabla>
  </DomainObject.Predmet.ProtuStrankaListNazivFormated>
  <DomainObject.Predmet.ProtuStrankaListNazivFormatedOIB>
    <izvorni_sadrzaj>
      <item>VALAU USLUGE d.o.o., OIB 10143858460</item>
    </izvorni_sadrzaj>
    <derivirana_varijabla naziv="DomainObject.Predmet.ProtuStrankaListNazivFormatedOIB_1">
      <item>VALAU USLUGE d.o.o., OIB 10143858460</item>
    </derivirana_varijabla>
  </DomainObject.Predmet.ProtuStrankaListNazivFormatedOIB>
  <DomainObject.Predmet.OstaliListFormated>
    <izvorni_sadrzaj>
      <item>Željko Veseljak punomoćnik sudionika u postupku VALAU USLUGE d.o.o.</item>
    </izvorni_sadrzaj>
    <derivirana_varijabla naziv="DomainObject.Predmet.OstaliListFormated_1">
      <item>Željko Veseljak punomoćnik sudionika u postupku VALAU USLUGE d.o.o.</item>
    </derivirana_varijabla>
  </DomainObject.Predmet.OstaliListFormated>
  <DomainObject.Predmet.OstaliListFormatedOIB>
    <izvorni_sadrzaj>
      <item>Željko Veseljak, OIB 34702958646 punomoćnik sudionika u postupku VALAU USLUGE d.o.o.</item>
    </izvorni_sadrzaj>
    <derivirana_varijabla naziv="DomainObject.Predmet.OstaliListFormatedOIB_1">
      <item>Željko Veseljak, OIB 34702958646 punomoćnik sudionika u postupku VALAU USLUGE d.o.o.</item>
    </derivirana_varijabla>
  </DomainObject.Predmet.OstaliListFormatedOIB>
  <DomainObject.Predmet.OstaliListFormatedWithAdress>
    <izvorni_sadrzaj>
      <item>Željko Veseljak, Čulinečka Cesta 24 A, Zagreb punomoćnik sudionika u postupku VALAU USLUGE d.o.o.</item>
    </izvorni_sadrzaj>
    <derivirana_varijabla naziv="DomainObject.Predmet.OstaliListFormatedWithAdress_1">
      <item>Željko Veseljak, Čulinečka Cesta 24 A, Zagreb punomoćnik sudionika u postupku VALAU USLUGE d.o.o.</item>
    </derivirana_varijabla>
  </DomainObject.Predmet.OstaliListFormatedWithAdress>
  <DomainObject.Predmet.OstaliListFormatedWithAdressOIB>
    <izvorni_sadrzaj>
      <item>Željko Veseljak, OIB 34702958646, Čulinečka Cesta 24 A, Zagreb punomoćnik sudionika u postupku VALAU USLUGE d.o.o.</item>
    </izvorni_sadrzaj>
    <derivirana_varijabla naziv="DomainObject.Predmet.OstaliListFormatedWithAdressOIB_1">
      <item>Željko Veseljak, OIB 34702958646, Čulinečka Cesta 24 A, Zagreb punomoćnik sudionika u postupku VALAU USLUGE d.o.o.</item>
    </derivirana_varijabla>
  </DomainObject.Predmet.OstaliListFormatedWithAdressOIB>
  <DomainObject.Predmet.OstaliListNazivFormated>
    <izvorni_sadrzaj>
      <item>Željko Veseljak</item>
    </izvorni_sadrzaj>
    <derivirana_varijabla naziv="DomainObject.Predmet.OstaliListNazivFormated_1">
      <item>Željko Veseljak</item>
    </derivirana_varijabla>
  </DomainObject.Predmet.OstaliListNazivFormated>
  <DomainObject.Predmet.OstaliListNazivFormatedOIB>
    <izvorni_sadrzaj>
      <item>Željko Veseljak, OIB 34702958646</item>
    </izvorni_sadrzaj>
    <derivirana_varijabla naziv="DomainObject.Predmet.OstaliListNazivFormatedOIB_1">
      <item>Željko Veseljak, OIB 34702958646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VALAU USLUGE d.o.o.</izvorni_sadrzaj>
    <derivirana_varijabla naziv="DomainObject.Predmet.ProtustrankaIDrugi_1">VALAU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VALAU USLUGE d.o.o., OIB 10143858460, Čulinečka cesta 24 a, 10000 Zagreb</izvorni_sadrzaj>
    <derivirana_varijabla naziv="DomainObject.Predmet.ProtustrankaIDrugiAdressOIB_1">VALAU USLUGE d.o.o., OIB 10143858460, Čulinečka cesta 24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VALAU USLUGE d.o.o.</item>
      <item>Željko Veseljak</item>
    </izvorni_sadrzaj>
    <derivirana_varijabla naziv="DomainObject.Predmet.SudioniciListNaziv_1">
      <item>FINA Regionalni centar Zagreb</item>
      <item>VALAU USLUGE d.o.o.</item>
      <item>Željko Veseljak</item>
    </derivirana_varijabla>
  </DomainObject.Predmet.SudioniciListNaziv>
  <DomainObject.Predmet.SudioniciListAdressOIB>
    <izvorni_sadrzaj>
      <item>FINA Regionalni centar Zagreb, OIB 85821130368, Trg svibanjskih žrtava 1995. 1,10000 Zagreb</item>
      <item>VALAU USLUGE d.o.o., OIB 10143858460, Čulinečka cesta 24 a,10000 Zagreb</item>
      <item>Željko Veseljak, OIB 34702958646, Čulinečka Cesta 24 A,Zagreb</item>
    </izvorni_sadrzaj>
    <derivirana_varijabla naziv="DomainObject.Predmet.SudioniciListAdressOIB_1">
      <item>FINA Regionalni centar Zagreb, OIB 85821130368, Trg svibanjskih žrtava 1995. 1,10000 Zagreb</item>
      <item>VALAU USLUGE d.o.o., OIB 10143858460, Čulinečka cesta 24 a,10000 Zagreb</item>
      <item>Željko Veseljak, OIB 34702958646, Čulinečka Cesta 24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10143858460</item>
      <item>, OIB 34702958646</item>
    </izvorni_sadrzaj>
    <derivirana_varijabla naziv="DomainObject.Predmet.SudioniciListNazivOIB_1">
      <item>, OIB 85821130368</item>
      <item>, OIB 10143858460</item>
      <item>, OIB 34702958646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82113-49B8-4C09-8C7B-72F38F3175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427</properties:Words>
  <properties:Characters>2307</properties:Characters>
  <properties:Lines>77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2016-02-16T09:33:00Z</dcterms:created>
  <dc:creator>Ksenija Nol</dc:creator>
  <cp:lastModifiedBy>Višnja Svečak</cp:lastModifiedBy>
  <cp:lastPrinted>2016-02-16T09:33:00Z</cp:lastPrinted>
  <dcterms:modified xmlns:xsi="http://www.w3.org/2001/XMLSchema-instance" xsi:type="dcterms:W3CDTF">2016-02-16T09:34:00Z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